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CD4D90" w14:textId="2BA274E2" w:rsidR="000C6CF7" w:rsidRDefault="000C6CF7" w:rsidP="000C6CF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93005587"/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 WG3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#128</w:t>
      </w:r>
      <w:r>
        <w:rPr>
          <w:b/>
          <w:i/>
          <w:noProof/>
          <w:sz w:val="28"/>
        </w:rPr>
        <w:tab/>
      </w:r>
      <w:r w:rsidR="0008595C" w:rsidRPr="0008595C">
        <w:rPr>
          <w:b/>
          <w:i/>
          <w:noProof/>
          <w:sz w:val="28"/>
        </w:rPr>
        <w:t>R3-253075</w:t>
      </w:r>
    </w:p>
    <w:p w14:paraId="40258413" w14:textId="77777777" w:rsidR="000C6CF7" w:rsidRDefault="000C6CF7" w:rsidP="000C6CF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St Julian, Malta, 19</w:t>
      </w:r>
      <w:r w:rsidRPr="00435A1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May</w:t>
      </w:r>
      <w:r w:rsidRPr="008315AC">
        <w:rPr>
          <w:b/>
          <w:noProof/>
          <w:sz w:val="24"/>
        </w:rPr>
        <w:t>, 202</w:t>
      </w:r>
      <w:r>
        <w:rPr>
          <w:b/>
          <w:noProof/>
          <w:sz w:val="24"/>
        </w:rPr>
        <w:t>5</w:t>
      </w:r>
    </w:p>
    <w:bookmarkEnd w:id="0"/>
    <w:p w14:paraId="759BB54C" w14:textId="0EB7A1C8" w:rsidR="00C108DA" w:rsidRDefault="00C108DA" w:rsidP="00C108DA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108DA" w14:paraId="6485C062" w14:textId="77777777" w:rsidTr="004E2EC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870989" w14:textId="77777777" w:rsidR="00C108DA" w:rsidRDefault="00C108DA" w:rsidP="004E2EC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C108DA" w14:paraId="77CAB39D" w14:textId="77777777" w:rsidTr="004E2EC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3253ED" w14:textId="77777777" w:rsidR="00C108DA" w:rsidRDefault="00C108DA" w:rsidP="004E2EC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108DA" w14:paraId="246D8F03" w14:textId="77777777" w:rsidTr="004E2EC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598C71" w14:textId="77777777" w:rsidR="00C108DA" w:rsidRDefault="00C108DA" w:rsidP="004E2E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08DA" w14:paraId="113B22D7" w14:textId="77777777" w:rsidTr="004E2ECF">
        <w:tc>
          <w:tcPr>
            <w:tcW w:w="142" w:type="dxa"/>
            <w:tcBorders>
              <w:left w:val="single" w:sz="4" w:space="0" w:color="auto"/>
            </w:tcBorders>
          </w:tcPr>
          <w:p w14:paraId="1A143644" w14:textId="77777777" w:rsidR="00C108DA" w:rsidRDefault="00C108DA" w:rsidP="004E2EC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4728FD2" w14:textId="1647D5D8" w:rsidR="00C108DA" w:rsidRPr="00410371" w:rsidRDefault="00D1042D" w:rsidP="004E2EC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108DA">
                <w:rPr>
                  <w:b/>
                  <w:noProof/>
                  <w:sz w:val="28"/>
                </w:rPr>
                <w:t>38.473</w:t>
              </w:r>
            </w:fldSimple>
          </w:p>
        </w:tc>
        <w:tc>
          <w:tcPr>
            <w:tcW w:w="709" w:type="dxa"/>
          </w:tcPr>
          <w:p w14:paraId="0A0418D9" w14:textId="77777777" w:rsidR="00C108DA" w:rsidRDefault="00C108DA" w:rsidP="004E2EC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A3A0117" w14:textId="2076E3A6" w:rsidR="00C108DA" w:rsidRPr="00410371" w:rsidRDefault="00D1042D" w:rsidP="004E2ECF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108DA">
                <w:rPr>
                  <w:b/>
                  <w:noProof/>
                  <w:sz w:val="28"/>
                </w:rPr>
                <w:t>1532</w:t>
              </w:r>
            </w:fldSimple>
          </w:p>
        </w:tc>
        <w:tc>
          <w:tcPr>
            <w:tcW w:w="709" w:type="dxa"/>
          </w:tcPr>
          <w:p w14:paraId="7E48BB66" w14:textId="77777777" w:rsidR="00C108DA" w:rsidRDefault="00C108DA" w:rsidP="004E2EC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74A3569" w14:textId="2F3737AB" w:rsidR="00C108DA" w:rsidRPr="00410371" w:rsidRDefault="00AE13A5" w:rsidP="004E2EC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6</w:t>
            </w:r>
          </w:p>
        </w:tc>
        <w:tc>
          <w:tcPr>
            <w:tcW w:w="2410" w:type="dxa"/>
          </w:tcPr>
          <w:p w14:paraId="04EFD2A4" w14:textId="77777777" w:rsidR="00C108DA" w:rsidRDefault="00C108DA" w:rsidP="004E2EC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709AB7" w14:textId="09BB5A92" w:rsidR="00C108DA" w:rsidRPr="00410371" w:rsidRDefault="00D1042D" w:rsidP="004E2EC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108DA">
                <w:rPr>
                  <w:b/>
                  <w:noProof/>
                  <w:sz w:val="28"/>
                </w:rPr>
                <w:t>18.</w:t>
              </w:r>
              <w:r w:rsidR="00CB038F">
                <w:rPr>
                  <w:b/>
                  <w:noProof/>
                  <w:sz w:val="28"/>
                </w:rPr>
                <w:t>5</w:t>
              </w:r>
              <w:r w:rsidR="00C108DA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DEC6714" w14:textId="77777777" w:rsidR="00C108DA" w:rsidRDefault="00C108DA" w:rsidP="004E2ECF">
            <w:pPr>
              <w:pStyle w:val="CRCoverPage"/>
              <w:spacing w:after="0"/>
              <w:rPr>
                <w:noProof/>
              </w:rPr>
            </w:pPr>
          </w:p>
        </w:tc>
      </w:tr>
      <w:tr w:rsidR="00C108DA" w14:paraId="33AA4D9F" w14:textId="77777777" w:rsidTr="004E2EC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B44AE7" w14:textId="77777777" w:rsidR="00C108DA" w:rsidRDefault="00C108DA" w:rsidP="004E2ECF">
            <w:pPr>
              <w:pStyle w:val="CRCoverPage"/>
              <w:spacing w:after="0"/>
              <w:rPr>
                <w:noProof/>
              </w:rPr>
            </w:pPr>
          </w:p>
        </w:tc>
      </w:tr>
      <w:tr w:rsidR="00C108DA" w14:paraId="24083DE9" w14:textId="77777777" w:rsidTr="004E2EC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7708E1A" w14:textId="77777777" w:rsidR="00C108DA" w:rsidRPr="00F25D98" w:rsidRDefault="00C108DA" w:rsidP="004E2EC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6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7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108DA" w14:paraId="6FFC5A4D" w14:textId="77777777" w:rsidTr="004E2ECF">
        <w:tc>
          <w:tcPr>
            <w:tcW w:w="9641" w:type="dxa"/>
            <w:gridSpan w:val="9"/>
          </w:tcPr>
          <w:p w14:paraId="6B3BCB8A" w14:textId="77777777" w:rsidR="00C108DA" w:rsidRDefault="00C108DA" w:rsidP="004E2E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212ED7" w14:textId="77777777" w:rsidR="00C108DA" w:rsidRDefault="00C108DA" w:rsidP="00C108D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108DA" w14:paraId="154399AE" w14:textId="77777777" w:rsidTr="004E2ECF">
        <w:tc>
          <w:tcPr>
            <w:tcW w:w="2835" w:type="dxa"/>
          </w:tcPr>
          <w:p w14:paraId="770EB31D" w14:textId="77777777" w:rsidR="00C108DA" w:rsidRDefault="00C108DA" w:rsidP="004E2EC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9FA448B" w14:textId="77777777" w:rsidR="00C108DA" w:rsidRDefault="00C108DA" w:rsidP="004E2EC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1243647" w14:textId="77777777" w:rsidR="00C108DA" w:rsidRDefault="00C108DA" w:rsidP="004E2E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5431AF5" w14:textId="77777777" w:rsidR="00C108DA" w:rsidRDefault="00C108DA" w:rsidP="004E2EC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6E08B0" w14:textId="77777777" w:rsidR="00C108DA" w:rsidRDefault="00C108DA" w:rsidP="004E2E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A50200E" w14:textId="77777777" w:rsidR="00C108DA" w:rsidRDefault="00C108DA" w:rsidP="004E2EC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EEA83F0" w14:textId="0A2DE560" w:rsidR="00C108DA" w:rsidRPr="007D20D3" w:rsidRDefault="004309AB" w:rsidP="004E2ECF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D479A2" w14:textId="77777777" w:rsidR="00C108DA" w:rsidRDefault="00C108DA" w:rsidP="004E2EC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4B27D3" w14:textId="77777777" w:rsidR="00C108DA" w:rsidRDefault="00C108DA" w:rsidP="004E2EC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D6B5B63" w14:textId="77777777" w:rsidR="00C108DA" w:rsidRDefault="00C108DA" w:rsidP="00C108D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108DA" w14:paraId="1106D280" w14:textId="77777777" w:rsidTr="004E2ECF">
        <w:tc>
          <w:tcPr>
            <w:tcW w:w="9640" w:type="dxa"/>
            <w:gridSpan w:val="11"/>
          </w:tcPr>
          <w:p w14:paraId="7A9DC120" w14:textId="77777777" w:rsidR="00C108DA" w:rsidRDefault="00C108DA" w:rsidP="004E2E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08DA" w14:paraId="7F627534" w14:textId="77777777" w:rsidTr="004E2EC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DC6454D" w14:textId="77777777" w:rsidR="00C108DA" w:rsidRDefault="00C108DA" w:rsidP="004E2E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5D7BC8" w14:textId="57F4C79B" w:rsidR="00C108DA" w:rsidRDefault="00DB70E0" w:rsidP="004E2ECF">
            <w:pPr>
              <w:pStyle w:val="CRCoverPage"/>
              <w:spacing w:after="0"/>
              <w:ind w:left="100"/>
              <w:rPr>
                <w:noProof/>
              </w:rPr>
            </w:pPr>
            <w:r w:rsidRPr="00DB70E0">
              <w:t xml:space="preserve">(BL CR to </w:t>
            </w:r>
            <w:r w:rsidR="00CA7580">
              <w:t xml:space="preserve">TS </w:t>
            </w:r>
            <w:r w:rsidRPr="00DB70E0">
              <w:t>38.473) Support of enhancements on AI/ML for NG-RAN</w:t>
            </w:r>
          </w:p>
        </w:tc>
      </w:tr>
      <w:tr w:rsidR="00C108DA" w14:paraId="5B1459A4" w14:textId="77777777" w:rsidTr="004E2ECF">
        <w:tc>
          <w:tcPr>
            <w:tcW w:w="1843" w:type="dxa"/>
            <w:tcBorders>
              <w:left w:val="single" w:sz="4" w:space="0" w:color="auto"/>
            </w:tcBorders>
          </w:tcPr>
          <w:p w14:paraId="7F374C04" w14:textId="77777777" w:rsidR="00C108DA" w:rsidRDefault="00C108DA" w:rsidP="004E2E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76C26AC" w14:textId="77777777" w:rsidR="00C108DA" w:rsidRDefault="00C108DA" w:rsidP="004E2E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08DA" w:rsidRPr="0018722B" w14:paraId="57E6C342" w14:textId="77777777" w:rsidTr="004E2ECF">
        <w:tc>
          <w:tcPr>
            <w:tcW w:w="1843" w:type="dxa"/>
            <w:tcBorders>
              <w:left w:val="single" w:sz="4" w:space="0" w:color="auto"/>
            </w:tcBorders>
          </w:tcPr>
          <w:p w14:paraId="36BFDB85" w14:textId="77777777" w:rsidR="00C108DA" w:rsidRDefault="00C108DA" w:rsidP="004E2E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554937" w14:textId="2E550412" w:rsidR="00C108DA" w:rsidRPr="007D20D3" w:rsidRDefault="00043DA6" w:rsidP="004E2ECF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7D20D3">
              <w:rPr>
                <w:lang w:val="fr-FR"/>
              </w:rPr>
              <w:t>Ericsson (Rapporteur)</w:t>
            </w:r>
            <w:r w:rsidR="00134A3F" w:rsidRPr="007D20D3">
              <w:rPr>
                <w:lang w:val="fr-FR"/>
              </w:rPr>
              <w:t>, ZTE</w:t>
            </w:r>
            <w:r w:rsidR="00024B4B" w:rsidRPr="007D20D3">
              <w:rPr>
                <w:lang w:val="fr-FR"/>
              </w:rPr>
              <w:t>, NEC</w:t>
            </w:r>
            <w:r w:rsidR="00896C83" w:rsidRPr="007D20D3">
              <w:rPr>
                <w:lang w:val="fr-FR"/>
              </w:rPr>
              <w:t>, N</w:t>
            </w:r>
            <w:r w:rsidR="00896C83">
              <w:rPr>
                <w:lang w:val="fr-FR"/>
              </w:rPr>
              <w:t>okia</w:t>
            </w:r>
            <w:r w:rsidR="0018722B">
              <w:rPr>
                <w:lang w:val="fr-FR"/>
              </w:rPr>
              <w:t>, Huawei</w:t>
            </w:r>
          </w:p>
        </w:tc>
      </w:tr>
      <w:tr w:rsidR="00C108DA" w14:paraId="6D3513B8" w14:textId="77777777" w:rsidTr="004E2ECF">
        <w:tc>
          <w:tcPr>
            <w:tcW w:w="1843" w:type="dxa"/>
            <w:tcBorders>
              <w:left w:val="single" w:sz="4" w:space="0" w:color="auto"/>
            </w:tcBorders>
          </w:tcPr>
          <w:p w14:paraId="4ADD939E" w14:textId="77777777" w:rsidR="00C108DA" w:rsidRDefault="00C108DA" w:rsidP="004E2E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74E9AB" w14:textId="1479719B" w:rsidR="00C108DA" w:rsidRDefault="00D1042D" w:rsidP="004E2EC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43DA6">
                <w:rPr>
                  <w:noProof/>
                </w:rPr>
                <w:t>RAN3</w:t>
              </w:r>
            </w:fldSimple>
          </w:p>
        </w:tc>
      </w:tr>
      <w:tr w:rsidR="00C108DA" w14:paraId="167207FE" w14:textId="77777777" w:rsidTr="004E2ECF">
        <w:tc>
          <w:tcPr>
            <w:tcW w:w="1843" w:type="dxa"/>
            <w:tcBorders>
              <w:left w:val="single" w:sz="4" w:space="0" w:color="auto"/>
            </w:tcBorders>
          </w:tcPr>
          <w:p w14:paraId="28426871" w14:textId="77777777" w:rsidR="00C108DA" w:rsidRDefault="00C108DA" w:rsidP="004E2E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6AD6E6D" w14:textId="77777777" w:rsidR="00C108DA" w:rsidRDefault="00C108DA" w:rsidP="004E2E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08DA" w14:paraId="5BBE7339" w14:textId="77777777" w:rsidTr="004E2ECF">
        <w:tc>
          <w:tcPr>
            <w:tcW w:w="1843" w:type="dxa"/>
            <w:tcBorders>
              <w:left w:val="single" w:sz="4" w:space="0" w:color="auto"/>
            </w:tcBorders>
          </w:tcPr>
          <w:p w14:paraId="2FA95E30" w14:textId="77777777" w:rsidR="00C108DA" w:rsidRDefault="00C108DA" w:rsidP="004E2E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F8F12C9" w14:textId="75841C63" w:rsidR="00C108DA" w:rsidRDefault="00982EFF" w:rsidP="004E2ECF">
            <w:pPr>
              <w:pStyle w:val="CRCoverPage"/>
              <w:spacing w:after="0"/>
              <w:ind w:left="100"/>
              <w:rPr>
                <w:noProof/>
              </w:rPr>
            </w:pPr>
            <w:r w:rsidRPr="00982EFF">
              <w:t>NR_AIML_NGRAN_enh-Core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7ED05719" w14:textId="77777777" w:rsidR="00C108DA" w:rsidRDefault="00C108DA" w:rsidP="004E2EC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9AA4F1F" w14:textId="77777777" w:rsidR="00C108DA" w:rsidRDefault="00C108DA" w:rsidP="004E2EC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AA279D" w14:textId="6C998582" w:rsidR="00C108DA" w:rsidRDefault="00BE2F7A" w:rsidP="004E2EC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105D1E">
              <w:t>5</w:t>
            </w:r>
            <w:r>
              <w:t>-</w:t>
            </w:r>
            <w:r w:rsidR="00105D1E">
              <w:t>0</w:t>
            </w:r>
            <w:r w:rsidR="00B740A0">
              <w:t>3</w:t>
            </w:r>
            <w:r>
              <w:t>-2</w:t>
            </w:r>
            <w:r w:rsidR="00717941">
              <w:t>7</w:t>
            </w:r>
          </w:p>
        </w:tc>
      </w:tr>
      <w:tr w:rsidR="00C108DA" w14:paraId="70C9BE4D" w14:textId="77777777" w:rsidTr="004E2ECF">
        <w:tc>
          <w:tcPr>
            <w:tcW w:w="1843" w:type="dxa"/>
            <w:tcBorders>
              <w:left w:val="single" w:sz="4" w:space="0" w:color="auto"/>
            </w:tcBorders>
          </w:tcPr>
          <w:p w14:paraId="34572C99" w14:textId="77777777" w:rsidR="00C108DA" w:rsidRDefault="00C108DA" w:rsidP="004E2E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F56A9B9" w14:textId="77777777" w:rsidR="00C108DA" w:rsidRDefault="00C108DA" w:rsidP="004E2E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B9E445" w14:textId="77777777" w:rsidR="00C108DA" w:rsidRDefault="00C108DA" w:rsidP="004E2E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876D82D" w14:textId="77777777" w:rsidR="00C108DA" w:rsidRDefault="00C108DA" w:rsidP="004E2E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24FF72A" w14:textId="77777777" w:rsidR="00C108DA" w:rsidRDefault="00C108DA" w:rsidP="004E2E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08DA" w14:paraId="3FAD8C65" w14:textId="77777777" w:rsidTr="004E2EC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6968B15" w14:textId="77777777" w:rsidR="00C108DA" w:rsidRDefault="00C108DA" w:rsidP="004E2E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6268E3" w14:textId="5D36A868" w:rsidR="00C108DA" w:rsidRDefault="00BE2F7A" w:rsidP="004E2EC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25EB883" w14:textId="77777777" w:rsidR="00C108DA" w:rsidRDefault="00C108DA" w:rsidP="004E2EC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D95096" w14:textId="77777777" w:rsidR="00C108DA" w:rsidRDefault="00C108DA" w:rsidP="004E2EC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F5398D" w14:textId="53BD3E4E" w:rsidR="00C108DA" w:rsidRDefault="00134A3F" w:rsidP="004E2E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>
              <w:rPr>
                <w:rFonts w:asciiTheme="minorEastAsia" w:eastAsiaTheme="minorEastAsia" w:hAnsiTheme="minorEastAsia" w:hint="eastAsia"/>
                <w:noProof/>
                <w:lang w:eastAsia="zh-CN"/>
              </w:rPr>
              <w:t>el</w:t>
            </w:r>
            <w:r>
              <w:rPr>
                <w:noProof/>
              </w:rPr>
              <w:t>-</w:t>
            </w:r>
            <w:r w:rsidR="00BE2F7A">
              <w:rPr>
                <w:noProof/>
              </w:rPr>
              <w:t>19</w:t>
            </w:r>
          </w:p>
        </w:tc>
      </w:tr>
      <w:tr w:rsidR="00C108DA" w14:paraId="6975B63E" w14:textId="77777777" w:rsidTr="004E2EC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FEFE50A" w14:textId="77777777" w:rsidR="00C108DA" w:rsidRDefault="00C108DA" w:rsidP="004E2EC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132B57B" w14:textId="77777777" w:rsidR="00C108DA" w:rsidRDefault="00C108DA" w:rsidP="004E2EC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1690B7A" w14:textId="77777777" w:rsidR="00C108DA" w:rsidRDefault="00C108DA" w:rsidP="004E2EC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8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5E9E7FD" w14:textId="77777777" w:rsidR="00C108DA" w:rsidRPr="007C2097" w:rsidRDefault="00C108DA" w:rsidP="004E2EC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C108DA" w14:paraId="102442E7" w14:textId="77777777" w:rsidTr="004E2ECF">
        <w:tc>
          <w:tcPr>
            <w:tcW w:w="1843" w:type="dxa"/>
          </w:tcPr>
          <w:p w14:paraId="63DD4BF4" w14:textId="77777777" w:rsidR="00C108DA" w:rsidRDefault="00C108DA" w:rsidP="004E2E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BB7AAE7" w14:textId="77777777" w:rsidR="00C108DA" w:rsidRDefault="00C108DA" w:rsidP="004E2E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08DA" w14:paraId="39462521" w14:textId="77777777" w:rsidTr="004E2E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27495F" w14:textId="77777777" w:rsidR="00C108DA" w:rsidRDefault="00C108DA" w:rsidP="004E2E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3696DB" w14:textId="3864B6EB" w:rsidR="00C108DA" w:rsidRDefault="006625B9" w:rsidP="004E2E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enable AI/ML support for the use cases in scope of Rel19 work</w:t>
            </w:r>
          </w:p>
        </w:tc>
      </w:tr>
      <w:tr w:rsidR="00C108DA" w14:paraId="6FF7DF08" w14:textId="77777777" w:rsidTr="004E2E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0B2719" w14:textId="77777777" w:rsidR="00C108DA" w:rsidRDefault="00C108DA" w:rsidP="004E2E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E7C831" w14:textId="77777777" w:rsidR="00C108DA" w:rsidRDefault="00C108DA" w:rsidP="004E2E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08DA" w14:paraId="15F8742B" w14:textId="77777777" w:rsidTr="004E2E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343104" w14:textId="77777777" w:rsidR="00C108DA" w:rsidRDefault="00C108DA" w:rsidP="004E2E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492AB6" w14:textId="49B06D10" w:rsidR="00C108DA" w:rsidRDefault="00052211" w:rsidP="004E2E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 of function and procedure </w:t>
            </w:r>
            <w:r w:rsidR="00311E4F">
              <w:rPr>
                <w:noProof/>
              </w:rPr>
              <w:t>enhancements to support AI/ML supported use cases in scope for Rel19</w:t>
            </w:r>
          </w:p>
        </w:tc>
      </w:tr>
      <w:tr w:rsidR="00C108DA" w14:paraId="2AEDAEA9" w14:textId="77777777" w:rsidTr="004E2E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8D463F" w14:textId="77777777" w:rsidR="00C108DA" w:rsidRDefault="00C108DA" w:rsidP="004E2E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CCDAAC" w14:textId="77777777" w:rsidR="00C108DA" w:rsidRDefault="00C108DA" w:rsidP="004E2E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08DA" w14:paraId="19198701" w14:textId="77777777" w:rsidTr="004E2EC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524962" w14:textId="77777777" w:rsidR="00C108DA" w:rsidRDefault="00C108DA" w:rsidP="004E2E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D62A17" w14:textId="0E89EFF9" w:rsidR="00C108DA" w:rsidRDefault="00311E4F" w:rsidP="004E2E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objectives of the </w:t>
            </w:r>
            <w:r w:rsidR="00C16998" w:rsidRPr="00C16998">
              <w:rPr>
                <w:noProof/>
              </w:rPr>
              <w:t xml:space="preserve">AI/ML for NG-RAN </w:t>
            </w:r>
            <w:r w:rsidR="00C16998">
              <w:rPr>
                <w:noProof/>
              </w:rPr>
              <w:t>work item can</w:t>
            </w:r>
            <w:r w:rsidR="0018722B">
              <w:rPr>
                <w:noProof/>
              </w:rPr>
              <w:t>n</w:t>
            </w:r>
            <w:r w:rsidR="00C16998">
              <w:rPr>
                <w:noProof/>
              </w:rPr>
              <w:t>ot be fulfilled</w:t>
            </w:r>
          </w:p>
        </w:tc>
      </w:tr>
      <w:tr w:rsidR="00C108DA" w14:paraId="195BFF1D" w14:textId="77777777" w:rsidTr="004E2ECF">
        <w:tc>
          <w:tcPr>
            <w:tcW w:w="2694" w:type="dxa"/>
            <w:gridSpan w:val="2"/>
          </w:tcPr>
          <w:p w14:paraId="035CF241" w14:textId="77777777" w:rsidR="00C108DA" w:rsidRDefault="00C108DA" w:rsidP="004E2E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C666A1" w14:textId="77777777" w:rsidR="00C108DA" w:rsidRDefault="00C108DA" w:rsidP="004E2E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08DA" w14:paraId="730C7C73" w14:textId="77777777" w:rsidTr="004E2E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956C017" w14:textId="77777777" w:rsidR="00C108DA" w:rsidRDefault="00C108DA" w:rsidP="004E2E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143A47" w14:textId="2E8AC78A" w:rsidR="00C108DA" w:rsidRDefault="009E51DE" w:rsidP="004E2E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8.2.4</w:t>
            </w:r>
            <w:r w:rsidR="001B3335">
              <w:rPr>
                <w:noProof/>
              </w:rPr>
              <w:t>.2</w:t>
            </w:r>
            <w:r w:rsidR="000C5242">
              <w:rPr>
                <w:noProof/>
              </w:rPr>
              <w:t>, 8.2.5</w:t>
            </w:r>
            <w:r w:rsidR="000F4099">
              <w:rPr>
                <w:noProof/>
              </w:rPr>
              <w:t>.2</w:t>
            </w:r>
            <w:r w:rsidR="000C5242">
              <w:rPr>
                <w:noProof/>
              </w:rPr>
              <w:t>, 9.2.1.7, 9.2.</w:t>
            </w:r>
            <w:r w:rsidR="00896C83">
              <w:rPr>
                <w:noProof/>
              </w:rPr>
              <w:t>1.</w:t>
            </w:r>
            <w:r w:rsidR="000C5242">
              <w:rPr>
                <w:noProof/>
              </w:rPr>
              <w:t>10, 9.</w:t>
            </w:r>
            <w:r w:rsidR="00AC7BC0">
              <w:rPr>
                <w:noProof/>
              </w:rPr>
              <w:t>3.1.212, 9.3.1.A</w:t>
            </w:r>
            <w:r w:rsidR="00896C83">
              <w:rPr>
                <w:noProof/>
              </w:rPr>
              <w:t xml:space="preserve"> (new)</w:t>
            </w:r>
            <w:r w:rsidR="00AC7BC0">
              <w:rPr>
                <w:noProof/>
              </w:rPr>
              <w:t xml:space="preserve">, </w:t>
            </w:r>
            <w:r w:rsidR="00AC7BC0" w:rsidRPr="00AC7BC0">
              <w:rPr>
                <w:noProof/>
              </w:rPr>
              <w:t>9.3.1.</w:t>
            </w:r>
            <w:r w:rsidR="00AC7BC0">
              <w:rPr>
                <w:noProof/>
              </w:rPr>
              <w:t>B</w:t>
            </w:r>
            <w:r w:rsidR="00896C83">
              <w:rPr>
                <w:noProof/>
              </w:rPr>
              <w:t xml:space="preserve"> (new)</w:t>
            </w:r>
            <w:r w:rsidR="00AC7BC0" w:rsidRPr="00AC7BC0">
              <w:rPr>
                <w:noProof/>
              </w:rPr>
              <w:t>,</w:t>
            </w:r>
            <w:r w:rsidR="006D7B1B">
              <w:rPr>
                <w:noProof/>
              </w:rPr>
              <w:t xml:space="preserve"> 9.4.3</w:t>
            </w:r>
            <w:r w:rsidR="006654C8">
              <w:rPr>
                <w:noProof/>
              </w:rPr>
              <w:t>, 9.4.4, 9.4.5, 9.4.7</w:t>
            </w:r>
          </w:p>
        </w:tc>
      </w:tr>
      <w:tr w:rsidR="00C108DA" w14:paraId="13DE259A" w14:textId="77777777" w:rsidTr="004E2E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0F2CA2" w14:textId="77777777" w:rsidR="00C108DA" w:rsidRDefault="00C108DA" w:rsidP="004E2E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300935" w14:textId="77777777" w:rsidR="00C108DA" w:rsidRDefault="00C108DA" w:rsidP="004E2E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08DA" w14:paraId="016476A0" w14:textId="77777777" w:rsidTr="004E2E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55356C" w14:textId="77777777" w:rsidR="00C108DA" w:rsidRDefault="00C108DA" w:rsidP="004E2E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EF5E13" w14:textId="77777777" w:rsidR="00C108DA" w:rsidRDefault="00C108DA" w:rsidP="004E2E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8F90A0C" w14:textId="77777777" w:rsidR="00C108DA" w:rsidRDefault="00C108DA" w:rsidP="004E2E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5032DAC" w14:textId="77777777" w:rsidR="00C108DA" w:rsidRDefault="00C108DA" w:rsidP="004E2E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FC0BFC" w14:textId="77777777" w:rsidR="00C108DA" w:rsidRDefault="00C108DA" w:rsidP="004E2E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108DA" w14:paraId="54CEDA46" w14:textId="77777777" w:rsidTr="004E2E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2794D2" w14:textId="77777777" w:rsidR="00C108DA" w:rsidRDefault="00C108DA" w:rsidP="004E2E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84F4B6" w14:textId="77777777" w:rsidR="00C108DA" w:rsidRDefault="00C108DA" w:rsidP="004E2E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ACC6D7" w14:textId="77777777" w:rsidR="00C108DA" w:rsidRDefault="00C108DA" w:rsidP="004E2E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954DCBB" w14:textId="77777777" w:rsidR="00C108DA" w:rsidRDefault="00C108DA" w:rsidP="004E2E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A4B560" w14:textId="77777777" w:rsidR="00C108DA" w:rsidRDefault="00C108DA" w:rsidP="004E2E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08DA" w14:paraId="5CEA760F" w14:textId="77777777" w:rsidTr="004E2E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988453" w14:textId="77777777" w:rsidR="00C108DA" w:rsidRDefault="00C108DA" w:rsidP="004E2E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193646" w14:textId="77777777" w:rsidR="00C108DA" w:rsidRDefault="00C108DA" w:rsidP="004E2E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43F844" w14:textId="77777777" w:rsidR="00C108DA" w:rsidRDefault="00C108DA" w:rsidP="004E2E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0982491" w14:textId="77777777" w:rsidR="00C108DA" w:rsidRDefault="00C108DA" w:rsidP="004E2E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F9CAE" w14:textId="77777777" w:rsidR="00C108DA" w:rsidRDefault="00C108DA" w:rsidP="004E2E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08DA" w14:paraId="33FD0262" w14:textId="77777777" w:rsidTr="004E2E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BFF5CB" w14:textId="77777777" w:rsidR="00C108DA" w:rsidRDefault="00C108DA" w:rsidP="004E2E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452624" w14:textId="77777777" w:rsidR="00C108DA" w:rsidRDefault="00C108DA" w:rsidP="004E2E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D5122A" w14:textId="77777777" w:rsidR="00C108DA" w:rsidRDefault="00C108DA" w:rsidP="004E2E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8269BFE" w14:textId="77777777" w:rsidR="00C108DA" w:rsidRDefault="00C108DA" w:rsidP="004E2E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3B24BB" w14:textId="77777777" w:rsidR="00C108DA" w:rsidRDefault="00C108DA" w:rsidP="004E2E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08DA" w14:paraId="0C7099CB" w14:textId="77777777" w:rsidTr="004E2E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514B89" w14:textId="77777777" w:rsidR="00C108DA" w:rsidRDefault="00C108DA" w:rsidP="004E2EC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CB89C2" w14:textId="77777777" w:rsidR="00C108DA" w:rsidRDefault="00C108DA" w:rsidP="004E2ECF">
            <w:pPr>
              <w:pStyle w:val="CRCoverPage"/>
              <w:spacing w:after="0"/>
              <w:rPr>
                <w:noProof/>
              </w:rPr>
            </w:pPr>
          </w:p>
        </w:tc>
      </w:tr>
      <w:tr w:rsidR="00C108DA" w14:paraId="05109A84" w14:textId="77777777" w:rsidTr="004E2EC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C8AAB4" w14:textId="77777777" w:rsidR="00C108DA" w:rsidRDefault="00C108DA" w:rsidP="004E2E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49B0CD" w14:textId="77777777" w:rsidR="00C108DA" w:rsidRDefault="00C108DA" w:rsidP="004E2EC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108DA" w:rsidRPr="008863B9" w14:paraId="03144C71" w14:textId="77777777" w:rsidTr="004E2EC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9047F1C" w14:textId="77777777" w:rsidR="00C108DA" w:rsidRPr="008863B9" w:rsidRDefault="00C108DA" w:rsidP="004E2E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C8D481C" w14:textId="77777777" w:rsidR="00C108DA" w:rsidRPr="008863B9" w:rsidRDefault="00C108DA" w:rsidP="004E2EC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108DA" w14:paraId="52223AA7" w14:textId="77777777" w:rsidTr="004E2E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C53EAD" w14:textId="77777777" w:rsidR="00C108DA" w:rsidRDefault="00C108DA" w:rsidP="004E2E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E3069E" w14:textId="77777777" w:rsidR="00C108DA" w:rsidRDefault="00F62DBE" w:rsidP="004E2E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 Resubmission of Rev 0</w:t>
            </w:r>
          </w:p>
          <w:p w14:paraId="1176954E" w14:textId="77777777" w:rsidR="00145FEE" w:rsidRDefault="00145FEE" w:rsidP="004E2E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Rev2: </w:t>
            </w:r>
            <w:r w:rsidR="007C4B3C">
              <w:rPr>
                <w:noProof/>
              </w:rPr>
              <w:t>Correction of Cover Page</w:t>
            </w:r>
          </w:p>
          <w:p w14:paraId="1C31B730" w14:textId="77777777" w:rsidR="001E581F" w:rsidRDefault="001E581F" w:rsidP="004E2E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Rev3: addition of agreements from RAN3-127</w:t>
            </w:r>
            <w:r w:rsidR="002C7F85">
              <w:rPr>
                <w:noProof/>
              </w:rPr>
              <w:t>. Addition of rapporteur corrections to ASN.1</w:t>
            </w:r>
          </w:p>
          <w:p w14:paraId="6D998C20" w14:textId="77777777" w:rsidR="00717941" w:rsidRDefault="00717941" w:rsidP="004E2E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Rev4: Resubmission</w:t>
            </w:r>
          </w:p>
          <w:p w14:paraId="1AD248B2" w14:textId="77777777" w:rsidR="001577BF" w:rsidRDefault="001577BF" w:rsidP="004E2E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Rev5: </w:t>
            </w:r>
            <w:r w:rsidRPr="001577BF">
              <w:rPr>
                <w:noProof/>
              </w:rPr>
              <w:t>addition of agreements from RAN3-127</w:t>
            </w:r>
            <w:r>
              <w:rPr>
                <w:noProof/>
              </w:rPr>
              <w:t>bis</w:t>
            </w:r>
            <w:r w:rsidRPr="001577BF">
              <w:rPr>
                <w:noProof/>
              </w:rPr>
              <w:t>.</w:t>
            </w:r>
          </w:p>
          <w:p w14:paraId="76025275" w14:textId="3487F2B1" w:rsidR="00AE13A5" w:rsidRDefault="00AE13A5" w:rsidP="004E2ECF">
            <w:pPr>
              <w:pStyle w:val="CRCoverPage"/>
              <w:spacing w:after="0"/>
              <w:ind w:left="100"/>
              <w:rPr>
                <w:noProof/>
              </w:rPr>
            </w:pPr>
            <w:r w:rsidRPr="00AE13A5">
              <w:rPr>
                <w:noProof/>
              </w:rPr>
              <w:t>Rev</w:t>
            </w:r>
            <w:r>
              <w:rPr>
                <w:noProof/>
              </w:rPr>
              <w:t>6</w:t>
            </w:r>
            <w:r w:rsidRPr="00AE13A5">
              <w:rPr>
                <w:noProof/>
              </w:rPr>
              <w:t>: Resubmission</w:t>
            </w:r>
          </w:p>
        </w:tc>
      </w:tr>
    </w:tbl>
    <w:p w14:paraId="06310518" w14:textId="77777777" w:rsidR="00C108DA" w:rsidRDefault="00C108DA" w:rsidP="00C108DA">
      <w:pPr>
        <w:pStyle w:val="CRCoverPage"/>
        <w:spacing w:after="0"/>
        <w:rPr>
          <w:noProof/>
          <w:sz w:val="8"/>
          <w:szCs w:val="8"/>
        </w:rPr>
      </w:pPr>
    </w:p>
    <w:p w14:paraId="219D16D4" w14:textId="77777777" w:rsidR="00C108DA" w:rsidRDefault="00C108DA" w:rsidP="00C108DA">
      <w:pPr>
        <w:rPr>
          <w:noProof/>
        </w:rPr>
        <w:sectPr w:rsidR="00C108DA" w:rsidSect="00C108DA">
          <w:headerReference w:type="even" r:id="rId9"/>
          <w:headerReference w:type="default" r:id="rId10"/>
          <w:footerReference w:type="default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8183D5" w14:textId="77777777" w:rsidR="00C108DA" w:rsidRDefault="00C108DA" w:rsidP="00C108DA">
      <w:pPr>
        <w:rPr>
          <w:noProof/>
        </w:rPr>
      </w:pPr>
    </w:p>
    <w:p w14:paraId="7AF23DBC" w14:textId="77777777" w:rsidR="003A519C" w:rsidRDefault="00AC7BC0">
      <w:pPr>
        <w:pStyle w:val="FirstChange"/>
      </w:pPr>
      <w:r>
        <w:t>&lt;&lt;&lt;&lt;&lt;&lt;&lt;&lt;&lt;&lt;&lt;&lt;&lt;&lt;&lt;&lt;&lt;&lt;&lt;&lt; First Change &gt;&gt;&gt;&gt;&gt;&gt;&gt;&gt;&gt;&gt;&gt;&gt;&gt;&gt;&gt;&gt;&gt;&gt;&gt;&gt;</w:t>
      </w:r>
    </w:p>
    <w:p w14:paraId="3A375A25" w14:textId="77777777" w:rsidR="003A519C" w:rsidRDefault="00AC7BC0">
      <w:pPr>
        <w:pStyle w:val="Heading3"/>
      </w:pPr>
      <w:bookmarkStart w:id="2" w:name="_Toc66289155"/>
      <w:bookmarkStart w:id="3" w:name="_Toc175588589"/>
      <w:bookmarkStart w:id="4" w:name="_Toc105927108"/>
      <w:bookmarkStart w:id="5" w:name="_Toc105510576"/>
      <w:bookmarkStart w:id="6" w:name="_Toc51763333"/>
      <w:bookmarkStart w:id="7" w:name="_Toc113835085"/>
      <w:bookmarkStart w:id="8" w:name="_Toc81383012"/>
      <w:bookmarkStart w:id="9" w:name="_Toc99730457"/>
      <w:bookmarkStart w:id="10" w:name="_Toc106109648"/>
      <w:bookmarkStart w:id="11" w:name="_Toc74154268"/>
      <w:bookmarkStart w:id="12" w:name="_Toc99038196"/>
      <w:bookmarkStart w:id="13" w:name="_Toc20955746"/>
      <w:bookmarkStart w:id="14" w:name="_Toc97910557"/>
      <w:bookmarkStart w:id="15" w:name="_Toc88657645"/>
      <w:bookmarkStart w:id="16" w:name="_Toc64448496"/>
      <w:bookmarkStart w:id="17" w:name="_Toc29892840"/>
      <w:bookmarkStart w:id="18" w:name="_Toc36556777"/>
      <w:bookmarkStart w:id="19" w:name="_Toc120123928"/>
      <w:bookmarkStart w:id="20" w:name="_Toc45832153"/>
      <w:r>
        <w:t>8.2.4</w:t>
      </w:r>
      <w:r>
        <w:tab/>
        <w:t>gNB-DU Configuration Update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788A193A" w14:textId="77777777" w:rsidR="003A519C" w:rsidRDefault="00AC7BC0">
      <w:pPr>
        <w:pStyle w:val="Heading4"/>
      </w:pPr>
      <w:bookmarkStart w:id="21" w:name="_CR8_2_4_1"/>
      <w:bookmarkStart w:id="22" w:name="_Toc105510577"/>
      <w:bookmarkStart w:id="23" w:name="_Toc120123929"/>
      <w:bookmarkStart w:id="24" w:name="_Toc99038197"/>
      <w:bookmarkStart w:id="25" w:name="_Toc29892841"/>
      <w:bookmarkStart w:id="26" w:name="_Toc113835086"/>
      <w:bookmarkStart w:id="27" w:name="_Toc175588590"/>
      <w:bookmarkStart w:id="28" w:name="_Toc66289156"/>
      <w:bookmarkStart w:id="29" w:name="_Toc81383013"/>
      <w:bookmarkStart w:id="30" w:name="_Toc45832154"/>
      <w:bookmarkStart w:id="31" w:name="_Toc64448497"/>
      <w:bookmarkStart w:id="32" w:name="_Toc105927109"/>
      <w:bookmarkStart w:id="33" w:name="_Toc106109649"/>
      <w:bookmarkStart w:id="34" w:name="_Toc20955747"/>
      <w:bookmarkStart w:id="35" w:name="_Toc97910558"/>
      <w:bookmarkStart w:id="36" w:name="_Toc99730458"/>
      <w:bookmarkStart w:id="37" w:name="_Toc74154269"/>
      <w:bookmarkStart w:id="38" w:name="_Toc51763334"/>
      <w:bookmarkStart w:id="39" w:name="_Toc88657646"/>
      <w:bookmarkStart w:id="40" w:name="_Toc36556778"/>
      <w:bookmarkEnd w:id="21"/>
      <w:r>
        <w:t>8.2.4.1</w:t>
      </w:r>
      <w:r>
        <w:tab/>
        <w:t>General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64F6B377" w14:textId="77777777" w:rsidR="003A519C" w:rsidRDefault="00AC7BC0">
      <w:r>
        <w:t>The purpose of the gNB-DU Configuration Update procedure is to update application level configuration data needed for the gNB-DU and the gNB-CU to interoperate correctly on the F1 interface. This procedure does not affect existing UE-related contexts, if any. The procedure uses non-UE associated signalling.</w:t>
      </w:r>
    </w:p>
    <w:p w14:paraId="674FBD8F" w14:textId="77777777" w:rsidR="003A519C" w:rsidRDefault="00AC7BC0">
      <w:pPr>
        <w:pStyle w:val="NO"/>
        <w:rPr>
          <w:rFonts w:eastAsia="Yu Mincho"/>
        </w:rPr>
      </w:pPr>
      <w:bookmarkStart w:id="41" w:name="_Toc20955748"/>
      <w:bookmarkStart w:id="42" w:name="_Toc45832155"/>
      <w:bookmarkStart w:id="43" w:name="_Toc29892842"/>
      <w:bookmarkStart w:id="44" w:name="_Toc36556779"/>
      <w:r>
        <w:rPr>
          <w:rFonts w:eastAsia="Yu Mincho"/>
        </w:rPr>
        <w:t>NOTE:</w:t>
      </w:r>
      <w:r>
        <w:rPr>
          <w:rFonts w:eastAsia="Yu Mincho"/>
        </w:rPr>
        <w:tab/>
        <w:t xml:space="preserve">Update of application level configuration data also applies between the gNB-DU and the gNB-CU in case the DU does not broadcast system information </w:t>
      </w:r>
      <w:r>
        <w:t>other than for radio frame timing and SFN</w:t>
      </w:r>
      <w:r>
        <w:rPr>
          <w:rFonts w:eastAsia="Yu Mincho"/>
          <w:lang w:eastAsia="zh-CN"/>
        </w:rPr>
        <w:t>, as specified in the TS 37.340 [7]</w:t>
      </w:r>
      <w:r>
        <w:rPr>
          <w:rFonts w:eastAsia="Yu Mincho"/>
        </w:rPr>
        <w:t>. How to use this information when this option is used is not explicitly specified.</w:t>
      </w:r>
    </w:p>
    <w:p w14:paraId="79281546" w14:textId="77777777" w:rsidR="003A519C" w:rsidRDefault="00AC7BC0">
      <w:pPr>
        <w:pStyle w:val="Heading4"/>
      </w:pPr>
      <w:bookmarkStart w:id="45" w:name="_CR8_2_4_2"/>
      <w:bookmarkStart w:id="46" w:name="_Toc74154270"/>
      <w:bookmarkStart w:id="47" w:name="_Toc81383014"/>
      <w:bookmarkStart w:id="48" w:name="_Toc120123930"/>
      <w:bookmarkStart w:id="49" w:name="_Toc66289157"/>
      <w:bookmarkStart w:id="50" w:name="_Toc113835087"/>
      <w:bookmarkStart w:id="51" w:name="_Toc106109650"/>
      <w:bookmarkStart w:id="52" w:name="_Toc105927110"/>
      <w:bookmarkStart w:id="53" w:name="_Toc88657647"/>
      <w:bookmarkStart w:id="54" w:name="_Toc99038198"/>
      <w:bookmarkStart w:id="55" w:name="_Toc175588591"/>
      <w:bookmarkStart w:id="56" w:name="_Toc51763335"/>
      <w:bookmarkStart w:id="57" w:name="_Toc97910559"/>
      <w:bookmarkStart w:id="58" w:name="_Toc64448498"/>
      <w:bookmarkStart w:id="59" w:name="_Toc99730459"/>
      <w:bookmarkStart w:id="60" w:name="_Toc105510578"/>
      <w:bookmarkEnd w:id="45"/>
      <w:r>
        <w:t>8.2.4.2</w:t>
      </w:r>
      <w:r>
        <w:tab/>
        <w:t>Successful Operation</w:t>
      </w:r>
      <w:bookmarkEnd w:id="41"/>
      <w:bookmarkEnd w:id="42"/>
      <w:bookmarkEnd w:id="43"/>
      <w:bookmarkEnd w:id="44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14:paraId="11C52813" w14:textId="77777777" w:rsidR="003A519C" w:rsidRDefault="00AC7BC0">
      <w:pPr>
        <w:pStyle w:val="TH"/>
      </w:pPr>
      <w:r>
        <w:rPr>
          <w:noProof/>
        </w:rPr>
        <w:drawing>
          <wp:inline distT="0" distB="0" distL="0" distR="0" wp14:anchorId="53CD8DC2" wp14:editId="0FC43E7F">
            <wp:extent cx="4544695" cy="1442720"/>
            <wp:effectExtent l="0" t="0" r="0" b="508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44695" cy="1442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9F2E4D" w14:textId="77777777" w:rsidR="003A519C" w:rsidRDefault="00AC7BC0">
      <w:pPr>
        <w:pStyle w:val="TF"/>
      </w:pPr>
      <w:r>
        <w:t>Figure 8.2.4.2-1: gNB-DU Configuration Update procedure: Successful Operation</w:t>
      </w:r>
    </w:p>
    <w:p w14:paraId="1CC0322A" w14:textId="77777777" w:rsidR="003A519C" w:rsidRDefault="00AC7BC0">
      <w:r>
        <w:t>The gNB-DU initiates the procedure by sending a GNB-DU CONFIGURATION UPDATE message to the gNB-CU including an appropriate set of updated configuration data that it has just taken into operational use. The gNB-CU responds with GNB-DU CONFIGURATION UPDATE ACKNOWLEDGE message to acknowledge that it successfully updated the configuration data. If an information element is not included in the GNB-DU CONFIGURATION UPDATE message, the gNB-CU shall interpret that the corresponding configuration data is not changed and shall continue to operate the F1-C interface with the existing related configuration data.</w:t>
      </w:r>
    </w:p>
    <w:p w14:paraId="14514835" w14:textId="77777777" w:rsidR="003A519C" w:rsidRDefault="00AC7BC0">
      <w:pPr>
        <w:jc w:val="center"/>
        <w:rPr>
          <w:rFonts w:eastAsia="Calibri"/>
          <w:b/>
        </w:rPr>
      </w:pPr>
      <w:r>
        <w:rPr>
          <w:color w:val="FF0000"/>
          <w:lang w:val="en-US"/>
        </w:rPr>
        <w:t>&lt;&lt;&lt;&lt;SKIP UNRELATED PART&gt;&gt;&gt;&gt;</w:t>
      </w:r>
    </w:p>
    <w:p w14:paraId="0D4BCFA8" w14:textId="77777777" w:rsidR="003A519C" w:rsidRDefault="00AC7BC0">
      <w:bookmarkStart w:id="61" w:name="OLE_LINK7"/>
      <w:r>
        <w:t xml:space="preserve">If the </w:t>
      </w:r>
      <w:r>
        <w:rPr>
          <w:i/>
          <w:iCs/>
        </w:rPr>
        <w:t>Coverage Modification Notification</w:t>
      </w:r>
      <w:r>
        <w:rPr>
          <w:i/>
        </w:rPr>
        <w:t xml:space="preserve"> </w:t>
      </w:r>
      <w:r>
        <w:t xml:space="preserve">IE is contained in the GNB-DU CONFIGURATION UPDATE message, the gNB-CU shall, if supported, take it into account for Coverage and Capacity Optimization and network energy saving. If the </w:t>
      </w:r>
      <w:bookmarkStart w:id="62" w:name="_Hlk155945996"/>
      <w:r>
        <w:rPr>
          <w:i/>
        </w:rPr>
        <w:t>Coverage Modification Cause</w:t>
      </w:r>
      <w:r>
        <w:t xml:space="preserve"> </w:t>
      </w:r>
      <w:bookmarkEnd w:id="62"/>
      <w:r>
        <w:t>IE is set to the "network energy saving", gNB-CU may consider those deactivated SSB beams are due to network energy saving.</w:t>
      </w:r>
    </w:p>
    <w:p w14:paraId="306A0E90" w14:textId="77777777" w:rsidR="003A519C" w:rsidRDefault="00AC7BC0">
      <w:pPr>
        <w:rPr>
          <w:rFonts w:eastAsia="SimSun"/>
          <w:snapToGrid w:val="0"/>
          <w:lang w:eastAsia="zh-CN"/>
        </w:rPr>
      </w:pPr>
      <w:bookmarkStart w:id="63" w:name="OLE_LINK25"/>
      <w:bookmarkStart w:id="64" w:name="OLE_LINK16"/>
      <w:bookmarkStart w:id="65" w:name="OLE_LINK15"/>
      <w:bookmarkStart w:id="66" w:name="OLE_LINK24"/>
      <w:bookmarkEnd w:id="61"/>
      <w:r>
        <w:rPr>
          <w:rFonts w:eastAsia="SimSun"/>
        </w:rPr>
        <w:t xml:space="preserve">If the </w:t>
      </w:r>
      <w:r>
        <w:rPr>
          <w:i/>
        </w:rPr>
        <w:t xml:space="preserve">Cells for SON </w:t>
      </w:r>
      <w:r>
        <w:rPr>
          <w:rFonts w:eastAsia="SimSun"/>
        </w:rPr>
        <w:t xml:space="preserve">IE is present in the GNB-DU CONFIGURATION UPDATE ACKNOWLEDGE </w:t>
      </w:r>
      <w:r>
        <w:rPr>
          <w:rFonts w:eastAsia="SimSun"/>
          <w:snapToGrid w:val="0"/>
        </w:rPr>
        <w:t xml:space="preserve">message, the gNB-DU </w:t>
      </w:r>
      <w:r>
        <w:rPr>
          <w:rFonts w:eastAsia="SimSun"/>
          <w:snapToGrid w:val="0"/>
          <w:lang w:eastAsia="zh-CN"/>
        </w:rPr>
        <w:t>may store or update this information and behaves as follows:</w:t>
      </w:r>
    </w:p>
    <w:p w14:paraId="6FBD7C6E" w14:textId="77777777" w:rsidR="003A519C" w:rsidRDefault="00AC7BC0">
      <w:pPr>
        <w:pStyle w:val="B1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>-</w:t>
      </w:r>
      <w:r>
        <w:rPr>
          <w:rFonts w:eastAsia="SimSun"/>
          <w:snapToGrid w:val="0"/>
          <w:lang w:eastAsia="zh-CN"/>
        </w:rPr>
        <w:tab/>
        <w:t xml:space="preserve">For each served cell indicated by the </w:t>
      </w:r>
      <w:r>
        <w:rPr>
          <w:rFonts w:eastAsia="SimSun"/>
          <w:i/>
          <w:snapToGrid w:val="0"/>
          <w:lang w:eastAsia="zh-CN"/>
        </w:rPr>
        <w:t>NR CGI</w:t>
      </w:r>
      <w:r>
        <w:rPr>
          <w:rFonts w:eastAsia="SimSun"/>
          <w:snapToGrid w:val="0"/>
          <w:lang w:eastAsia="zh-CN"/>
        </w:rPr>
        <w:t xml:space="preserve"> IE included within the </w:t>
      </w:r>
      <w:r>
        <w:rPr>
          <w:rFonts w:eastAsia="SimSun"/>
          <w:i/>
          <w:snapToGrid w:val="0"/>
          <w:lang w:eastAsia="zh-CN"/>
        </w:rPr>
        <w:t>Cells for SON Item</w:t>
      </w:r>
      <w:r>
        <w:rPr>
          <w:rFonts w:eastAsia="SimSun"/>
          <w:snapToGrid w:val="0"/>
          <w:lang w:eastAsia="zh-CN"/>
        </w:rPr>
        <w:t xml:space="preserve"> IE, the gNB-DU may adjust the PRACH configuration of this served cell.</w:t>
      </w:r>
    </w:p>
    <w:p w14:paraId="535B8B29" w14:textId="77777777" w:rsidR="003A519C" w:rsidRDefault="00AC7BC0">
      <w:pPr>
        <w:pStyle w:val="B1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>-</w:t>
      </w:r>
      <w:r>
        <w:rPr>
          <w:rFonts w:eastAsia="SimSun"/>
          <w:snapToGrid w:val="0"/>
          <w:lang w:eastAsia="zh-CN"/>
        </w:rPr>
        <w:tab/>
        <w:t xml:space="preserve">If the </w:t>
      </w:r>
      <w:r>
        <w:rPr>
          <w:rFonts w:eastAsia="SimSun"/>
          <w:i/>
          <w:snapToGrid w:val="0"/>
          <w:lang w:eastAsia="zh-CN"/>
        </w:rPr>
        <w:t>Neighbour NR Cells for SON List</w:t>
      </w:r>
      <w:r>
        <w:rPr>
          <w:rFonts w:eastAsia="SimSun"/>
          <w:snapToGrid w:val="0"/>
          <w:lang w:eastAsia="zh-CN"/>
        </w:rPr>
        <w:t xml:space="preserve"> IE is present in the </w:t>
      </w:r>
      <w:r>
        <w:rPr>
          <w:rFonts w:eastAsia="Malgun Gothic"/>
          <w:i/>
          <w:lang w:eastAsia="zh-CN"/>
        </w:rPr>
        <w:t>Cells for SON</w:t>
      </w:r>
      <w:r>
        <w:rPr>
          <w:i/>
        </w:rPr>
        <w:t xml:space="preserve"> </w:t>
      </w:r>
      <w:r>
        <w:rPr>
          <w:rFonts w:eastAsia="Malgun Gothic"/>
          <w:i/>
          <w:lang w:eastAsia="zh-CN"/>
        </w:rPr>
        <w:t>Item</w:t>
      </w:r>
      <w:r>
        <w:rPr>
          <w:i/>
        </w:rPr>
        <w:t xml:space="preserve"> </w:t>
      </w:r>
      <w:r>
        <w:rPr>
          <w:rFonts w:eastAsia="SimSun"/>
          <w:snapToGrid w:val="0"/>
          <w:lang w:eastAsia="zh-CN"/>
        </w:rPr>
        <w:t xml:space="preserve">IE, the gNB-DU may take the PRACH configuration of neighbour cells included in the </w:t>
      </w:r>
      <w:r>
        <w:rPr>
          <w:rFonts w:eastAsia="SimSun"/>
          <w:i/>
          <w:snapToGrid w:val="0"/>
          <w:lang w:eastAsia="zh-CN"/>
        </w:rPr>
        <w:t>Neighbour NR Cells for SON List</w:t>
      </w:r>
      <w:r>
        <w:rPr>
          <w:rFonts w:eastAsia="SimSun"/>
          <w:snapToGrid w:val="0"/>
          <w:lang w:eastAsia="zh-CN"/>
        </w:rPr>
        <w:t xml:space="preserve"> IE into consideration when adjusting the PRACH configuration of the served cell.</w:t>
      </w:r>
    </w:p>
    <w:bookmarkEnd w:id="63"/>
    <w:bookmarkEnd w:id="64"/>
    <w:bookmarkEnd w:id="65"/>
    <w:bookmarkEnd w:id="66"/>
    <w:p w14:paraId="79F67FD4" w14:textId="77777777" w:rsidR="003A519C" w:rsidRDefault="00AC7BC0">
      <w:pPr>
        <w:rPr>
          <w:snapToGrid w:val="0"/>
        </w:rPr>
      </w:pPr>
      <w:r>
        <w:rPr>
          <w:snapToGrid w:val="0"/>
          <w:lang w:val="en-US"/>
        </w:rPr>
        <w:t xml:space="preserve">If the </w:t>
      </w:r>
      <w:r>
        <w:rPr>
          <w:i/>
          <w:iCs/>
          <w:snapToGrid w:val="0"/>
          <w:lang w:val="en-US"/>
        </w:rPr>
        <w:t>RedCap Broadcast Information</w:t>
      </w:r>
      <w:r>
        <w:rPr>
          <w:snapToGrid w:val="0"/>
          <w:lang w:val="en-US"/>
        </w:rPr>
        <w:t xml:space="preserve"> IE is contained </w:t>
      </w:r>
      <w:r>
        <w:rPr>
          <w:snapToGrid w:val="0"/>
        </w:rPr>
        <w:t xml:space="preserve">in the </w:t>
      </w:r>
      <w:r>
        <w:rPr>
          <w:i/>
          <w:iCs/>
          <w:snapToGrid w:val="0"/>
        </w:rPr>
        <w:t>Served Cell Information</w:t>
      </w:r>
      <w:r>
        <w:rPr>
          <w:snapToGrid w:val="0"/>
        </w:rPr>
        <w:t xml:space="preserve"> IE in the </w:t>
      </w:r>
      <w:r>
        <w:rPr>
          <w:rFonts w:hint="eastAsia"/>
          <w:snapToGrid w:val="0"/>
          <w:lang w:val="en-US"/>
        </w:rPr>
        <w:t xml:space="preserve">GNB-DU </w:t>
      </w:r>
      <w:r>
        <w:t>CONFIGURATION UPDATE message</w:t>
      </w:r>
      <w:r>
        <w:rPr>
          <w:snapToGrid w:val="0"/>
        </w:rPr>
        <w:t xml:space="preserve">, the </w:t>
      </w:r>
      <w:r>
        <w:rPr>
          <w:rFonts w:hint="eastAsia"/>
          <w:snapToGrid w:val="0"/>
          <w:lang w:val="en-US"/>
        </w:rPr>
        <w:t>gNB-CU</w:t>
      </w:r>
      <w:r>
        <w:rPr>
          <w:snapToGrid w:val="0"/>
        </w:rPr>
        <w:t xml:space="preserve"> may store and use this information to determine a suitable target in case of subsequent outgoing mobility involving RedCap UEs.</w:t>
      </w:r>
    </w:p>
    <w:p w14:paraId="0092E35A" w14:textId="77777777" w:rsidR="003A519C" w:rsidRDefault="00AC7BC0">
      <w:r>
        <w:rPr>
          <w:snapToGrid w:val="0"/>
          <w:lang w:val="en-US"/>
        </w:rPr>
        <w:t xml:space="preserve">If the </w:t>
      </w:r>
      <w:r>
        <w:rPr>
          <w:rFonts w:hint="eastAsia"/>
          <w:i/>
          <w:snapToGrid w:val="0"/>
          <w:lang w:val="en-US" w:eastAsia="zh-CN"/>
        </w:rPr>
        <w:t>e</w:t>
      </w:r>
      <w:r>
        <w:rPr>
          <w:i/>
          <w:iCs/>
          <w:snapToGrid w:val="0"/>
          <w:lang w:val="en-US"/>
        </w:rPr>
        <w:t>RedCap Broadcast Information</w:t>
      </w:r>
      <w:r>
        <w:rPr>
          <w:snapToGrid w:val="0"/>
          <w:lang w:val="en-US"/>
        </w:rPr>
        <w:t xml:space="preserve"> IE is contained </w:t>
      </w:r>
      <w:r>
        <w:rPr>
          <w:snapToGrid w:val="0"/>
        </w:rPr>
        <w:t xml:space="preserve">in the </w:t>
      </w:r>
      <w:r>
        <w:rPr>
          <w:i/>
          <w:iCs/>
          <w:snapToGrid w:val="0"/>
        </w:rPr>
        <w:t>Served Cell Information</w:t>
      </w:r>
      <w:r>
        <w:rPr>
          <w:snapToGrid w:val="0"/>
        </w:rPr>
        <w:t xml:space="preserve"> IE in the </w:t>
      </w:r>
      <w:r>
        <w:rPr>
          <w:rFonts w:hint="eastAsia"/>
          <w:snapToGrid w:val="0"/>
          <w:lang w:val="en-US"/>
        </w:rPr>
        <w:t xml:space="preserve">GNB-DU </w:t>
      </w:r>
      <w:r>
        <w:t>CONFIGURATION UPDATE message</w:t>
      </w:r>
      <w:r>
        <w:rPr>
          <w:snapToGrid w:val="0"/>
        </w:rPr>
        <w:t xml:space="preserve">, the </w:t>
      </w:r>
      <w:r>
        <w:rPr>
          <w:rFonts w:hint="eastAsia"/>
          <w:snapToGrid w:val="0"/>
          <w:lang w:val="en-US"/>
        </w:rPr>
        <w:t>gNB-CU</w:t>
      </w:r>
      <w:r>
        <w:rPr>
          <w:snapToGrid w:val="0"/>
        </w:rPr>
        <w:t xml:space="preserve"> may store and use this information to determine a suitable target in case of subsequent outgoing mobility involving </w:t>
      </w:r>
      <w:r>
        <w:rPr>
          <w:rFonts w:hint="eastAsia"/>
          <w:snapToGrid w:val="0"/>
          <w:lang w:eastAsia="zh-CN"/>
        </w:rPr>
        <w:t>e</w:t>
      </w:r>
      <w:r>
        <w:rPr>
          <w:snapToGrid w:val="0"/>
        </w:rPr>
        <w:t>RedCap UEs.</w:t>
      </w:r>
    </w:p>
    <w:p w14:paraId="1E28A693" w14:textId="77777777" w:rsidR="003A519C" w:rsidRDefault="00AC7BC0">
      <w:pPr>
        <w:rPr>
          <w:snapToGrid w:val="0"/>
        </w:rPr>
      </w:pPr>
      <w:r>
        <w:rPr>
          <w:snapToGrid w:val="0"/>
          <w:lang w:val="en-US"/>
        </w:rPr>
        <w:lastRenderedPageBreak/>
        <w:t xml:space="preserve">If the </w:t>
      </w:r>
      <w:r>
        <w:rPr>
          <w:i/>
          <w:iCs/>
          <w:snapToGrid w:val="0"/>
          <w:lang w:val="en-US"/>
        </w:rPr>
        <w:t>TAI NSAG Support List</w:t>
      </w:r>
      <w:r>
        <w:rPr>
          <w:snapToGrid w:val="0"/>
          <w:lang w:val="en-US"/>
        </w:rPr>
        <w:t xml:space="preserve"> IE is included </w:t>
      </w:r>
      <w:r>
        <w:rPr>
          <w:snapToGrid w:val="0"/>
        </w:rPr>
        <w:t xml:space="preserve">in the </w:t>
      </w:r>
      <w:r>
        <w:rPr>
          <w:i/>
          <w:iCs/>
          <w:snapToGrid w:val="0"/>
        </w:rPr>
        <w:t>Served Cell Information</w:t>
      </w:r>
      <w:r>
        <w:rPr>
          <w:snapToGrid w:val="0"/>
        </w:rPr>
        <w:t xml:space="preserve"> IE in the </w:t>
      </w:r>
      <w:r>
        <w:rPr>
          <w:rFonts w:hint="eastAsia"/>
          <w:snapToGrid w:val="0"/>
          <w:lang w:val="en-US"/>
        </w:rPr>
        <w:t xml:space="preserve">GNB-DU </w:t>
      </w:r>
      <w:r>
        <w:t xml:space="preserve">CONFIGURATION UPDATE </w:t>
      </w:r>
      <w:r>
        <w:rPr>
          <w:snapToGrid w:val="0"/>
        </w:rPr>
        <w:t xml:space="preserve">message, the </w:t>
      </w:r>
      <w:r>
        <w:rPr>
          <w:snapToGrid w:val="0"/>
          <w:lang w:val="en-US"/>
        </w:rPr>
        <w:t>gNB-CU</w:t>
      </w:r>
      <w:r>
        <w:rPr>
          <w:snapToGrid w:val="0"/>
        </w:rPr>
        <w:t xml:space="preserve"> shall, if supported, use this information </w:t>
      </w:r>
      <w:r>
        <w:t>as specified in TS 23.501 [21]</w:t>
      </w:r>
      <w:r>
        <w:rPr>
          <w:snapToGrid w:val="0"/>
        </w:rPr>
        <w:t>.</w:t>
      </w:r>
    </w:p>
    <w:p w14:paraId="188B15B2" w14:textId="77777777" w:rsidR="003A519C" w:rsidRDefault="00AC7BC0">
      <w:r>
        <w:t xml:space="preserve">If the </w:t>
      </w:r>
      <w:r>
        <w:rPr>
          <w:i/>
          <w:iCs/>
        </w:rPr>
        <w:t>gNB-DU Name</w:t>
      </w:r>
      <w:r>
        <w:t xml:space="preserve"> IE is included in the GNB-DU CONFIGURATION UPDATE message, the gNB-CU may store it or update this IE value if already stored, and use it as a human readable name of the gNB-DU. If the </w:t>
      </w:r>
      <w:r>
        <w:rPr>
          <w:i/>
          <w:iCs/>
        </w:rPr>
        <w:t>Extended gNB-DU Name</w:t>
      </w:r>
      <w:r>
        <w:t xml:space="preserve"> IE is included in the GNB-DU CONFIGURATION UPDATE message, the gNB-CU may store it or update this IE value if already stored, and use it as a human readable name of the gNB-DU and shall ignore the </w:t>
      </w:r>
      <w:r>
        <w:rPr>
          <w:i/>
          <w:iCs/>
        </w:rPr>
        <w:t>gNB-DU Name</w:t>
      </w:r>
      <w:r>
        <w:t xml:space="preserve"> IE if also included.</w:t>
      </w:r>
    </w:p>
    <w:p w14:paraId="2ACC06CC" w14:textId="77777777" w:rsidR="003A519C" w:rsidRDefault="00AC7BC0">
      <w:r>
        <w:rPr>
          <w:snapToGrid w:val="0"/>
          <w:lang w:val="en-US"/>
        </w:rPr>
        <w:t>If the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rFonts w:cs="Arial" w:hint="eastAsia"/>
          <w:i/>
          <w:iCs/>
          <w:szCs w:val="18"/>
          <w:lang w:val="en-US" w:eastAsia="zh-CN"/>
        </w:rPr>
        <w:t>RRC Terminating IAB-Donor Related Info</w:t>
      </w:r>
      <w:r>
        <w:rPr>
          <w:snapToGrid w:val="0"/>
          <w:lang w:val="en-US"/>
        </w:rPr>
        <w:t xml:space="preserve"> IE is included </w:t>
      </w:r>
      <w:r>
        <w:rPr>
          <w:snapToGrid w:val="0"/>
        </w:rPr>
        <w:t>in the</w:t>
      </w:r>
      <w:r>
        <w:rPr>
          <w:rFonts w:hint="eastAsia"/>
          <w:snapToGrid w:val="0"/>
          <w:lang w:val="en-US" w:eastAsia="zh-CN"/>
        </w:rPr>
        <w:t xml:space="preserve"> </w:t>
      </w:r>
      <w:r>
        <w:t>GNB-DU CONFIGURATION UPDATE</w:t>
      </w:r>
      <w:r>
        <w:rPr>
          <w:rFonts w:hint="eastAsia"/>
          <w:lang w:val="en-US" w:eastAsia="zh-CN"/>
        </w:rPr>
        <w:t xml:space="preserve"> message, the </w:t>
      </w:r>
      <w:r>
        <w:rPr>
          <w:snapToGrid w:val="0"/>
          <w:lang w:val="en-US"/>
        </w:rPr>
        <w:t>gNB-CU</w:t>
      </w:r>
      <w:r>
        <w:rPr>
          <w:snapToGrid w:val="0"/>
        </w:rPr>
        <w:t xml:space="preserve"> shall, if supported, </w:t>
      </w:r>
      <w:r>
        <w:rPr>
          <w:rFonts w:hint="eastAsia"/>
          <w:snapToGrid w:val="0"/>
          <w:lang w:val="en-US" w:eastAsia="zh-CN"/>
        </w:rPr>
        <w:t xml:space="preserve">consider </w:t>
      </w:r>
      <w:r>
        <w:rPr>
          <w:snapToGrid w:val="0"/>
          <w:lang w:val="en-US" w:eastAsia="zh-CN"/>
        </w:rPr>
        <w:t xml:space="preserve">that </w:t>
      </w:r>
      <w:r>
        <w:rPr>
          <w:rFonts w:hint="eastAsia"/>
          <w:snapToGrid w:val="0"/>
          <w:lang w:val="en-US" w:eastAsia="zh-CN"/>
        </w:rPr>
        <w:t xml:space="preserve">the </w:t>
      </w:r>
      <w:r>
        <w:t xml:space="preserve">BAP address </w:t>
      </w:r>
      <w:r>
        <w:rPr>
          <w:lang w:val="en-US" w:eastAsia="zh-CN"/>
        </w:rPr>
        <w:t xml:space="preserve">indicated </w:t>
      </w:r>
      <w:r>
        <w:rPr>
          <w:rFonts w:hint="eastAsia"/>
          <w:lang w:val="en-US" w:eastAsia="zh-CN"/>
        </w:rPr>
        <w:t>by</w:t>
      </w:r>
      <w:r>
        <w:rPr>
          <w:lang w:val="en-US" w:eastAsia="zh-CN"/>
        </w:rPr>
        <w:t xml:space="preserve"> the </w:t>
      </w:r>
      <w:r>
        <w:rPr>
          <w:i/>
          <w:iCs/>
          <w:lang w:val="en-US" w:eastAsia="zh-CN"/>
        </w:rPr>
        <w:t xml:space="preserve">Mobile </w:t>
      </w:r>
      <w:r>
        <w:rPr>
          <w:rFonts w:hint="eastAsia"/>
          <w:i/>
          <w:iCs/>
          <w:lang w:val="en-US" w:eastAsia="zh-CN"/>
        </w:rPr>
        <w:t>IAB-MT BAP Address</w:t>
      </w:r>
      <w:r>
        <w:rPr>
          <w:lang w:val="en-US" w:eastAsia="zh-CN"/>
        </w:rPr>
        <w:t xml:space="preserve"> IE</w:t>
      </w:r>
      <w:r>
        <w:rPr>
          <w:rFonts w:hint="eastAsia"/>
          <w:lang w:val="en-US" w:eastAsia="zh-CN"/>
        </w:rPr>
        <w:t xml:space="preserve"> </w:t>
      </w:r>
      <w:r>
        <w:t xml:space="preserve">is assigned by </w:t>
      </w:r>
      <w:r>
        <w:rPr>
          <w:snapToGrid w:val="0"/>
          <w:lang w:val="en-US" w:eastAsia="zh-CN"/>
        </w:rPr>
        <w:t>the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 xml:space="preserve">gNB-CU of </w:t>
      </w:r>
      <w:r>
        <w:t>the </w:t>
      </w:r>
      <w:r>
        <w:rPr>
          <w:snapToGrid w:val="0"/>
          <w:lang w:val="en-US" w:eastAsia="zh-CN"/>
        </w:rPr>
        <w:t xml:space="preserve">RRC-terminating IAB-donor </w:t>
      </w:r>
      <w:r>
        <w:t xml:space="preserve">indicated  by the </w:t>
      </w:r>
      <w:r>
        <w:rPr>
          <w:rFonts w:cs="Arial" w:hint="eastAsia"/>
          <w:i/>
          <w:iCs/>
          <w:szCs w:val="18"/>
          <w:lang w:val="en-US" w:eastAsia="zh-CN"/>
        </w:rPr>
        <w:t>RRC Terminating IAB-Donor gNB-ID</w:t>
      </w:r>
      <w:r>
        <w:rPr>
          <w:rFonts w:cs="Arial" w:hint="eastAsia"/>
          <w:szCs w:val="18"/>
          <w:lang w:val="en-US" w:eastAsia="zh-CN"/>
        </w:rPr>
        <w:t xml:space="preserve"> IE, and</w:t>
      </w:r>
      <w:r>
        <w:rPr>
          <w:rFonts w:cs="Arial"/>
          <w:szCs w:val="18"/>
          <w:lang w:val="en-US" w:eastAsia="zh-CN"/>
        </w:rPr>
        <w:t xml:space="preserve"> it shall</w:t>
      </w:r>
      <w:r>
        <w:rPr>
          <w:rFonts w:cs="Arial" w:hint="eastAsia"/>
          <w:szCs w:val="18"/>
          <w:lang w:val="en-US" w:eastAsia="zh-CN"/>
        </w:rPr>
        <w:t xml:space="preserve"> </w:t>
      </w:r>
      <w:r>
        <w:rPr>
          <w:rFonts w:hint="eastAsia"/>
          <w:snapToGrid w:val="0"/>
          <w:lang w:val="en-US" w:eastAsia="zh-CN"/>
        </w:rPr>
        <w:t xml:space="preserve">use this </w:t>
      </w:r>
      <w:r>
        <w:rPr>
          <w:snapToGrid w:val="0"/>
          <w:lang w:val="en-US" w:eastAsia="zh-CN"/>
        </w:rPr>
        <w:t xml:space="preserve"> BAP address and gNB ID </w:t>
      </w:r>
      <w:r>
        <w:rPr>
          <w:rFonts w:hint="eastAsia"/>
          <w:snapToGrid w:val="0"/>
          <w:lang w:val="en-US" w:eastAsia="zh-CN"/>
        </w:rPr>
        <w:t xml:space="preserve">for the subsequent </w:t>
      </w:r>
      <w:r>
        <w:t>IAB Transport Migration Management procedure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towards the RRC-terminating IAB-donor of the mobile IAB</w:t>
      </w:r>
      <w:r>
        <w:rPr>
          <w:rFonts w:hint="eastAsia"/>
          <w:snapToGrid w:val="0"/>
          <w:lang w:val="en-US" w:eastAsia="zh-CN"/>
        </w:rPr>
        <w:t>-</w:t>
      </w:r>
      <w:r>
        <w:rPr>
          <w:snapToGrid w:val="0"/>
          <w:lang w:val="en-US" w:eastAsia="zh-CN"/>
        </w:rPr>
        <w:t>node</w:t>
      </w:r>
      <w:r>
        <w:rPr>
          <w:rFonts w:eastAsia="SimSun"/>
          <w:snapToGrid w:val="0"/>
          <w:lang w:val="en-US" w:eastAsia="zh-CN"/>
        </w:rPr>
        <w:t xml:space="preserve"> as needed</w:t>
      </w:r>
      <w:r>
        <w:rPr>
          <w:snapToGrid w:val="0"/>
          <w:lang w:val="en-US" w:eastAsia="zh-CN"/>
        </w:rPr>
        <w:t xml:space="preserve">, </w:t>
      </w:r>
      <w:r>
        <w:rPr>
          <w:rFonts w:hint="eastAsia"/>
          <w:snapToGrid w:val="0"/>
          <w:lang w:val="en-US" w:eastAsia="zh-CN"/>
        </w:rPr>
        <w:t>as specified in TS 38.423</w:t>
      </w:r>
      <w:r>
        <w:t xml:space="preserve"> [2</w:t>
      </w:r>
      <w:r>
        <w:rPr>
          <w:rFonts w:hint="eastAsia"/>
          <w:lang w:val="en-US" w:eastAsia="zh-CN"/>
        </w:rPr>
        <w:t>8</w:t>
      </w:r>
      <w:r>
        <w:t>]</w:t>
      </w:r>
      <w:r>
        <w:rPr>
          <w:rFonts w:hint="eastAsia"/>
          <w:snapToGrid w:val="0"/>
          <w:lang w:val="en-US" w:eastAsia="zh-CN"/>
        </w:rPr>
        <w:t>.</w:t>
      </w:r>
    </w:p>
    <w:p w14:paraId="702D99FC" w14:textId="77777777" w:rsidR="003A519C" w:rsidRDefault="00AC7BC0">
      <w:r>
        <w:t xml:space="preserve">If the GNB-DU CONFIGURATION UPDATE message contains the </w:t>
      </w:r>
      <w:r>
        <w:rPr>
          <w:i/>
          <w:iCs/>
          <w:lang w:eastAsia="ja-JP"/>
        </w:rPr>
        <w:t>Mobile IAB-MT User Location Information</w:t>
      </w:r>
      <w:r>
        <w:t xml:space="preserve"> IE, the gNB-CU shall, if supported, take it into account </w:t>
      </w:r>
      <w:r>
        <w:rPr>
          <w:rFonts w:hint="eastAsia"/>
          <w:lang w:val="en-US" w:eastAsia="zh-CN"/>
        </w:rPr>
        <w:t xml:space="preserve">when reporting UE </w:t>
      </w:r>
      <w:r>
        <w:rPr>
          <w:lang w:eastAsia="ja-JP"/>
        </w:rPr>
        <w:t>location information</w:t>
      </w:r>
      <w:r>
        <w:rPr>
          <w:rFonts w:hint="eastAsia"/>
          <w:lang w:val="en-US" w:eastAsia="zh-CN"/>
        </w:rPr>
        <w:t xml:space="preserve"> to the AMF</w:t>
      </w:r>
      <w:r>
        <w:rPr>
          <w:lang w:val="en-US" w:eastAsia="zh-CN"/>
        </w:rPr>
        <w:t xml:space="preserve"> for a UE served by the mobile IAB-node</w:t>
      </w:r>
      <w:r>
        <w:t>.</w:t>
      </w:r>
    </w:p>
    <w:p w14:paraId="207940E3" w14:textId="77777777" w:rsidR="003A519C" w:rsidRDefault="00AC7BC0">
      <w:pPr>
        <w:rPr>
          <w:rFonts w:eastAsiaTheme="minorEastAsia"/>
          <w:snapToGrid w:val="0"/>
        </w:rPr>
      </w:pPr>
      <w:r>
        <w:rPr>
          <w:snapToGrid w:val="0"/>
          <w:lang w:val="en-US"/>
        </w:rPr>
        <w:t xml:space="preserve">If the </w:t>
      </w:r>
      <w:r>
        <w:rPr>
          <w:i/>
          <w:iCs/>
          <w:snapToGrid w:val="0"/>
          <w:lang w:val="en-US"/>
        </w:rPr>
        <w:t>XR Broadcast Information</w:t>
      </w:r>
      <w:r>
        <w:rPr>
          <w:snapToGrid w:val="0"/>
          <w:lang w:val="en-US"/>
        </w:rPr>
        <w:t xml:space="preserve"> IE is included </w:t>
      </w:r>
      <w:r>
        <w:rPr>
          <w:snapToGrid w:val="0"/>
        </w:rPr>
        <w:t xml:space="preserve">in the </w:t>
      </w:r>
      <w:r>
        <w:rPr>
          <w:i/>
          <w:iCs/>
          <w:snapToGrid w:val="0"/>
        </w:rPr>
        <w:t>Served Cell Information</w:t>
      </w:r>
      <w:r>
        <w:rPr>
          <w:snapToGrid w:val="0"/>
        </w:rPr>
        <w:t xml:space="preserve"> IE in the </w:t>
      </w:r>
      <w:r>
        <w:rPr>
          <w:snapToGrid w:val="0"/>
          <w:lang w:val="en-US"/>
        </w:rPr>
        <w:t xml:space="preserve">GNB-DU CONFIGURATION UPDATE </w:t>
      </w:r>
      <w:r>
        <w:rPr>
          <w:snapToGrid w:val="0"/>
        </w:rPr>
        <w:t xml:space="preserve">message, the </w:t>
      </w:r>
      <w:r>
        <w:rPr>
          <w:snapToGrid w:val="0"/>
          <w:lang w:val="en-US"/>
        </w:rPr>
        <w:t>gNB-CU</w:t>
      </w:r>
      <w:r>
        <w:rPr>
          <w:snapToGrid w:val="0"/>
        </w:rPr>
        <w:t xml:space="preserve"> shall, if supported, consider the indicated cell does not allow 2Rx XR UEs in case of subsequent outgoing mobility involving XR UEs.</w:t>
      </w:r>
    </w:p>
    <w:p w14:paraId="66BB08B9" w14:textId="77777777" w:rsidR="003A519C" w:rsidRDefault="00AC7BC0">
      <w:pPr>
        <w:rPr>
          <w:rFonts w:eastAsiaTheme="minorEastAsia"/>
          <w:snapToGrid w:val="0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>Barring Exemption for Emergency Call Information</w:t>
      </w:r>
      <w:r>
        <w:rPr>
          <w:snapToGrid w:val="0"/>
        </w:rPr>
        <w:t xml:space="preserve"> IE is included in the </w:t>
      </w:r>
      <w:r>
        <w:rPr>
          <w:i/>
          <w:snapToGrid w:val="0"/>
        </w:rPr>
        <w:t>Served Cell Information</w:t>
      </w:r>
      <w:r>
        <w:rPr>
          <w:snapToGrid w:val="0"/>
        </w:rPr>
        <w:t xml:space="preserve"> IE in the GNB-DU CONFIGURATION UPDATE message, the gNB-CU may store the information and consider the indicated cell allows emergency bearer services for UEs who would otherwise consider the cell as barred as specified in TS 38.304 [24].</w:t>
      </w:r>
    </w:p>
    <w:p w14:paraId="6BEE095C" w14:textId="77777777" w:rsidR="003A519C" w:rsidRDefault="003A519C">
      <w:pPr>
        <w:pStyle w:val="FirstChange"/>
        <w:jc w:val="left"/>
        <w:rPr>
          <w:del w:id="67" w:author="Ericsson (Rapporteur)" w:date="2025-04-25T16:11:00Z"/>
          <w:color w:val="auto"/>
          <w:lang w:val="en-US"/>
        </w:rPr>
      </w:pPr>
    </w:p>
    <w:p w14:paraId="304A8D41" w14:textId="77777777" w:rsidR="003A519C" w:rsidRDefault="00AC7BC0">
      <w:pPr>
        <w:pStyle w:val="FirstChange"/>
        <w:jc w:val="left"/>
        <w:rPr>
          <w:ins w:id="68" w:author="Ericsson (Rapporteur)" w:date="2025-04-25T16:11:00Z"/>
          <w:color w:val="auto"/>
          <w:lang w:val="en-US"/>
        </w:rPr>
      </w:pPr>
      <w:ins w:id="69" w:author="Ericsson (Rapporteur)" w:date="2025-04-25T16:11:00Z">
        <w:r>
          <w:rPr>
            <w:color w:val="auto"/>
            <w:lang w:val="en-US"/>
          </w:rPr>
          <w:t xml:space="preserve">If the </w:t>
        </w:r>
        <w:r>
          <w:rPr>
            <w:rFonts w:cs="Arial"/>
            <w:i/>
            <w:iCs/>
            <w:color w:val="auto"/>
            <w:szCs w:val="18"/>
            <w:lang w:val="en-US" w:eastAsia="zh-CN"/>
          </w:rPr>
          <w:t xml:space="preserve">Future Coverage Modification Notification </w:t>
        </w:r>
        <w:r>
          <w:rPr>
            <w:rFonts w:cs="Arial"/>
            <w:color w:val="auto"/>
            <w:szCs w:val="18"/>
            <w:lang w:val="en-US" w:eastAsia="zh-CN"/>
          </w:rPr>
          <w:t xml:space="preserve">IE is contained in the </w:t>
        </w:r>
        <w:r>
          <w:rPr>
            <w:color w:val="auto"/>
          </w:rPr>
          <w:t>GNB-DU CONFIGURATION UPDATE message, the gNB-CU shall, if supported, take it into account for Coverage and Capacity Optimization.</w:t>
        </w:r>
      </w:ins>
    </w:p>
    <w:p w14:paraId="3719CD9B" w14:textId="77777777" w:rsidR="003A519C" w:rsidRDefault="00AC7BC0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73F188B9" w14:textId="77777777" w:rsidR="003A519C" w:rsidRDefault="00AC7BC0">
      <w:pPr>
        <w:pStyle w:val="Heading3"/>
      </w:pPr>
      <w:bookmarkStart w:id="70" w:name="_Toc66289160"/>
      <w:bookmarkStart w:id="71" w:name="_Toc99038201"/>
      <w:bookmarkStart w:id="72" w:name="_Toc97910562"/>
      <w:bookmarkStart w:id="73" w:name="_Toc20955751"/>
      <w:bookmarkStart w:id="74" w:name="_Toc175588594"/>
      <w:bookmarkStart w:id="75" w:name="_Toc51763338"/>
      <w:bookmarkStart w:id="76" w:name="_Toc105927113"/>
      <w:bookmarkStart w:id="77" w:name="_Toc81383017"/>
      <w:bookmarkStart w:id="78" w:name="_Toc74154273"/>
      <w:bookmarkStart w:id="79" w:name="_Toc113835090"/>
      <w:bookmarkStart w:id="80" w:name="_Toc45832158"/>
      <w:bookmarkStart w:id="81" w:name="_Toc88657650"/>
      <w:bookmarkStart w:id="82" w:name="_Toc64448501"/>
      <w:bookmarkStart w:id="83" w:name="_Toc99730462"/>
      <w:bookmarkStart w:id="84" w:name="_Toc120123933"/>
      <w:bookmarkStart w:id="85" w:name="_Toc36556782"/>
      <w:bookmarkStart w:id="86" w:name="_Toc106109653"/>
      <w:bookmarkStart w:id="87" w:name="_Toc105510581"/>
      <w:bookmarkStart w:id="88" w:name="_Toc29892845"/>
      <w:r>
        <w:t>8.2.5</w:t>
      </w:r>
      <w:r>
        <w:tab/>
        <w:t>gNB-CU Configuration Update</w:t>
      </w:r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r>
        <w:t xml:space="preserve"> </w:t>
      </w:r>
    </w:p>
    <w:p w14:paraId="1417241C" w14:textId="77777777" w:rsidR="003A519C" w:rsidRDefault="00AC7BC0">
      <w:pPr>
        <w:pStyle w:val="Heading4"/>
      </w:pPr>
      <w:bookmarkStart w:id="89" w:name="_CR8_2_5_1"/>
      <w:bookmarkStart w:id="90" w:name="_Toc36556783"/>
      <w:bookmarkStart w:id="91" w:name="_Toc106109654"/>
      <w:bookmarkStart w:id="92" w:name="_Toc97910563"/>
      <w:bookmarkStart w:id="93" w:name="_Toc175588595"/>
      <w:bookmarkStart w:id="94" w:name="_Toc99730463"/>
      <w:bookmarkStart w:id="95" w:name="_Toc45832159"/>
      <w:bookmarkStart w:id="96" w:name="_Toc99038202"/>
      <w:bookmarkStart w:id="97" w:name="_Toc105927114"/>
      <w:bookmarkStart w:id="98" w:name="_Toc105510582"/>
      <w:bookmarkStart w:id="99" w:name="_Toc120123934"/>
      <w:bookmarkStart w:id="100" w:name="_Toc113835091"/>
      <w:bookmarkStart w:id="101" w:name="_Toc81383018"/>
      <w:bookmarkStart w:id="102" w:name="_Toc88657651"/>
      <w:bookmarkStart w:id="103" w:name="_Toc64448502"/>
      <w:bookmarkStart w:id="104" w:name="_Toc51763339"/>
      <w:bookmarkStart w:id="105" w:name="_Toc20955752"/>
      <w:bookmarkStart w:id="106" w:name="_Toc66289161"/>
      <w:bookmarkStart w:id="107" w:name="_Toc74154274"/>
      <w:bookmarkStart w:id="108" w:name="_Toc29892846"/>
      <w:bookmarkEnd w:id="89"/>
      <w:r>
        <w:t>8.2.5.1</w:t>
      </w:r>
      <w:r>
        <w:tab/>
        <w:t>General</w:t>
      </w:r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</w:p>
    <w:p w14:paraId="56D1063C" w14:textId="77777777" w:rsidR="003A519C" w:rsidRDefault="00AC7BC0">
      <w:r>
        <w:t>The purpose of the gNB-CU Configuration Update procedure is to update application level configuration data needed for the gNB-DU and gNB-CU to interoperate correctly on the F1 interface. This procedure does not affect existing UE-related contexts, if any. The procedure uses non-UE associated signalling.</w:t>
      </w:r>
    </w:p>
    <w:p w14:paraId="2BE91140" w14:textId="77777777" w:rsidR="003A519C" w:rsidRDefault="00AC7BC0">
      <w:pPr>
        <w:pStyle w:val="Heading4"/>
      </w:pPr>
      <w:bookmarkStart w:id="109" w:name="_CR8_2_5_2"/>
      <w:bookmarkStart w:id="110" w:name="_Toc45832160"/>
      <w:bookmarkStart w:id="111" w:name="_Toc97910564"/>
      <w:bookmarkStart w:id="112" w:name="_Toc99730464"/>
      <w:bookmarkStart w:id="113" w:name="_Toc99038203"/>
      <w:bookmarkStart w:id="114" w:name="_Toc51763340"/>
      <w:bookmarkStart w:id="115" w:name="_Toc105927115"/>
      <w:bookmarkStart w:id="116" w:name="_Toc105510583"/>
      <w:bookmarkStart w:id="117" w:name="_Toc120123935"/>
      <w:bookmarkStart w:id="118" w:name="_Toc29892847"/>
      <w:bookmarkStart w:id="119" w:name="_Toc81383019"/>
      <w:bookmarkStart w:id="120" w:name="_Toc64448503"/>
      <w:bookmarkStart w:id="121" w:name="_Toc113835092"/>
      <w:bookmarkStart w:id="122" w:name="_Toc106109655"/>
      <w:bookmarkStart w:id="123" w:name="_Toc66289162"/>
      <w:bookmarkStart w:id="124" w:name="_Toc175588596"/>
      <w:bookmarkStart w:id="125" w:name="_Toc74154275"/>
      <w:bookmarkStart w:id="126" w:name="_Toc36556784"/>
      <w:bookmarkStart w:id="127" w:name="_Toc88657652"/>
      <w:bookmarkStart w:id="128" w:name="_Toc20955753"/>
      <w:bookmarkEnd w:id="109"/>
      <w:r>
        <w:t>8.2.5.2</w:t>
      </w:r>
      <w:r>
        <w:tab/>
        <w:t>Successful Operation</w:t>
      </w:r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</w:p>
    <w:p w14:paraId="27479BD8" w14:textId="77777777" w:rsidR="003A519C" w:rsidRDefault="00AC7BC0">
      <w:pPr>
        <w:pStyle w:val="TH"/>
      </w:pPr>
      <w:r>
        <w:rPr>
          <w:noProof/>
        </w:rPr>
        <w:drawing>
          <wp:inline distT="0" distB="0" distL="0" distR="0" wp14:anchorId="769E3AA4" wp14:editId="2F3CA1BC">
            <wp:extent cx="4544695" cy="1442720"/>
            <wp:effectExtent l="0" t="0" r="0" b="508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44695" cy="1442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326DE9" w14:textId="77777777" w:rsidR="003A519C" w:rsidRDefault="00AC7BC0">
      <w:pPr>
        <w:pStyle w:val="TF"/>
      </w:pPr>
      <w:r>
        <w:t>Figure 8.2.5.2-1: gNB-CU Configuration Update procedure: Successful Operation</w:t>
      </w:r>
    </w:p>
    <w:p w14:paraId="06AF3F37" w14:textId="77777777" w:rsidR="003A519C" w:rsidRDefault="00AC7BC0">
      <w:r>
        <w:t>The gNB-CU initiates the procedure by sending a GNB-CU CONFIGURATION UPDATE message including the appropriate updated configuration data to the gNB-DU. The gNB-DU responds with a GNB-CU CONFIGURATION UPDATE ACKNOWLEDGE message to acknowledge that it successfully updated the configuration data. If an information element is not included in the GNB-CU CONFIGURATION UPDATE message, the gNB-DU shall interpret that the corresponding configuration data is not changed and shall continue to operate the F1-C interface with the existing related configuration data.</w:t>
      </w:r>
    </w:p>
    <w:p w14:paraId="0C18E3F9" w14:textId="77777777" w:rsidR="003A519C" w:rsidRDefault="00AC7BC0">
      <w:pPr>
        <w:jc w:val="center"/>
        <w:rPr>
          <w:rFonts w:eastAsia="Calibri"/>
          <w:b/>
        </w:rPr>
      </w:pPr>
      <w:r>
        <w:rPr>
          <w:color w:val="FF0000"/>
          <w:lang w:val="en-US"/>
        </w:rPr>
        <w:lastRenderedPageBreak/>
        <w:t>&lt;&lt;&lt;&lt;SKIP UNRELATED PART&gt;&gt;&gt;&gt;</w:t>
      </w:r>
    </w:p>
    <w:p w14:paraId="31EE6EE8" w14:textId="77777777" w:rsidR="003A519C" w:rsidRDefault="00AC7BC0">
      <w:r>
        <w:t xml:space="preserve">If the </w:t>
      </w:r>
      <w:r>
        <w:rPr>
          <w:i/>
          <w:iCs/>
        </w:rPr>
        <w:t>CCO Assistance Information</w:t>
      </w:r>
      <w:r>
        <w:t xml:space="preserve"> IE is contained in the GNB-CU CONFIGURATION UPDATE message, and the </w:t>
      </w:r>
      <w:r>
        <w:rPr>
          <w:i/>
        </w:rPr>
        <w:t>NR CGI</w:t>
      </w:r>
      <w:r>
        <w:t xml:space="preserve"> IE contained in the </w:t>
      </w:r>
      <w:r>
        <w:rPr>
          <w:i/>
          <w:iCs/>
        </w:rPr>
        <w:t xml:space="preserve">Affected Cells and Beams </w:t>
      </w:r>
      <w:r>
        <w:t>IE is served by the gNB-DU, the gNB-DU may use it to determine a new cell and/or beam configuration.</w:t>
      </w:r>
    </w:p>
    <w:p w14:paraId="23219941" w14:textId="77777777" w:rsidR="003A519C" w:rsidRDefault="00AC7BC0">
      <w:r>
        <w:t xml:space="preserve">If the </w:t>
      </w:r>
      <w:r>
        <w:rPr>
          <w:i/>
          <w:iCs/>
        </w:rPr>
        <w:t>CCO Assistance Information</w:t>
      </w:r>
      <w:r>
        <w:t xml:space="preserve"> IE is contained in the GNB-CU CONFIGURATION UPDATE message and the </w:t>
      </w:r>
      <w:r>
        <w:rPr>
          <w:i/>
        </w:rPr>
        <w:t>NR CGI</w:t>
      </w:r>
      <w:r>
        <w:t xml:space="preserve"> IE contained in the </w:t>
      </w:r>
      <w:r>
        <w:rPr>
          <w:i/>
          <w:iCs/>
        </w:rPr>
        <w:t xml:space="preserve">Affected Cells and Beams </w:t>
      </w:r>
      <w:r>
        <w:t xml:space="preserve">IE is not served by the gNB-DU, </w:t>
      </w:r>
      <w:bookmarkStart w:id="129" w:name="OLE_LINK11"/>
      <w:r>
        <w:t>the gNB-DU may use it to adjust coverage of its cells</w:t>
      </w:r>
      <w:bookmarkEnd w:id="129"/>
      <w:r>
        <w:t xml:space="preserve">.If the </w:t>
      </w:r>
      <w:r>
        <w:rPr>
          <w:i/>
        </w:rPr>
        <w:t>CCO issue detection</w:t>
      </w:r>
      <w:r>
        <w:t xml:space="preserve"> IE set to "network energy saving" is included in the </w:t>
      </w:r>
      <w:r>
        <w:rPr>
          <w:i/>
        </w:rPr>
        <w:t>CCO Assistance Information</w:t>
      </w:r>
      <w:r>
        <w:t xml:space="preserve"> IE, the gNB-DU may consider the indicated SSB beams by the </w:t>
      </w:r>
      <w:r>
        <w:rPr>
          <w:i/>
        </w:rPr>
        <w:t>Affected Cells and Beam</w:t>
      </w:r>
      <w:r>
        <w:t xml:space="preserve"> IE are deactivated due to network energy saving.</w:t>
      </w:r>
    </w:p>
    <w:p w14:paraId="5B012213" w14:textId="77777777" w:rsidR="003A519C" w:rsidRDefault="00AC7BC0">
      <w:pPr>
        <w:rPr>
          <w:rFonts w:eastAsia="SimSun"/>
          <w:snapToGrid w:val="0"/>
          <w:lang w:eastAsia="zh-CN"/>
        </w:rPr>
      </w:pPr>
      <w:r>
        <w:rPr>
          <w:rFonts w:eastAsia="SimSun"/>
        </w:rPr>
        <w:t xml:space="preserve">If the </w:t>
      </w:r>
      <w:r>
        <w:rPr>
          <w:i/>
        </w:rPr>
        <w:t xml:space="preserve">Cells for SON </w:t>
      </w:r>
      <w:r>
        <w:rPr>
          <w:rFonts w:eastAsia="SimSun"/>
        </w:rPr>
        <w:t xml:space="preserve">IE is present in the GNB-CU CONFIGURATION UPDATE </w:t>
      </w:r>
      <w:r>
        <w:rPr>
          <w:rFonts w:eastAsia="SimSun"/>
          <w:snapToGrid w:val="0"/>
        </w:rPr>
        <w:t xml:space="preserve">message, the gNB-DU </w:t>
      </w:r>
      <w:r>
        <w:rPr>
          <w:rFonts w:eastAsia="SimSun"/>
          <w:snapToGrid w:val="0"/>
          <w:lang w:eastAsia="zh-CN"/>
        </w:rPr>
        <w:t>may store or update this information and it behaves as follows:</w:t>
      </w:r>
    </w:p>
    <w:p w14:paraId="558511B9" w14:textId="77777777" w:rsidR="003A519C" w:rsidRDefault="00AC7BC0">
      <w:pPr>
        <w:pStyle w:val="B1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>-</w:t>
      </w:r>
      <w:r>
        <w:rPr>
          <w:rFonts w:eastAsia="SimSun"/>
          <w:snapToGrid w:val="0"/>
          <w:lang w:eastAsia="zh-CN"/>
        </w:rPr>
        <w:tab/>
        <w:t xml:space="preserve">For each served cell indicated by the </w:t>
      </w:r>
      <w:r>
        <w:rPr>
          <w:rFonts w:eastAsia="SimSun"/>
          <w:i/>
          <w:snapToGrid w:val="0"/>
          <w:lang w:eastAsia="zh-CN"/>
        </w:rPr>
        <w:t>NR CGI</w:t>
      </w:r>
      <w:r>
        <w:rPr>
          <w:rFonts w:eastAsia="SimSun"/>
          <w:snapToGrid w:val="0"/>
          <w:lang w:eastAsia="zh-CN"/>
        </w:rPr>
        <w:t xml:space="preserve"> IE included within the </w:t>
      </w:r>
      <w:r>
        <w:rPr>
          <w:rFonts w:eastAsia="SimSun"/>
          <w:i/>
          <w:snapToGrid w:val="0"/>
          <w:lang w:eastAsia="zh-CN"/>
        </w:rPr>
        <w:t>Cells for SON Item</w:t>
      </w:r>
      <w:r>
        <w:rPr>
          <w:rFonts w:eastAsia="SimSun"/>
          <w:snapToGrid w:val="0"/>
          <w:lang w:eastAsia="zh-CN"/>
        </w:rPr>
        <w:t xml:space="preserve"> IE, the gNB-DU may adjust the PRACH configuration of this served cell.</w:t>
      </w:r>
    </w:p>
    <w:p w14:paraId="6D05CE0E" w14:textId="77777777" w:rsidR="003A519C" w:rsidRDefault="00AC7BC0">
      <w:pPr>
        <w:pStyle w:val="B1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>-</w:t>
      </w:r>
      <w:r>
        <w:rPr>
          <w:rFonts w:eastAsia="SimSun"/>
          <w:snapToGrid w:val="0"/>
          <w:lang w:eastAsia="zh-CN"/>
        </w:rPr>
        <w:tab/>
        <w:t xml:space="preserve">If the </w:t>
      </w:r>
      <w:r>
        <w:rPr>
          <w:rFonts w:eastAsia="SimSun"/>
          <w:i/>
          <w:snapToGrid w:val="0"/>
          <w:lang w:eastAsia="zh-CN"/>
        </w:rPr>
        <w:t>Neighbour NR Cells for SON List</w:t>
      </w:r>
      <w:r>
        <w:rPr>
          <w:rFonts w:eastAsia="SimSun"/>
          <w:snapToGrid w:val="0"/>
          <w:lang w:eastAsia="zh-CN"/>
        </w:rPr>
        <w:t xml:space="preserve"> IE is present in the </w:t>
      </w:r>
      <w:r>
        <w:rPr>
          <w:rFonts w:eastAsia="Malgun Gothic"/>
          <w:i/>
          <w:lang w:eastAsia="zh-CN"/>
        </w:rPr>
        <w:t>Cells for SON</w:t>
      </w:r>
      <w:r>
        <w:rPr>
          <w:i/>
        </w:rPr>
        <w:t xml:space="preserve"> </w:t>
      </w:r>
      <w:r>
        <w:rPr>
          <w:rFonts w:eastAsia="Malgun Gothic"/>
          <w:i/>
          <w:lang w:eastAsia="zh-CN"/>
        </w:rPr>
        <w:t>Item</w:t>
      </w:r>
      <w:r>
        <w:rPr>
          <w:i/>
        </w:rPr>
        <w:t xml:space="preserve"> </w:t>
      </w:r>
      <w:r>
        <w:rPr>
          <w:rFonts w:eastAsia="SimSun"/>
          <w:snapToGrid w:val="0"/>
          <w:lang w:eastAsia="zh-CN"/>
        </w:rPr>
        <w:t xml:space="preserve">IE, the gNB-DU may take the PRACH configuration of neighbour cells included in the </w:t>
      </w:r>
      <w:r>
        <w:rPr>
          <w:rFonts w:eastAsia="SimSun"/>
          <w:i/>
          <w:snapToGrid w:val="0"/>
          <w:lang w:eastAsia="zh-CN"/>
        </w:rPr>
        <w:t>Neighbour NR Cells for SON List</w:t>
      </w:r>
      <w:r>
        <w:rPr>
          <w:rFonts w:eastAsia="SimSun"/>
          <w:snapToGrid w:val="0"/>
          <w:lang w:eastAsia="zh-CN"/>
        </w:rPr>
        <w:t xml:space="preserve"> IE into consideration when adjusting the PRACH configuration of the served cell.</w:t>
      </w:r>
    </w:p>
    <w:p w14:paraId="12BEE5DA" w14:textId="77777777" w:rsidR="003A519C" w:rsidRDefault="00AC7BC0">
      <w:r>
        <w:t xml:space="preserve">If the </w:t>
      </w:r>
      <w:r>
        <w:rPr>
          <w:i/>
          <w:iCs/>
        </w:rPr>
        <w:t>gNB-CU Name</w:t>
      </w:r>
      <w:r>
        <w:t xml:space="preserve"> IE is included in the GNB-CU CONFIGURATION UPDATE message, the gNB-DU may store it or update this IE value if already stored, and use it as a human readable name of the gNB-CU. If the </w:t>
      </w:r>
      <w:r>
        <w:rPr>
          <w:i/>
          <w:iCs/>
        </w:rPr>
        <w:t>Extended gNB-CU Name</w:t>
      </w:r>
      <w:r>
        <w:t xml:space="preserve"> IE is included in the GNB-CU CONFIGURATION UPDATE message, the gNB-DU may store it or update this IE value if already stored, and use it as a human readable name of the gNB-CU and shall ignore the </w:t>
      </w:r>
      <w:r>
        <w:rPr>
          <w:i/>
          <w:iCs/>
        </w:rPr>
        <w:t>gNB-CU Name</w:t>
      </w:r>
      <w:r>
        <w:t xml:space="preserve"> IE if also included.</w:t>
      </w:r>
    </w:p>
    <w:p w14:paraId="40848BED" w14:textId="77777777" w:rsidR="003A519C" w:rsidRDefault="00AC7BC0">
      <w:r>
        <w:rPr>
          <w:iCs/>
          <w:lang w:eastAsia="ja-JP"/>
        </w:rPr>
        <w:t xml:space="preserve">If the </w:t>
      </w:r>
      <w:r>
        <w:rPr>
          <w:rFonts w:eastAsia="SimSun"/>
          <w:i/>
          <w:lang w:val="en-US" w:eastAsia="zh-CN"/>
        </w:rPr>
        <w:t xml:space="preserve">Mobile </w:t>
      </w:r>
      <w:r>
        <w:rPr>
          <w:i/>
          <w:lang w:eastAsia="ja-JP"/>
        </w:rPr>
        <w:t>IAB Barred</w:t>
      </w:r>
      <w:r>
        <w:rPr>
          <w:iCs/>
          <w:lang w:eastAsia="ja-JP"/>
        </w:rPr>
        <w:t xml:space="preserve"> IE is included in the GNB-CU CONFIGURATION UPDATE message, the gNB-DU shall, if supported, consider it as an indication of whether the cell allows </w:t>
      </w:r>
      <w:r>
        <w:rPr>
          <w:rFonts w:eastAsia="SimSun" w:hint="eastAsia"/>
          <w:iCs/>
          <w:lang w:val="en-US" w:eastAsia="zh-CN"/>
        </w:rPr>
        <w:t xml:space="preserve">mobile </w:t>
      </w:r>
      <w:r>
        <w:rPr>
          <w:iCs/>
          <w:lang w:eastAsia="ja-JP"/>
        </w:rPr>
        <w:t>IAB-node access.</w:t>
      </w:r>
    </w:p>
    <w:p w14:paraId="37F8D1A0" w14:textId="77777777" w:rsidR="003A519C" w:rsidRDefault="00AC7BC0">
      <w:pPr>
        <w:rPr>
          <w:ins w:id="130" w:author="Ericsson (Rapporteur)" w:date="2025-04-25T16:11:00Z"/>
        </w:rPr>
      </w:pPr>
      <w:ins w:id="131" w:author="Ericsson (Rapporteur)" w:date="2025-04-25T16:11:00Z">
        <w:r>
          <w:rPr>
            <w:lang w:val="en-US"/>
          </w:rPr>
          <w:t xml:space="preserve">If the </w:t>
        </w:r>
        <w:r>
          <w:rPr>
            <w:i/>
            <w:iCs/>
            <w:lang w:val="en-US"/>
          </w:rPr>
          <w:t>Predicted CCO Assistance Information</w:t>
        </w:r>
        <w:r>
          <w:rPr>
            <w:lang w:val="en-US"/>
          </w:rPr>
          <w:t xml:space="preserve"> IE is contained in the </w:t>
        </w:r>
        <w:r>
          <w:t xml:space="preserve">GNB-CU CONFIGURATION UPDATE message, and the </w:t>
        </w:r>
        <w:r>
          <w:rPr>
            <w:i/>
          </w:rPr>
          <w:t>NR CGI</w:t>
        </w:r>
        <w:r>
          <w:t xml:space="preserve"> IE contained in the </w:t>
        </w:r>
        <w:r>
          <w:rPr>
            <w:rFonts w:cs="Arial"/>
            <w:bCs/>
            <w:i/>
            <w:iCs/>
            <w:szCs w:val="18"/>
            <w:lang w:val="en-US" w:eastAsia="ja-JP"/>
          </w:rPr>
          <w:t xml:space="preserve">Predicted </w:t>
        </w:r>
        <w:r>
          <w:rPr>
            <w:rFonts w:cs="Arial"/>
            <w:bCs/>
            <w:i/>
            <w:iCs/>
            <w:szCs w:val="18"/>
            <w:lang w:eastAsia="ja-JP"/>
          </w:rPr>
          <w:t>Affected Cells and Beams</w:t>
        </w:r>
        <w:r>
          <w:rPr>
            <w:i/>
            <w:iCs/>
          </w:rPr>
          <w:t xml:space="preserve"> </w:t>
        </w:r>
        <w:r>
          <w:t>IE is served by the gNB-DU, the gNB-DU may use it to determine a future cell and/or beam configuration.</w:t>
        </w:r>
      </w:ins>
    </w:p>
    <w:p w14:paraId="5F8EA863" w14:textId="20FC0A55" w:rsidR="003A519C" w:rsidRDefault="00AC7BC0">
      <w:pPr>
        <w:rPr>
          <w:ins w:id="132" w:author="Ericsson (Rapporteur)" w:date="2025-04-25T16:11:00Z"/>
        </w:rPr>
      </w:pPr>
      <w:ins w:id="133" w:author="Ericsson (Rapporteur)" w:date="2025-04-25T16:11:00Z">
        <w:r>
          <w:t xml:space="preserve">If the </w:t>
        </w:r>
        <w:r>
          <w:rPr>
            <w:i/>
            <w:iCs/>
          </w:rPr>
          <w:t>Predicted CCO Assistance Information</w:t>
        </w:r>
        <w:r>
          <w:t xml:space="preserve"> IE is contained in the GNB-CU CONFIGURATION UPDATE message and the </w:t>
        </w:r>
        <w:r>
          <w:rPr>
            <w:i/>
            <w:iCs/>
          </w:rPr>
          <w:t>NR CGI</w:t>
        </w:r>
        <w:r>
          <w:t xml:space="preserve"> IE contained in the </w:t>
        </w:r>
        <w:r w:rsidR="00C107F0" w:rsidRPr="00A20C13">
          <w:rPr>
            <w:i/>
            <w:iCs/>
          </w:rPr>
          <w:t xml:space="preserve">Predicted </w:t>
        </w:r>
        <w:r>
          <w:rPr>
            <w:i/>
            <w:iCs/>
          </w:rPr>
          <w:t>Affected Cells and Beams</w:t>
        </w:r>
        <w:r>
          <w:t xml:space="preserve"> IE is not served by the gNB-DU, the gNB-DU may use it to adjust </w:t>
        </w:r>
        <w:r w:rsidR="006D7B1B">
          <w:t xml:space="preserve">the </w:t>
        </w:r>
        <w:r>
          <w:t xml:space="preserve">coverage of its cells. </w:t>
        </w:r>
        <w:r>
          <w:br/>
        </w:r>
        <w:r>
          <w:rPr>
            <w:shd w:val="clear" w:color="auto" w:fill="FFFF00"/>
          </w:rPr>
          <w:t>Editor´s note: to be further discussed whether any more details need to be added to the above paragraph</w:t>
        </w:r>
        <w:r w:rsidR="006D7B1B">
          <w:rPr>
            <w:shd w:val="clear" w:color="auto" w:fill="FFFF00"/>
          </w:rPr>
          <w:t>.</w:t>
        </w:r>
        <w:r>
          <w:t xml:space="preserve"> </w:t>
        </w:r>
      </w:ins>
    </w:p>
    <w:p w14:paraId="7EDEBFD1" w14:textId="77777777" w:rsidR="003A519C" w:rsidRDefault="003A519C">
      <w:pPr>
        <w:rPr>
          <w:lang w:val="en-US"/>
        </w:rPr>
      </w:pPr>
    </w:p>
    <w:p w14:paraId="4271BDAC" w14:textId="77777777" w:rsidR="003A519C" w:rsidRPr="00135D44" w:rsidRDefault="00AC7BC0">
      <w:pPr>
        <w:pStyle w:val="FirstChange"/>
        <w:rPr>
          <w:lang w:val="en-US"/>
        </w:rPr>
      </w:pPr>
      <w:r w:rsidRPr="00135D44">
        <w:rPr>
          <w:lang w:val="en-US"/>
        </w:rPr>
        <w:t>&lt;&lt;&lt;&lt;&lt;&lt;&lt;&lt;&lt;&lt;&lt;&lt;&lt;&lt;&lt;&lt;&lt;&lt;&lt;&lt; Next Change &gt;&gt;&gt;&gt;&gt;&gt;&gt;&gt;&gt;&gt;&gt;&gt;&gt;&gt;&gt;&gt;&gt;&gt;&gt;&gt;</w:t>
      </w:r>
    </w:p>
    <w:p w14:paraId="208635FF" w14:textId="77777777" w:rsidR="003A519C" w:rsidRPr="00135D44" w:rsidRDefault="00AC7BC0">
      <w:pPr>
        <w:pStyle w:val="Heading4"/>
        <w:keepNext w:val="0"/>
        <w:keepLines w:val="0"/>
        <w:widowControl w:val="0"/>
        <w:rPr>
          <w:lang w:val="en-US"/>
        </w:rPr>
      </w:pPr>
      <w:bookmarkStart w:id="134" w:name="_Toc36556908"/>
      <w:bookmarkStart w:id="135" w:name="_Toc64448754"/>
      <w:bookmarkStart w:id="136" w:name="_Toc120124283"/>
      <w:bookmarkStart w:id="137" w:name="_Toc81383270"/>
      <w:bookmarkStart w:id="138" w:name="_Toc45832335"/>
      <w:bookmarkStart w:id="139" w:name="_Toc51763588"/>
      <w:bookmarkStart w:id="140" w:name="_Toc97910815"/>
      <w:bookmarkStart w:id="141" w:name="_Toc113835436"/>
      <w:bookmarkStart w:id="142" w:name="_Toc106109999"/>
      <w:bookmarkStart w:id="143" w:name="_Toc105510927"/>
      <w:bookmarkStart w:id="144" w:name="_Toc99730798"/>
      <w:bookmarkStart w:id="145" w:name="_Toc74154526"/>
      <w:bookmarkStart w:id="146" w:name="_Toc99038535"/>
      <w:bookmarkStart w:id="147" w:name="_Toc66289413"/>
      <w:bookmarkStart w:id="148" w:name="_Toc105927459"/>
      <w:bookmarkStart w:id="149" w:name="_Toc175589015"/>
      <w:bookmarkStart w:id="150" w:name="_Toc88657903"/>
      <w:bookmarkStart w:id="151" w:name="_Toc29892971"/>
      <w:bookmarkStart w:id="152" w:name="_Toc20955859"/>
      <w:r w:rsidRPr="00135D44">
        <w:rPr>
          <w:lang w:val="en-US"/>
        </w:rPr>
        <w:t>9.2.1.7</w:t>
      </w:r>
      <w:r w:rsidRPr="00135D44">
        <w:rPr>
          <w:lang w:val="en-US"/>
        </w:rPr>
        <w:tab/>
        <w:t>GNB-DU CONFIGURATION UPDATE</w:t>
      </w:r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</w:p>
    <w:p w14:paraId="57D22830" w14:textId="77777777" w:rsidR="003A519C" w:rsidRDefault="00AC7BC0">
      <w:pPr>
        <w:widowControl w:val="0"/>
      </w:pPr>
      <w:r>
        <w:t>This message is sent by the gNB-DU to transfer updated information associated to an F1-C interface instance.</w:t>
      </w:r>
    </w:p>
    <w:p w14:paraId="345CAE40" w14:textId="77777777" w:rsidR="003A519C" w:rsidRDefault="00AC7BC0">
      <w:pPr>
        <w:pStyle w:val="NO"/>
        <w:keepLines w:val="0"/>
        <w:widowControl w:val="0"/>
      </w:pPr>
      <w:r>
        <w:t>NOTE:</w:t>
      </w:r>
      <w:r>
        <w:tab/>
        <w:t>If F1-C signalling transport is shared among several F1-C interface instances, this message may transfer updated information associated to several F1-C interface instances.</w:t>
      </w:r>
    </w:p>
    <w:p w14:paraId="6295ADE8" w14:textId="77777777" w:rsidR="003A519C" w:rsidRDefault="00AC7BC0">
      <w:pPr>
        <w:widowControl w:val="0"/>
        <w:rPr>
          <w:rFonts w:eastAsia="Batang"/>
        </w:rPr>
      </w:pPr>
      <w:r>
        <w:t xml:space="preserve">Direction: gNB-DU </w:t>
      </w:r>
      <w:r>
        <w:rPr>
          <w:rFonts w:ascii="Symbol" w:eastAsia="Symbol" w:hAnsi="Symbol" w:cs="Symbol"/>
        </w:rPr>
        <w:t></w:t>
      </w:r>
      <w:r>
        <w:t xml:space="preserve"> gNB-CU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3A519C" w14:paraId="3C28F17E" w14:textId="77777777">
        <w:trPr>
          <w:tblHeader/>
        </w:trPr>
        <w:tc>
          <w:tcPr>
            <w:tcW w:w="2160" w:type="dxa"/>
          </w:tcPr>
          <w:p w14:paraId="233D8343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09E15CFD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25B8F981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4448880E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2D9851C9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4786578C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07D9734C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3A519C" w14:paraId="4B645544" w14:textId="77777777">
        <w:tc>
          <w:tcPr>
            <w:tcW w:w="2160" w:type="dxa"/>
          </w:tcPr>
          <w:p w14:paraId="09C5422C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6F884BD4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AD1E68C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1865D4E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5AB64802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DF56A4B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AFB727F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3A519C" w14:paraId="40327881" w14:textId="77777777">
        <w:tc>
          <w:tcPr>
            <w:tcW w:w="2160" w:type="dxa"/>
          </w:tcPr>
          <w:p w14:paraId="6327F787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Transaction ID</w:t>
            </w:r>
          </w:p>
        </w:tc>
        <w:tc>
          <w:tcPr>
            <w:tcW w:w="1080" w:type="dxa"/>
          </w:tcPr>
          <w:p w14:paraId="0F4FF07B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M</w:t>
            </w:r>
          </w:p>
        </w:tc>
        <w:tc>
          <w:tcPr>
            <w:tcW w:w="1080" w:type="dxa"/>
          </w:tcPr>
          <w:p w14:paraId="08C94A85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D3C8DC2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9.3.1.23</w:t>
            </w:r>
          </w:p>
        </w:tc>
        <w:tc>
          <w:tcPr>
            <w:tcW w:w="1728" w:type="dxa"/>
          </w:tcPr>
          <w:p w14:paraId="07172339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DAEE9B9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</w:tcPr>
          <w:p w14:paraId="5A491188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reject</w:t>
            </w:r>
          </w:p>
        </w:tc>
      </w:tr>
      <w:tr w:rsidR="003A519C" w14:paraId="700FAB9C" w14:textId="77777777">
        <w:tc>
          <w:tcPr>
            <w:tcW w:w="9720" w:type="dxa"/>
            <w:gridSpan w:val="7"/>
          </w:tcPr>
          <w:p w14:paraId="6B45CE7E" w14:textId="77777777" w:rsidR="003A519C" w:rsidRDefault="00AC7BC0">
            <w:pPr>
              <w:jc w:val="center"/>
            </w:pPr>
            <w:bookmarkStart w:id="153" w:name="OLE_LINK9"/>
            <w:r>
              <w:rPr>
                <w:color w:val="FF0000"/>
                <w:lang w:val="en-US"/>
              </w:rPr>
              <w:t>&lt;&lt;&lt;&lt;SKIP UNRELATED PART&gt;&gt;&gt;&gt;</w:t>
            </w:r>
          </w:p>
        </w:tc>
      </w:tr>
      <w:bookmarkEnd w:id="153"/>
      <w:tr w:rsidR="003A519C" w14:paraId="51A814BF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778FC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Coverage Modification Notification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91204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525AD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3525D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9.3.1.213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B7E93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37723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E5A39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3A519C" w14:paraId="1DC06745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0CDA3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gNB-DU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DAF6B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F8779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CDA25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PrintableString(SIZE(1..150,...))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95EDB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Human readable name of the gNB-DU.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8F835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704D0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3A519C" w14:paraId="78EA0E08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69562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Extended gNB-DU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DD035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9419F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7255D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9.3.1.205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127E4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43E21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04BD5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3A519C" w14:paraId="34FC5D2A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93939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lastRenderedPageBreak/>
              <w:t>RRC Terminating IAB-Donor Related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52456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FCEE9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1880D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</w:t>
            </w:r>
            <w:r>
              <w:rPr>
                <w:rFonts w:cs="Arial"/>
                <w:szCs w:val="18"/>
                <w:lang w:val="en-US" w:eastAsia="zh-CN"/>
              </w:rPr>
              <w:t>306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D3888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Indicates</w:t>
            </w:r>
            <w:r>
              <w:rPr>
                <w:rFonts w:cs="Arial"/>
                <w:szCs w:val="18"/>
                <w:lang w:val="en-US"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the information </w:t>
            </w:r>
            <w:r>
              <w:rPr>
                <w:rFonts w:cs="Arial"/>
                <w:szCs w:val="18"/>
                <w:lang w:val="en-US" w:eastAsia="ja-JP"/>
              </w:rPr>
              <w:t>related to</w:t>
            </w:r>
            <w:r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 w:hint="eastAsia"/>
                <w:szCs w:val="18"/>
                <w:lang w:val="en-US" w:eastAsia="zh-CN"/>
              </w:rPr>
              <w:t xml:space="preserve">a </w:t>
            </w:r>
            <w:r>
              <w:rPr>
                <w:rFonts w:cs="Arial"/>
                <w:szCs w:val="18"/>
                <w:lang w:val="en-US" w:eastAsia="ja-JP"/>
              </w:rPr>
              <w:t>mobile IAB-</w:t>
            </w:r>
            <w:r>
              <w:rPr>
                <w:rFonts w:cs="Arial" w:hint="eastAsia"/>
                <w:szCs w:val="18"/>
                <w:lang w:val="en-US" w:eastAsia="zh-CN"/>
              </w:rPr>
              <w:t>node</w:t>
            </w:r>
            <w:r>
              <w:rPr>
                <w:rFonts w:cs="Arial"/>
                <w:szCs w:val="18"/>
                <w:lang w:val="en-US" w:eastAsia="ja-JP"/>
              </w:rPr>
              <w:t xml:space="preserve">’s </w:t>
            </w:r>
            <w:r>
              <w:rPr>
                <w:rFonts w:cs="Arial" w:hint="eastAsia"/>
                <w:szCs w:val="18"/>
                <w:lang w:val="en-US" w:eastAsia="zh-CN"/>
              </w:rPr>
              <w:t xml:space="preserve">RRC-terminating IAB-donor.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EA322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50E24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SimSun" w:cs="Arial" w:hint="eastAsia"/>
                <w:szCs w:val="18"/>
                <w:lang w:val="en-US" w:eastAsia="zh-CN"/>
              </w:rPr>
              <w:t>reject</w:t>
            </w:r>
          </w:p>
        </w:tc>
      </w:tr>
      <w:tr w:rsidR="003A519C" w14:paraId="1ECC9173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ED5D2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val="fr-FR" w:eastAsia="zh-CN"/>
              </w:rPr>
            </w:pPr>
            <w:r>
              <w:rPr>
                <w:rFonts w:cs="Arial"/>
                <w:szCs w:val="18"/>
                <w:lang w:val="fr-FR" w:eastAsia="zh-CN"/>
              </w:rPr>
              <w:t>Mobile IAB-MT User Location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DB0A9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EEEEE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0E864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9.3.1.307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02C8E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A1076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666A6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3A519C" w14:paraId="2CA99348" w14:textId="77777777">
        <w:trPr>
          <w:ins w:id="154" w:author="Ericsson (Rapporteur)" w:date="2025-04-25T16:1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4A386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155" w:author="Ericsson (Rapporteur)" w:date="2025-04-25T16:11:00Z"/>
                <w:rFonts w:cs="Arial"/>
                <w:szCs w:val="18"/>
                <w:lang w:val="en-US" w:eastAsia="zh-CN"/>
              </w:rPr>
            </w:pPr>
            <w:bookmarkStart w:id="156" w:name="OLE_LINK13"/>
            <w:bookmarkStart w:id="157" w:name="OLE_LINK12"/>
            <w:ins w:id="158" w:author="Ericsson (Rapporteur)" w:date="2025-04-25T16:11:00Z">
              <w:r>
                <w:rPr>
                  <w:rFonts w:cs="Arial" w:hint="eastAsia"/>
                  <w:szCs w:val="18"/>
                  <w:lang w:val="en-US" w:eastAsia="zh-CN"/>
                </w:rPr>
                <w:t>Future Coverage Modification Notification</w:t>
              </w:r>
              <w:bookmarkEnd w:id="156"/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20EBD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159" w:author="Ericsson (Rapporteur)" w:date="2025-04-25T16:11:00Z"/>
                <w:rFonts w:cs="Arial"/>
                <w:szCs w:val="18"/>
                <w:lang w:val="en-US" w:eastAsia="zh-CN"/>
              </w:rPr>
            </w:pPr>
            <w:ins w:id="160" w:author="Ericsson (Rapporteur)" w:date="2025-04-25T16:11:00Z">
              <w:r>
                <w:rPr>
                  <w:rFonts w:cs="Arial" w:hint="eastAsia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C584E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161" w:author="Ericsson (Rapporteur)" w:date="2025-04-25T16:11:00Z"/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4748A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162" w:author="Ericsson (Rapporteur)" w:date="2025-04-25T16:11:00Z"/>
                <w:rFonts w:cs="Arial"/>
                <w:szCs w:val="18"/>
                <w:lang w:val="en-US" w:eastAsia="zh-CN"/>
              </w:rPr>
            </w:pPr>
            <w:ins w:id="163" w:author="Ericsson (Rapporteur)" w:date="2025-04-25T16:11:00Z">
              <w:r>
                <w:rPr>
                  <w:rFonts w:cs="Arial" w:hint="eastAsia"/>
                  <w:szCs w:val="18"/>
                  <w:lang w:val="en-US" w:eastAsia="zh-CN"/>
                </w:rPr>
                <w:t>9.3.1.B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7A18F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164" w:author="Ericsson (Rapporteur)" w:date="2025-04-25T16:11:00Z"/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DB31C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ins w:id="165" w:author="Ericsson (Rapporteur)" w:date="2025-04-25T16:11:00Z"/>
                <w:rFonts w:eastAsia="SimSun" w:cs="Arial"/>
                <w:szCs w:val="18"/>
                <w:lang w:val="en-US" w:eastAsia="zh-CN"/>
              </w:rPr>
            </w:pPr>
            <w:ins w:id="166" w:author="Ericsson (Rapporteur)" w:date="2025-04-25T16:11:00Z">
              <w:r>
                <w:rPr>
                  <w:rFonts w:eastAsia="SimSun" w:cs="Arial" w:hint="eastAsia"/>
                  <w:szCs w:val="18"/>
                  <w:lang w:val="en-US"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CE994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ins w:id="167" w:author="Ericsson (Rapporteur)" w:date="2025-04-25T16:11:00Z"/>
                <w:rFonts w:eastAsia="SimSun" w:cs="Arial"/>
                <w:szCs w:val="18"/>
                <w:lang w:val="en-US" w:eastAsia="zh-CN"/>
              </w:rPr>
            </w:pPr>
            <w:ins w:id="168" w:author="Ericsson (Rapporteur)" w:date="2025-04-25T16:11:00Z">
              <w:r>
                <w:rPr>
                  <w:rFonts w:eastAsia="SimSun" w:cs="Arial" w:hint="eastAsia"/>
                  <w:szCs w:val="18"/>
                  <w:lang w:val="en-US" w:eastAsia="zh-CN"/>
                </w:rPr>
                <w:t>ignore</w:t>
              </w:r>
            </w:ins>
          </w:p>
        </w:tc>
      </w:tr>
      <w:bookmarkEnd w:id="157"/>
    </w:tbl>
    <w:p w14:paraId="0083F3B2" w14:textId="77777777" w:rsidR="003A519C" w:rsidRDefault="003A519C">
      <w:pPr>
        <w:widowControl w:val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3A519C" w14:paraId="03D046FD" w14:textId="77777777">
        <w:tc>
          <w:tcPr>
            <w:tcW w:w="3686" w:type="dxa"/>
          </w:tcPr>
          <w:p w14:paraId="6128B287" w14:textId="77777777" w:rsidR="003A519C" w:rsidRDefault="00AC7BC0">
            <w:pPr>
              <w:pStyle w:val="TAH"/>
              <w:keepNext w:val="0"/>
              <w:keepLines w:val="0"/>
              <w:widowControl w:val="0"/>
            </w:pPr>
            <w:r>
              <w:t>Range bound</w:t>
            </w:r>
          </w:p>
        </w:tc>
        <w:tc>
          <w:tcPr>
            <w:tcW w:w="5670" w:type="dxa"/>
          </w:tcPr>
          <w:p w14:paraId="7155CE17" w14:textId="77777777" w:rsidR="003A519C" w:rsidRDefault="00AC7BC0">
            <w:pPr>
              <w:pStyle w:val="TAH"/>
              <w:keepNext w:val="0"/>
              <w:keepLines w:val="0"/>
              <w:widowControl w:val="0"/>
            </w:pPr>
            <w:r>
              <w:t>Explanation</w:t>
            </w:r>
          </w:p>
        </w:tc>
      </w:tr>
      <w:tr w:rsidR="003A519C" w14:paraId="3B159DEB" w14:textId="77777777">
        <w:tc>
          <w:tcPr>
            <w:tcW w:w="3686" w:type="dxa"/>
          </w:tcPr>
          <w:p w14:paraId="68400A7C" w14:textId="77777777" w:rsidR="003A519C" w:rsidRDefault="00AC7BC0">
            <w:pPr>
              <w:pStyle w:val="TAL"/>
              <w:keepNext w:val="0"/>
              <w:keepLines w:val="0"/>
              <w:widowControl w:val="0"/>
            </w:pPr>
            <w:r>
              <w:t>maxCellingNBDU</w:t>
            </w:r>
          </w:p>
        </w:tc>
        <w:tc>
          <w:tcPr>
            <w:tcW w:w="5670" w:type="dxa"/>
          </w:tcPr>
          <w:p w14:paraId="7BDF282F" w14:textId="77777777" w:rsidR="003A519C" w:rsidRDefault="00AC7BC0">
            <w:pPr>
              <w:pStyle w:val="TAL"/>
              <w:keepNext w:val="0"/>
              <w:keepLines w:val="0"/>
              <w:widowControl w:val="0"/>
            </w:pPr>
            <w:r>
              <w:t>Maximum no. cells that can be served by a gNB-DU. Value is 512.</w:t>
            </w:r>
          </w:p>
        </w:tc>
      </w:tr>
      <w:tr w:rsidR="003A519C" w14:paraId="52C87AAB" w14:textId="77777777">
        <w:tc>
          <w:tcPr>
            <w:tcW w:w="3686" w:type="dxa"/>
          </w:tcPr>
          <w:p w14:paraId="47580A2D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maxnoofUEIDs</w:t>
            </w:r>
          </w:p>
        </w:tc>
        <w:tc>
          <w:tcPr>
            <w:tcW w:w="5670" w:type="dxa"/>
          </w:tcPr>
          <w:p w14:paraId="178B36F8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Maximum no. of UEs that can be served by a gNB-DU. Value is 65536.</w:t>
            </w:r>
          </w:p>
        </w:tc>
      </w:tr>
      <w:tr w:rsidR="003A519C" w14:paraId="1E63F319" w14:textId="77777777">
        <w:tc>
          <w:tcPr>
            <w:tcW w:w="3686" w:type="dxa"/>
          </w:tcPr>
          <w:p w14:paraId="7016E343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</w:rPr>
              <w:t>maxnoofTNLAssociations</w:t>
            </w:r>
          </w:p>
        </w:tc>
        <w:tc>
          <w:tcPr>
            <w:tcW w:w="5670" w:type="dxa"/>
          </w:tcPr>
          <w:p w14:paraId="391965D2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</w:rPr>
              <w:t>Maximum numbers of TNL Associations between the gNB-CU and the gNB-DU. Value is 32.</w:t>
            </w:r>
          </w:p>
        </w:tc>
      </w:tr>
    </w:tbl>
    <w:p w14:paraId="7B71B655" w14:textId="77777777" w:rsidR="003A519C" w:rsidRDefault="003A519C"/>
    <w:p w14:paraId="546CDA2E" w14:textId="77777777" w:rsidR="003A519C" w:rsidRDefault="00AC7BC0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6EFB07ED" w14:textId="77777777" w:rsidR="003A519C" w:rsidRDefault="00AC7BC0">
      <w:pPr>
        <w:pStyle w:val="Heading4"/>
        <w:keepNext w:val="0"/>
        <w:keepLines w:val="0"/>
        <w:widowControl w:val="0"/>
      </w:pPr>
      <w:bookmarkStart w:id="169" w:name="_Toc175589018"/>
      <w:bookmarkStart w:id="170" w:name="_Toc106110002"/>
      <w:bookmarkStart w:id="171" w:name="_Toc45832338"/>
      <w:bookmarkStart w:id="172" w:name="_Toc64448757"/>
      <w:bookmarkStart w:id="173" w:name="_Toc105510930"/>
      <w:bookmarkStart w:id="174" w:name="_Toc81383273"/>
      <w:bookmarkStart w:id="175" w:name="_Toc36556911"/>
      <w:bookmarkStart w:id="176" w:name="_Toc66289416"/>
      <w:bookmarkStart w:id="177" w:name="_Toc51763591"/>
      <w:bookmarkStart w:id="178" w:name="_Toc88657906"/>
      <w:bookmarkStart w:id="179" w:name="_Toc97910818"/>
      <w:bookmarkStart w:id="180" w:name="_Toc113835439"/>
      <w:bookmarkStart w:id="181" w:name="_Toc20955862"/>
      <w:bookmarkStart w:id="182" w:name="_Toc99730801"/>
      <w:bookmarkStart w:id="183" w:name="_Toc120124286"/>
      <w:bookmarkStart w:id="184" w:name="_Toc74154529"/>
      <w:bookmarkStart w:id="185" w:name="_Toc29892974"/>
      <w:bookmarkStart w:id="186" w:name="_Toc105927462"/>
      <w:bookmarkStart w:id="187" w:name="_Toc99038538"/>
      <w:r>
        <w:t>9.2.1.10</w:t>
      </w:r>
      <w:r>
        <w:tab/>
        <w:t>GNB-CU CONFIGURATION UPDATE</w:t>
      </w:r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</w:p>
    <w:p w14:paraId="2F6BFA8C" w14:textId="77777777" w:rsidR="003A519C" w:rsidRDefault="00AC7BC0">
      <w:pPr>
        <w:widowControl w:val="0"/>
      </w:pPr>
      <w:r>
        <w:t>This message is sent by the gNB-CU to transfer updated information associated to an F1-C interface instance.</w:t>
      </w:r>
    </w:p>
    <w:p w14:paraId="5C77929E" w14:textId="77777777" w:rsidR="003A519C" w:rsidRDefault="00AC7BC0">
      <w:pPr>
        <w:pStyle w:val="NO"/>
        <w:keepLines w:val="0"/>
        <w:widowControl w:val="0"/>
      </w:pPr>
      <w:r>
        <w:t>NOTE:</w:t>
      </w:r>
      <w:r>
        <w:tab/>
        <w:t>If F1-C signalling transport is shared among several F1-C interface instances, this message may transfer updated information associated to several F1-C interface instances.</w:t>
      </w:r>
    </w:p>
    <w:p w14:paraId="7240955B" w14:textId="77777777" w:rsidR="003A519C" w:rsidRDefault="00AC7BC0">
      <w:pPr>
        <w:widowControl w:val="0"/>
        <w:rPr>
          <w:rFonts w:eastAsia="Batang"/>
        </w:rPr>
      </w:pPr>
      <w:r>
        <w:t xml:space="preserve">Direction: gNB-CU </w:t>
      </w:r>
      <w:r>
        <w:rPr>
          <w:rFonts w:ascii="Symbol" w:eastAsia="Symbol" w:hAnsi="Symbol" w:cs="Symbol"/>
        </w:rPr>
        <w:t></w:t>
      </w:r>
      <w:r>
        <w:t xml:space="preserve"> gNB-DU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3A519C" w14:paraId="5B70B2D2" w14:textId="77777777">
        <w:trPr>
          <w:tblHeader/>
        </w:trPr>
        <w:tc>
          <w:tcPr>
            <w:tcW w:w="2160" w:type="dxa"/>
          </w:tcPr>
          <w:p w14:paraId="32AEBBB8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74645ED4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4996D4D0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3A6F1BAF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5385E689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52E9E711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72525416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3A519C" w14:paraId="0BD9B00C" w14:textId="77777777">
        <w:tc>
          <w:tcPr>
            <w:tcW w:w="2160" w:type="dxa"/>
          </w:tcPr>
          <w:p w14:paraId="0D89129C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5E9BA8DC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4A9F6FC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774ED13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3BB7CF57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59A037E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084A5CE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3A519C" w14:paraId="16B9765C" w14:textId="77777777">
        <w:tc>
          <w:tcPr>
            <w:tcW w:w="2160" w:type="dxa"/>
          </w:tcPr>
          <w:p w14:paraId="39437887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Transaction ID</w:t>
            </w:r>
          </w:p>
        </w:tc>
        <w:tc>
          <w:tcPr>
            <w:tcW w:w="1080" w:type="dxa"/>
          </w:tcPr>
          <w:p w14:paraId="6C73A769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BEA5537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7D3F260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9.3.1.23</w:t>
            </w:r>
          </w:p>
        </w:tc>
        <w:tc>
          <w:tcPr>
            <w:tcW w:w="1728" w:type="dxa"/>
          </w:tcPr>
          <w:p w14:paraId="79062D14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CFC6128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9283656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3A519C" w14:paraId="2F68016F" w14:textId="77777777">
        <w:tc>
          <w:tcPr>
            <w:tcW w:w="9720" w:type="dxa"/>
            <w:gridSpan w:val="7"/>
          </w:tcPr>
          <w:p w14:paraId="63FE574D" w14:textId="77777777" w:rsidR="003A519C" w:rsidRDefault="00AC7BC0">
            <w:pPr>
              <w:jc w:val="center"/>
            </w:pPr>
            <w:r>
              <w:rPr>
                <w:color w:val="FF0000"/>
                <w:lang w:val="en-US"/>
              </w:rPr>
              <w:t>&lt;&lt;&lt;&lt;SKIP UNRELATED PART&gt;&gt;&gt;&gt;</w:t>
            </w:r>
          </w:p>
        </w:tc>
      </w:tr>
      <w:tr w:rsidR="003A519C" w14:paraId="1874F02A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BDEB5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CCO Assistance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BA85D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6ACC3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E786D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9.3.1.211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EC14C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  <w:r>
              <w:rPr>
                <w:rFonts w:cs="Arial"/>
                <w:szCs w:val="16"/>
                <w:lang w:eastAsia="ja-JP"/>
              </w:rPr>
              <w:t>Indic</w:t>
            </w:r>
            <w:bookmarkStart w:id="188" w:name="OLE_LINK4"/>
            <w:r>
              <w:rPr>
                <w:rFonts w:cs="Arial"/>
                <w:szCs w:val="16"/>
                <w:lang w:eastAsia="ja-JP"/>
              </w:rPr>
              <w:t xml:space="preserve">ates CCO Assistance Information for cells and beams served by the gNB-DU of the same NG-RAN node or for cells and beams </w:t>
            </w:r>
            <w:bookmarkEnd w:id="188"/>
            <w:r>
              <w:rPr>
                <w:rFonts w:cs="Arial"/>
                <w:szCs w:val="16"/>
                <w:lang w:eastAsia="ja-JP"/>
              </w:rPr>
              <w:t>not served by the gNB-DU.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A2FF7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EE8C7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A519C" w14:paraId="702B6A85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E34E0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bookmarkStart w:id="189" w:name="OLE_LINK26"/>
            <w:bookmarkStart w:id="190" w:name="OLE_LINK27"/>
            <w:r>
              <w:rPr>
                <w:lang w:eastAsia="zh-CN"/>
              </w:rPr>
              <w:t>Cells for SON List</w:t>
            </w:r>
            <w:bookmarkEnd w:id="189"/>
            <w:bookmarkEnd w:id="190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F695D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9F584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CB5E7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9.3.1.214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B1670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8B762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FE545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A519C" w14:paraId="38866C3B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2643B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gNB-CU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C0547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3201A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35ED7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PrintableString(SIZE(1..150,...))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A05F8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  <w:r>
              <w:rPr>
                <w:lang w:eastAsia="zh-CN"/>
              </w:rPr>
              <w:t xml:space="preserve">Human readable name of the gNB-CU.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3C6D8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03ED0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3A519C" w14:paraId="799BFC33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2F5E5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Extended gNB-CU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0103B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B908E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591B9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9.3.1.206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41CAE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D1B12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475E7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3A519C" w14:paraId="258F740A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73632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bookmarkStart w:id="191" w:name="_Hlk149744985"/>
            <w:r>
              <w:rPr>
                <w:b/>
                <w:bCs/>
                <w:lang w:eastAsia="zh-CN"/>
              </w:rPr>
              <w:t>Cells Allowed to be Deactivated List</w:t>
            </w:r>
            <w:bookmarkEnd w:id="191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71E2B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D10CB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A05EE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22831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CCA80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15D26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3A519C" w14:paraId="4FA6DD94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37994" w14:textId="77777777" w:rsidR="003A519C" w:rsidRDefault="00AC7BC0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&gt;</w:t>
            </w:r>
            <w:r>
              <w:rPr>
                <w:rFonts w:cs="Arial"/>
                <w:b/>
                <w:szCs w:val="18"/>
                <w:lang w:eastAsia="ja-JP"/>
              </w:rPr>
              <w:t>Cells</w:t>
            </w:r>
            <w:r>
              <w:rPr>
                <w:b/>
                <w:bCs/>
                <w:lang w:eastAsia="zh-CN"/>
              </w:rPr>
              <w:t xml:space="preserve"> Allowed to be Deactivated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BE35C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DE390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rFonts w:hint="eastAsia"/>
                <w:i/>
                <w:lang w:eastAsia="ja-JP"/>
              </w:rPr>
              <w:t>1</w:t>
            </w:r>
            <w:r>
              <w:rPr>
                <w:i/>
                <w:lang w:eastAsia="ja-JP"/>
              </w:rPr>
              <w:t xml:space="preserve"> .. &lt;maxCellingNBDU&gt;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FEC6C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DC54C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6DB30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38D76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3A519C" w14:paraId="1C9C5304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F5E64" w14:textId="77777777" w:rsidR="003A519C" w:rsidRDefault="00AC7BC0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&gt;&gt;</w:t>
            </w:r>
            <w:r>
              <w:rPr>
                <w:rFonts w:cs="Arial" w:hint="eastAsia"/>
                <w:szCs w:val="18"/>
                <w:lang w:eastAsia="ja-JP"/>
              </w:rPr>
              <w:t>NR</w:t>
            </w:r>
            <w:r>
              <w:rPr>
                <w:rFonts w:hint="eastAsia"/>
                <w:lang w:eastAsia="zh-CN"/>
              </w:rPr>
              <w:t xml:space="preserve">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5042F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E6175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D8BEF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E4622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57F5C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3D3AC" w14:textId="77777777" w:rsidR="003A519C" w:rsidRDefault="003A519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3A519C" w14:paraId="79F8B015" w14:textId="77777777">
        <w:trPr>
          <w:ins w:id="192" w:author="Ericsson (Rapporteur)" w:date="2025-04-25T16:1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978A7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193" w:author="Ericsson (Rapporteur)" w:date="2025-04-25T16:11:00Z"/>
                <w:rFonts w:eastAsiaTheme="minorEastAsia"/>
                <w:lang w:eastAsia="zh-CN"/>
              </w:rPr>
            </w:pPr>
            <w:ins w:id="194" w:author="Ericsson (Rapporteur)" w:date="2025-04-25T16:11:00Z">
              <w:r>
                <w:rPr>
                  <w:lang w:eastAsia="zh-CN"/>
                </w:rPr>
                <w:t>Predicted CCO Assistance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65AFC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195" w:author="Ericsson (Rapporteur)" w:date="2025-04-25T16:11:00Z"/>
                <w:lang w:val="en-US" w:eastAsia="zh-CN"/>
              </w:rPr>
            </w:pPr>
            <w:ins w:id="196" w:author="Ericsson (Rapporteur)" w:date="2025-04-25T16:11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D57DB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197" w:author="Ericsson (Rapporteur)" w:date="2025-04-25T16:11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02C06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198" w:author="Ericsson (Rapporteur)" w:date="2025-04-25T16:11:00Z"/>
                <w:lang w:val="en-US" w:eastAsia="zh-CN"/>
              </w:rPr>
            </w:pPr>
            <w:ins w:id="199" w:author="Ericsson (Rapporteur)" w:date="2025-04-25T16:11:00Z">
              <w:r>
                <w:rPr>
                  <w:lang w:val="en-US" w:eastAsia="zh-CN"/>
                </w:rPr>
                <w:t>9.3.1.A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5B640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200" w:author="Ericsson (Rapporteur)" w:date="2025-04-25T16:11:00Z"/>
                <w:rFonts w:cs="Arial"/>
                <w:szCs w:val="16"/>
                <w:lang w:eastAsia="ja-JP"/>
              </w:rPr>
            </w:pPr>
            <w:ins w:id="201" w:author="Ericsson (Rapporteur)" w:date="2025-04-25T16:11:00Z">
              <w:r>
                <w:rPr>
                  <w:rFonts w:cs="Arial"/>
                  <w:szCs w:val="16"/>
                  <w:lang w:eastAsia="ja-JP"/>
                </w:rPr>
                <w:t xml:space="preserve">Indicates predicted CCO Assistance Information for cells and beams served by the </w:t>
              </w:r>
              <w:r>
                <w:rPr>
                  <w:rFonts w:cs="Arial"/>
                  <w:szCs w:val="16"/>
                  <w:lang w:eastAsia="ja-JP"/>
                </w:rPr>
                <w:lastRenderedPageBreak/>
                <w:t>gNB-DU of the same NG-RAN node or for cells and beams not served by the gNB-DU.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D8773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ins w:id="202" w:author="Ericsson (Rapporteur)" w:date="2025-04-25T16:11:00Z"/>
                <w:lang w:val="en-US" w:eastAsia="zh-CN"/>
              </w:rPr>
            </w:pPr>
            <w:ins w:id="203" w:author="Ericsson (Rapporteur)" w:date="2025-04-25T16:11:00Z">
              <w:r>
                <w:rPr>
                  <w:lang w:val="en-US" w:eastAsia="zh-CN"/>
                </w:rPr>
                <w:lastRenderedPageBreak/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20439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ins w:id="204" w:author="Ericsson (Rapporteur)" w:date="2025-04-25T16:11:00Z"/>
                <w:lang w:val="en-US" w:eastAsia="zh-CN"/>
              </w:rPr>
            </w:pPr>
            <w:ins w:id="205" w:author="Ericsson (Rapporteur)" w:date="2025-04-25T16:11:00Z">
              <w:r>
                <w:rPr>
                  <w:lang w:val="en-US" w:eastAsia="zh-CN"/>
                </w:rPr>
                <w:t>ignore</w:t>
              </w:r>
            </w:ins>
          </w:p>
        </w:tc>
      </w:tr>
    </w:tbl>
    <w:p w14:paraId="54880A5E" w14:textId="77777777" w:rsidR="003A519C" w:rsidRDefault="003A519C">
      <w:pPr>
        <w:widowControl w:val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3A519C" w14:paraId="2C63F586" w14:textId="77777777">
        <w:tc>
          <w:tcPr>
            <w:tcW w:w="3686" w:type="dxa"/>
          </w:tcPr>
          <w:p w14:paraId="020291FE" w14:textId="77777777" w:rsidR="003A519C" w:rsidRDefault="00AC7BC0">
            <w:pPr>
              <w:pStyle w:val="TAH"/>
              <w:keepNext w:val="0"/>
              <w:keepLines w:val="0"/>
              <w:widowControl w:val="0"/>
            </w:pPr>
            <w:r>
              <w:t>Range bound</w:t>
            </w:r>
          </w:p>
        </w:tc>
        <w:tc>
          <w:tcPr>
            <w:tcW w:w="5670" w:type="dxa"/>
          </w:tcPr>
          <w:p w14:paraId="37A76895" w14:textId="77777777" w:rsidR="003A519C" w:rsidRDefault="00AC7BC0">
            <w:pPr>
              <w:pStyle w:val="TAH"/>
              <w:keepNext w:val="0"/>
              <w:keepLines w:val="0"/>
              <w:widowControl w:val="0"/>
            </w:pPr>
            <w:r>
              <w:t>Explanation</w:t>
            </w:r>
          </w:p>
        </w:tc>
      </w:tr>
      <w:tr w:rsidR="003A519C" w14:paraId="5259E4A9" w14:textId="77777777">
        <w:tc>
          <w:tcPr>
            <w:tcW w:w="3686" w:type="dxa"/>
          </w:tcPr>
          <w:p w14:paraId="11CED48C" w14:textId="77777777" w:rsidR="003A519C" w:rsidRDefault="00AC7BC0">
            <w:pPr>
              <w:pStyle w:val="TAL"/>
              <w:keepNext w:val="0"/>
              <w:keepLines w:val="0"/>
              <w:widowControl w:val="0"/>
            </w:pPr>
            <w:r>
              <w:t>maxCellingNBDU</w:t>
            </w:r>
          </w:p>
        </w:tc>
        <w:tc>
          <w:tcPr>
            <w:tcW w:w="5670" w:type="dxa"/>
          </w:tcPr>
          <w:p w14:paraId="46BCC18C" w14:textId="77777777" w:rsidR="003A519C" w:rsidRDefault="00AC7BC0">
            <w:pPr>
              <w:pStyle w:val="TAL"/>
              <w:keepNext w:val="0"/>
              <w:keepLines w:val="0"/>
              <w:widowControl w:val="0"/>
            </w:pPr>
            <w:r>
              <w:t>Maximum numbers of cells that can be served by a gNB-DU. Value is 512.</w:t>
            </w:r>
          </w:p>
        </w:tc>
      </w:tr>
      <w:tr w:rsidR="003A519C" w14:paraId="136D48D1" w14:textId="77777777">
        <w:tc>
          <w:tcPr>
            <w:tcW w:w="3686" w:type="dxa"/>
          </w:tcPr>
          <w:p w14:paraId="5DA60833" w14:textId="77777777" w:rsidR="003A519C" w:rsidRDefault="00AC7BC0">
            <w:pPr>
              <w:pStyle w:val="TAL"/>
              <w:keepNext w:val="0"/>
              <w:keepLines w:val="0"/>
              <w:widowControl w:val="0"/>
            </w:pPr>
            <w:r>
              <w:t>maxnoofTNLAssociations</w:t>
            </w:r>
          </w:p>
        </w:tc>
        <w:tc>
          <w:tcPr>
            <w:tcW w:w="5670" w:type="dxa"/>
          </w:tcPr>
          <w:p w14:paraId="45958071" w14:textId="77777777" w:rsidR="003A519C" w:rsidRDefault="00AC7BC0">
            <w:pPr>
              <w:pStyle w:val="TAL"/>
              <w:keepNext w:val="0"/>
              <w:keepLines w:val="0"/>
              <w:widowControl w:val="0"/>
            </w:pPr>
            <w:r>
              <w:t>Maximum numbers of TNL Associations between the gNB-CU and the gNB-DU. Value is 32.</w:t>
            </w:r>
          </w:p>
        </w:tc>
      </w:tr>
      <w:tr w:rsidR="003A519C" w14:paraId="58E177D9" w14:textId="77777777">
        <w:tc>
          <w:tcPr>
            <w:tcW w:w="3686" w:type="dxa"/>
          </w:tcPr>
          <w:p w14:paraId="628F44A1" w14:textId="77777777" w:rsidR="003A519C" w:rsidRDefault="00AC7BC0">
            <w:pPr>
              <w:pStyle w:val="TAL"/>
              <w:keepNext w:val="0"/>
              <w:keepLines w:val="0"/>
              <w:widowControl w:val="0"/>
            </w:pPr>
            <w:r>
              <w:t>maxCellineNB</w:t>
            </w:r>
          </w:p>
        </w:tc>
        <w:tc>
          <w:tcPr>
            <w:tcW w:w="5670" w:type="dxa"/>
          </w:tcPr>
          <w:p w14:paraId="2D48B200" w14:textId="77777777" w:rsidR="003A519C" w:rsidRDefault="00AC7BC0">
            <w:pPr>
              <w:pStyle w:val="TAL"/>
              <w:keepNext w:val="0"/>
              <w:keepLines w:val="0"/>
              <w:widowControl w:val="0"/>
            </w:pPr>
            <w:r>
              <w:t>Maximum no. cells that can be served by an eNB. Value is 256.</w:t>
            </w:r>
          </w:p>
        </w:tc>
      </w:tr>
      <w:tr w:rsidR="003A519C" w14:paraId="7017A65B" w14:textId="77777777">
        <w:tc>
          <w:tcPr>
            <w:tcW w:w="3686" w:type="dxa"/>
          </w:tcPr>
          <w:p w14:paraId="5CBFB578" w14:textId="77777777" w:rsidR="003A519C" w:rsidRDefault="00AC7BC0">
            <w:pPr>
              <w:pStyle w:val="TAL"/>
              <w:keepNext w:val="0"/>
              <w:keepLines w:val="0"/>
              <w:widowControl w:val="0"/>
            </w:pPr>
            <w:r>
              <w:rPr>
                <w:rFonts w:eastAsia="SimSun"/>
                <w:i/>
                <w:lang w:eastAsia="ja-JP"/>
              </w:rPr>
              <w:t>maxnoofSSBAreas</w:t>
            </w:r>
          </w:p>
        </w:tc>
        <w:tc>
          <w:tcPr>
            <w:tcW w:w="5670" w:type="dxa"/>
          </w:tcPr>
          <w:p w14:paraId="41A19D2D" w14:textId="77777777" w:rsidR="003A519C" w:rsidRDefault="00AC7BC0">
            <w:pPr>
              <w:pStyle w:val="TAL"/>
              <w:keepNext w:val="0"/>
              <w:keepLines w:val="0"/>
              <w:widowControl w:val="0"/>
            </w:pPr>
            <w:r>
              <w:rPr>
                <w:rFonts w:eastAsia="SimSun" w:cs="Arial"/>
                <w:lang w:val="en-US" w:eastAsia="ja-JP"/>
              </w:rPr>
              <w:t xml:space="preserve">Maximum no. SSB Areas that can be served by a cell. Value is 64. </w:t>
            </w:r>
          </w:p>
        </w:tc>
      </w:tr>
    </w:tbl>
    <w:p w14:paraId="5655D72F" w14:textId="77777777" w:rsidR="003A519C" w:rsidRDefault="003A519C">
      <w:pPr>
        <w:widowControl w:val="0"/>
      </w:pPr>
    </w:p>
    <w:p w14:paraId="362D1618" w14:textId="77777777" w:rsidR="003A519C" w:rsidRDefault="00AC7BC0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7AB55F65" w14:textId="77777777" w:rsidR="003A519C" w:rsidRDefault="00AC7BC0">
      <w:pPr>
        <w:pStyle w:val="Heading4"/>
        <w:keepNext w:val="0"/>
        <w:keepLines w:val="0"/>
        <w:widowControl w:val="0"/>
      </w:pPr>
      <w:bookmarkStart w:id="206" w:name="OLE_LINK3"/>
      <w:bookmarkStart w:id="207" w:name="_Toc105927817"/>
      <w:bookmarkStart w:id="208" w:name="_Toc175589396"/>
      <w:bookmarkStart w:id="209" w:name="_Toc106110357"/>
      <w:bookmarkStart w:id="210" w:name="_Toc99038891"/>
      <w:bookmarkStart w:id="211" w:name="_Toc99731154"/>
      <w:bookmarkStart w:id="212" w:name="_Toc105511285"/>
      <w:bookmarkStart w:id="213" w:name="_Toc113835794"/>
      <w:bookmarkStart w:id="214" w:name="_Toc120124642"/>
      <w:r>
        <w:t>9.3.1.212</w:t>
      </w:r>
      <w:bookmarkEnd w:id="206"/>
      <w:r>
        <w:tab/>
        <w:t>Affected Cells and Beams</w:t>
      </w:r>
      <w:bookmarkEnd w:id="207"/>
      <w:bookmarkEnd w:id="208"/>
      <w:bookmarkEnd w:id="209"/>
      <w:bookmarkEnd w:id="210"/>
      <w:bookmarkEnd w:id="211"/>
      <w:bookmarkEnd w:id="212"/>
      <w:bookmarkEnd w:id="213"/>
      <w:bookmarkEnd w:id="214"/>
    </w:p>
    <w:p w14:paraId="1B19AD3D" w14:textId="25EA0868" w:rsidR="003A519C" w:rsidRDefault="00AC7BC0">
      <w:pPr>
        <w:widowControl w:val="0"/>
      </w:pPr>
      <w:r>
        <w:t>This IE includes a list of cells and/or SS/PBCH block indexes affected by the detected CCO issue</w:t>
      </w:r>
      <w:del w:id="215" w:author="Ericsson (Rapporteur)" w:date="2025-04-25T16:11:00Z">
        <w:r w:rsidR="006654C8">
          <w:delText>.</w:delText>
        </w:r>
      </w:del>
      <w:ins w:id="216" w:author="Ericsson (Rapporteur)" w:date="2025-04-25T16:11:00Z">
        <w:r>
          <w:t xml:space="preserve"> or predicted to be affected by the predicted CCO issue.</w:t>
        </w:r>
      </w:ins>
    </w:p>
    <w:tbl>
      <w:tblPr>
        <w:tblW w:w="50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7"/>
        <w:gridCol w:w="1081"/>
        <w:gridCol w:w="1440"/>
        <w:gridCol w:w="1872"/>
        <w:gridCol w:w="2878"/>
      </w:tblGrid>
      <w:tr w:rsidR="003A519C" w14:paraId="3DE195F3" w14:textId="77777777">
        <w:tc>
          <w:tcPr>
            <w:tcW w:w="1259" w:type="pct"/>
          </w:tcPr>
          <w:p w14:paraId="4317C744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556" w:type="pct"/>
          </w:tcPr>
          <w:p w14:paraId="024447D6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741" w:type="pct"/>
          </w:tcPr>
          <w:p w14:paraId="10847ED6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963" w:type="pct"/>
          </w:tcPr>
          <w:p w14:paraId="4602A406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481" w:type="pct"/>
          </w:tcPr>
          <w:p w14:paraId="6E5B4136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</w:tr>
      <w:tr w:rsidR="003A519C" w14:paraId="15E35407" w14:textId="77777777">
        <w:tc>
          <w:tcPr>
            <w:tcW w:w="1259" w:type="pct"/>
          </w:tcPr>
          <w:p w14:paraId="12426352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>
              <w:rPr>
                <w:rFonts w:cs="Arial"/>
                <w:b/>
                <w:szCs w:val="18"/>
                <w:lang w:eastAsia="ja-JP"/>
              </w:rPr>
              <w:t>Affected Cell List</w:t>
            </w:r>
          </w:p>
        </w:tc>
        <w:tc>
          <w:tcPr>
            <w:tcW w:w="556" w:type="pct"/>
          </w:tcPr>
          <w:p w14:paraId="17E904AD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41" w:type="pct"/>
          </w:tcPr>
          <w:p w14:paraId="61652A0D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1 .. &lt; maxAffectedCells&gt;</w:t>
            </w:r>
          </w:p>
        </w:tc>
        <w:tc>
          <w:tcPr>
            <w:tcW w:w="963" w:type="pct"/>
          </w:tcPr>
          <w:p w14:paraId="010B2053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81" w:type="pct"/>
          </w:tcPr>
          <w:p w14:paraId="22E3BD56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3A519C" w14:paraId="2004211D" w14:textId="77777777">
        <w:tc>
          <w:tcPr>
            <w:tcW w:w="1259" w:type="pct"/>
          </w:tcPr>
          <w:p w14:paraId="4D1B4FF8" w14:textId="77777777" w:rsidR="003A519C" w:rsidRDefault="00AC7BC0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&gt;</w:t>
            </w:r>
            <w:r>
              <w:rPr>
                <w:rFonts w:cs="Arial"/>
                <w:lang w:eastAsia="zh-CN"/>
              </w:rPr>
              <w:t>NR CGI</w:t>
            </w:r>
          </w:p>
        </w:tc>
        <w:tc>
          <w:tcPr>
            <w:tcW w:w="556" w:type="pct"/>
          </w:tcPr>
          <w:p w14:paraId="2BD7C0DD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M</w:t>
            </w:r>
          </w:p>
        </w:tc>
        <w:tc>
          <w:tcPr>
            <w:tcW w:w="741" w:type="pct"/>
          </w:tcPr>
          <w:p w14:paraId="0F0E9F54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63" w:type="pct"/>
          </w:tcPr>
          <w:p w14:paraId="3F03001B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9.3.1.12</w:t>
            </w:r>
          </w:p>
        </w:tc>
        <w:tc>
          <w:tcPr>
            <w:tcW w:w="1481" w:type="pct"/>
          </w:tcPr>
          <w:p w14:paraId="7127D430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3A519C" w14:paraId="52361DD8" w14:textId="77777777">
        <w:tc>
          <w:tcPr>
            <w:tcW w:w="1259" w:type="pct"/>
          </w:tcPr>
          <w:p w14:paraId="597709C2" w14:textId="77777777" w:rsidR="003A519C" w:rsidRDefault="00AC7BC0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  <w:lang w:eastAsia="ja-JP"/>
              </w:rPr>
            </w:pPr>
            <w:r>
              <w:rPr>
                <w:rFonts w:cs="Arial"/>
                <w:b/>
                <w:bCs/>
                <w:szCs w:val="18"/>
                <w:lang w:eastAsia="ja-JP"/>
              </w:rPr>
              <w:t>&gt;Affected SSB List</w:t>
            </w:r>
          </w:p>
        </w:tc>
        <w:tc>
          <w:tcPr>
            <w:tcW w:w="556" w:type="pct"/>
          </w:tcPr>
          <w:p w14:paraId="46BE4878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41" w:type="pct"/>
          </w:tcPr>
          <w:p w14:paraId="0CEEFA24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0..&lt;maxnoofSSBAreas&gt;</w:t>
            </w:r>
          </w:p>
        </w:tc>
        <w:tc>
          <w:tcPr>
            <w:tcW w:w="963" w:type="pct"/>
          </w:tcPr>
          <w:p w14:paraId="46FEE2B0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81" w:type="pct"/>
          </w:tcPr>
          <w:p w14:paraId="3B4B48D6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3A519C" w14:paraId="519D203A" w14:textId="77777777">
        <w:tc>
          <w:tcPr>
            <w:tcW w:w="1259" w:type="pct"/>
          </w:tcPr>
          <w:p w14:paraId="0123DB16" w14:textId="77777777" w:rsidR="003A519C" w:rsidRDefault="00AC7BC0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&gt;&gt;SSB Index</w:t>
            </w:r>
          </w:p>
        </w:tc>
        <w:tc>
          <w:tcPr>
            <w:tcW w:w="556" w:type="pct"/>
          </w:tcPr>
          <w:p w14:paraId="579898E2" w14:textId="77777777" w:rsidR="003A519C" w:rsidRDefault="00AC7BC0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741" w:type="pct"/>
          </w:tcPr>
          <w:p w14:paraId="142DF14B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63" w:type="pct"/>
          </w:tcPr>
          <w:p w14:paraId="418E8B5C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INTEGER (0..63)</w:t>
            </w:r>
          </w:p>
        </w:tc>
        <w:tc>
          <w:tcPr>
            <w:tcW w:w="1481" w:type="pct"/>
          </w:tcPr>
          <w:p w14:paraId="14851C58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</w:tbl>
    <w:p w14:paraId="13EA3D1F" w14:textId="77777777" w:rsidR="003A519C" w:rsidRDefault="003A519C">
      <w:pPr>
        <w:widowControl w:val="0"/>
        <w:rPr>
          <w:lang w:bidi="sa-I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3A519C" w14:paraId="16C13B6D" w14:textId="77777777">
        <w:trPr>
          <w:tblHeader/>
        </w:trPr>
        <w:tc>
          <w:tcPr>
            <w:tcW w:w="3686" w:type="dxa"/>
          </w:tcPr>
          <w:p w14:paraId="1C377EE5" w14:textId="77777777" w:rsidR="003A519C" w:rsidRDefault="00AC7BC0">
            <w:pPr>
              <w:pStyle w:val="TAH"/>
              <w:keepNext w:val="0"/>
              <w:keepLines w:val="0"/>
              <w:widowControl w:val="0"/>
            </w:pPr>
            <w:r>
              <w:t>Range bound</w:t>
            </w:r>
          </w:p>
        </w:tc>
        <w:tc>
          <w:tcPr>
            <w:tcW w:w="5670" w:type="dxa"/>
          </w:tcPr>
          <w:p w14:paraId="180BC640" w14:textId="77777777" w:rsidR="003A519C" w:rsidRDefault="00AC7BC0">
            <w:pPr>
              <w:pStyle w:val="TAH"/>
              <w:keepNext w:val="0"/>
              <w:keepLines w:val="0"/>
              <w:widowControl w:val="0"/>
            </w:pPr>
            <w:r>
              <w:t>Explanation</w:t>
            </w:r>
          </w:p>
        </w:tc>
      </w:tr>
      <w:tr w:rsidR="003A519C" w14:paraId="2C4DEE89" w14:textId="77777777">
        <w:tc>
          <w:tcPr>
            <w:tcW w:w="3686" w:type="dxa"/>
          </w:tcPr>
          <w:p w14:paraId="0E118497" w14:textId="77777777" w:rsidR="003A519C" w:rsidRDefault="00AC7BC0">
            <w:pPr>
              <w:pStyle w:val="TAL"/>
              <w:keepNext w:val="0"/>
              <w:keepLines w:val="0"/>
              <w:widowControl w:val="0"/>
            </w:pPr>
            <w:r>
              <w:t>maxAffectedCells</w:t>
            </w:r>
          </w:p>
        </w:tc>
        <w:tc>
          <w:tcPr>
            <w:tcW w:w="5670" w:type="dxa"/>
          </w:tcPr>
          <w:p w14:paraId="51184CFA" w14:textId="77777777" w:rsidR="003A519C" w:rsidRDefault="00AC7BC0">
            <w:pPr>
              <w:pStyle w:val="TAL"/>
              <w:keepNext w:val="0"/>
              <w:keepLines w:val="0"/>
              <w:widowControl w:val="0"/>
            </w:pPr>
            <w:r>
              <w:t>Maximum numbers of cells affected by a CCO issue. Value is 32.</w:t>
            </w:r>
          </w:p>
        </w:tc>
      </w:tr>
      <w:tr w:rsidR="003A519C" w14:paraId="6255B7F8" w14:textId="77777777">
        <w:tc>
          <w:tcPr>
            <w:tcW w:w="3686" w:type="dxa"/>
          </w:tcPr>
          <w:p w14:paraId="44C4BDD5" w14:textId="77777777" w:rsidR="003A519C" w:rsidRDefault="00AC7BC0">
            <w:pPr>
              <w:pStyle w:val="TAL"/>
              <w:keepNext w:val="0"/>
              <w:keepLines w:val="0"/>
              <w:widowControl w:val="0"/>
            </w:pPr>
            <w:r>
              <w:t>maxnoofSSBAreas</w:t>
            </w:r>
          </w:p>
        </w:tc>
        <w:tc>
          <w:tcPr>
            <w:tcW w:w="5670" w:type="dxa"/>
          </w:tcPr>
          <w:p w14:paraId="4AB379D5" w14:textId="77777777" w:rsidR="003A519C" w:rsidRDefault="00AC7BC0">
            <w:pPr>
              <w:pStyle w:val="TAL"/>
              <w:keepNext w:val="0"/>
              <w:keepLines w:val="0"/>
              <w:widowControl w:val="0"/>
            </w:pPr>
            <w:r>
              <w:t>Maximum no. SSB Areas that can be served by a NG-RAN node cell. Value is 64.</w:t>
            </w:r>
          </w:p>
        </w:tc>
      </w:tr>
    </w:tbl>
    <w:p w14:paraId="0D7F8BE6" w14:textId="77777777" w:rsidR="003A519C" w:rsidRDefault="003A519C">
      <w:pPr>
        <w:widowControl w:val="0"/>
        <w:rPr>
          <w:lang w:bidi="sa-IN"/>
        </w:rPr>
      </w:pPr>
    </w:p>
    <w:p w14:paraId="7126B21F" w14:textId="77777777" w:rsidR="003A519C" w:rsidRDefault="00AC7BC0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1E514C89" w14:textId="77777777" w:rsidR="003A519C" w:rsidRDefault="003A519C">
      <w:pPr>
        <w:rPr>
          <w:del w:id="217" w:author="Ericsson (Rapporteur)" w:date="2025-04-25T16:11:00Z"/>
        </w:rPr>
      </w:pPr>
    </w:p>
    <w:p w14:paraId="748C389C" w14:textId="77777777" w:rsidR="003A519C" w:rsidRDefault="00AC7BC0">
      <w:pPr>
        <w:pStyle w:val="Heading4"/>
        <w:keepNext w:val="0"/>
        <w:keepLines w:val="0"/>
        <w:widowControl w:val="0"/>
        <w:rPr>
          <w:ins w:id="218" w:author="Ericsson (Rapporteur)" w:date="2025-04-25T16:11:00Z"/>
        </w:rPr>
      </w:pPr>
      <w:bookmarkStart w:id="219" w:name="_Toc45901493"/>
      <w:bookmarkStart w:id="220" w:name="_Toc20955183"/>
      <w:bookmarkStart w:id="221" w:name="_Toc29991378"/>
      <w:bookmarkStart w:id="222" w:name="_Toc44497485"/>
      <w:bookmarkStart w:id="223" w:name="_Toc36555778"/>
      <w:bookmarkStart w:id="224" w:name="_Toc45107873"/>
      <w:bookmarkStart w:id="225" w:name="_Toc120124641"/>
      <w:bookmarkStart w:id="226" w:name="_Toc105511284"/>
      <w:bookmarkStart w:id="227" w:name="_Toc105927816"/>
      <w:bookmarkStart w:id="228" w:name="_Toc99731153"/>
      <w:bookmarkStart w:id="229" w:name="_Toc99038890"/>
      <w:bookmarkStart w:id="230" w:name="_Toc106110356"/>
      <w:bookmarkStart w:id="231" w:name="_Toc175589395"/>
      <w:bookmarkStart w:id="232" w:name="_Toc113835793"/>
      <w:ins w:id="233" w:author="Ericsson (Rapporteur)" w:date="2025-04-25T16:11:00Z">
        <w:r>
          <w:t>9.3.1.</w:t>
        </w:r>
        <w:r>
          <w:rPr>
            <w:lang w:val="en-US"/>
          </w:rPr>
          <w:t>A</w:t>
        </w:r>
        <w:r>
          <w:tab/>
        </w:r>
        <w:bookmarkEnd w:id="219"/>
        <w:bookmarkEnd w:id="220"/>
        <w:bookmarkEnd w:id="221"/>
        <w:bookmarkEnd w:id="222"/>
        <w:bookmarkEnd w:id="223"/>
        <w:bookmarkEnd w:id="224"/>
        <w:r>
          <w:rPr>
            <w:lang w:val="en-US"/>
          </w:rPr>
          <w:t xml:space="preserve">Predicted </w:t>
        </w:r>
        <w:bookmarkStart w:id="234" w:name="OLE_LINK1"/>
        <w:r>
          <w:t>CCO Assistance Information</w:t>
        </w:r>
        <w:bookmarkEnd w:id="225"/>
        <w:bookmarkEnd w:id="226"/>
        <w:bookmarkEnd w:id="227"/>
        <w:bookmarkEnd w:id="228"/>
        <w:bookmarkEnd w:id="229"/>
        <w:bookmarkEnd w:id="230"/>
        <w:bookmarkEnd w:id="231"/>
        <w:bookmarkEnd w:id="232"/>
        <w:bookmarkEnd w:id="234"/>
      </w:ins>
    </w:p>
    <w:p w14:paraId="4264A17F" w14:textId="31E665BE" w:rsidR="003A519C" w:rsidRDefault="00AC7BC0">
      <w:pPr>
        <w:widowControl w:val="0"/>
        <w:rPr>
          <w:ins w:id="235" w:author="Ericsson (Rapporteur)" w:date="2025-04-25T16:11:00Z"/>
        </w:rPr>
      </w:pPr>
      <w:ins w:id="236" w:author="Ericsson (Rapporteur)" w:date="2025-04-25T16:11:00Z">
        <w:r>
          <w:t xml:space="preserve">This IE provides predicted assistance information for the </w:t>
        </w:r>
        <w:r>
          <w:rPr>
            <w:lang w:val="en-US"/>
          </w:rPr>
          <w:t xml:space="preserve">future </w:t>
        </w:r>
        <w:r w:rsidR="006D7B1B" w:rsidRPr="006D7B1B">
          <w:t xml:space="preserve">Coverage </w:t>
        </w:r>
        <w:r>
          <w:t xml:space="preserve">and </w:t>
        </w:r>
        <w:r w:rsidR="006D7B1B">
          <w:t>Capacity</w:t>
        </w:r>
        <w:r>
          <w:rPr>
            <w:rFonts w:eastAsia="Malgun Gothic" w:hint="eastAsia"/>
            <w:lang w:eastAsia="ko-KR"/>
          </w:rPr>
          <w:t xml:space="preserve"> Optimi</w:t>
        </w:r>
        <w:r w:rsidR="006D7B1B">
          <w:rPr>
            <w:rFonts w:eastAsia="Malgun Gothic"/>
            <w:lang w:eastAsia="ko-KR"/>
          </w:rPr>
          <w:t>s</w:t>
        </w:r>
        <w:r>
          <w:rPr>
            <w:rFonts w:eastAsia="Malgun Gothic" w:hint="eastAsia"/>
            <w:lang w:eastAsia="ko-KR"/>
          </w:rPr>
          <w:t>ation</w:t>
        </w:r>
        <w:r>
          <w:t xml:space="preserve"> (CCO) actions for predicted CCO issues.</w:t>
        </w:r>
      </w:ins>
    </w:p>
    <w:p w14:paraId="29946379" w14:textId="77777777" w:rsidR="003A519C" w:rsidRDefault="003A519C">
      <w:pPr>
        <w:widowControl w:val="0"/>
        <w:rPr>
          <w:ins w:id="237" w:author="Ericsson (Rapporteur)" w:date="2025-04-25T16:11:00Z"/>
        </w:rPr>
      </w:pPr>
    </w:p>
    <w:tbl>
      <w:tblPr>
        <w:tblW w:w="50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7"/>
        <w:gridCol w:w="1081"/>
        <w:gridCol w:w="1440"/>
        <w:gridCol w:w="1872"/>
        <w:gridCol w:w="2878"/>
      </w:tblGrid>
      <w:tr w:rsidR="003A519C" w14:paraId="313A77EE" w14:textId="77777777">
        <w:trPr>
          <w:tblHeader/>
          <w:ins w:id="238" w:author="Ericsson (Rapporteur)" w:date="2025-04-25T16:11:00Z"/>
        </w:trPr>
        <w:tc>
          <w:tcPr>
            <w:tcW w:w="1259" w:type="pct"/>
          </w:tcPr>
          <w:p w14:paraId="3CB8E6BC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ins w:id="239" w:author="Ericsson (Rapporteur)" w:date="2025-04-25T16:11:00Z"/>
                <w:lang w:eastAsia="ja-JP"/>
              </w:rPr>
            </w:pPr>
            <w:ins w:id="240" w:author="Ericsson (Rapporteur)" w:date="2025-04-25T16:11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556" w:type="pct"/>
          </w:tcPr>
          <w:p w14:paraId="1C78829B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ins w:id="241" w:author="Ericsson (Rapporteur)" w:date="2025-04-25T16:11:00Z"/>
                <w:lang w:eastAsia="ja-JP"/>
              </w:rPr>
            </w:pPr>
            <w:ins w:id="242" w:author="Ericsson (Rapporteur)" w:date="2025-04-25T16:11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741" w:type="pct"/>
          </w:tcPr>
          <w:p w14:paraId="563732A6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ins w:id="243" w:author="Ericsson (Rapporteur)" w:date="2025-04-25T16:11:00Z"/>
                <w:lang w:eastAsia="ja-JP"/>
              </w:rPr>
            </w:pPr>
            <w:ins w:id="244" w:author="Ericsson (Rapporteur)" w:date="2025-04-25T16:11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963" w:type="pct"/>
          </w:tcPr>
          <w:p w14:paraId="1E9EE8F1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ins w:id="245" w:author="Ericsson (Rapporteur)" w:date="2025-04-25T16:11:00Z"/>
                <w:lang w:eastAsia="ja-JP"/>
              </w:rPr>
            </w:pPr>
            <w:ins w:id="246" w:author="Ericsson (Rapporteur)" w:date="2025-04-25T16:11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481" w:type="pct"/>
          </w:tcPr>
          <w:p w14:paraId="515B28D6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ins w:id="247" w:author="Ericsson (Rapporteur)" w:date="2025-04-25T16:11:00Z"/>
                <w:lang w:eastAsia="ja-JP"/>
              </w:rPr>
            </w:pPr>
            <w:ins w:id="248" w:author="Ericsson (Rapporteur)" w:date="2025-04-25T16:11:00Z">
              <w:r>
                <w:rPr>
                  <w:lang w:eastAsia="ja-JP"/>
                </w:rPr>
                <w:t>Semantics description</w:t>
              </w:r>
            </w:ins>
          </w:p>
        </w:tc>
      </w:tr>
      <w:tr w:rsidR="003A519C" w14:paraId="2390CAA1" w14:textId="77777777">
        <w:trPr>
          <w:ins w:id="249" w:author="Ericsson (Rapporteur)" w:date="2025-04-25T16:11:00Z"/>
        </w:trPr>
        <w:tc>
          <w:tcPr>
            <w:tcW w:w="1259" w:type="pct"/>
          </w:tcPr>
          <w:p w14:paraId="2B17A54D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250" w:author="Ericsson (Rapporteur)" w:date="2025-04-25T16:11:00Z"/>
                <w:lang w:val="en-US" w:eastAsia="ja-JP"/>
              </w:rPr>
            </w:pPr>
            <w:ins w:id="251" w:author="Ericsson (Rapporteur)" w:date="2025-04-25T16:11:00Z">
              <w:r>
                <w:rPr>
                  <w:rFonts w:cs="Arial"/>
                  <w:bCs/>
                  <w:szCs w:val="18"/>
                  <w:lang w:val="en-US" w:eastAsia="ja-JP"/>
                </w:rPr>
                <w:t xml:space="preserve">Predicted </w:t>
              </w:r>
              <w:r>
                <w:rPr>
                  <w:rFonts w:cs="Arial"/>
                  <w:bCs/>
                  <w:szCs w:val="18"/>
                  <w:lang w:eastAsia="ja-JP"/>
                </w:rPr>
                <w:t xml:space="preserve">CCO </w:t>
              </w:r>
              <w:r>
                <w:rPr>
                  <w:rFonts w:cs="Arial"/>
                  <w:bCs/>
                  <w:szCs w:val="18"/>
                  <w:lang w:val="en-US" w:eastAsia="ja-JP"/>
                </w:rPr>
                <w:t>i</w:t>
              </w:r>
              <w:r>
                <w:rPr>
                  <w:rFonts w:cs="Arial"/>
                  <w:bCs/>
                  <w:szCs w:val="18"/>
                  <w:lang w:eastAsia="ja-JP"/>
                </w:rPr>
                <w:t xml:space="preserve">ssue </w:t>
              </w:r>
            </w:ins>
          </w:p>
        </w:tc>
        <w:tc>
          <w:tcPr>
            <w:tcW w:w="556" w:type="pct"/>
          </w:tcPr>
          <w:p w14:paraId="452D4B85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252" w:author="Ericsson (Rapporteur)" w:date="2025-04-25T16:11:00Z"/>
                <w:lang w:eastAsia="ja-JP"/>
              </w:rPr>
            </w:pPr>
            <w:ins w:id="253" w:author="Ericsson (Rapporteur)" w:date="2025-04-25T16:11:00Z">
              <w:r>
                <w:t>O</w:t>
              </w:r>
            </w:ins>
          </w:p>
        </w:tc>
        <w:tc>
          <w:tcPr>
            <w:tcW w:w="741" w:type="pct"/>
          </w:tcPr>
          <w:p w14:paraId="75B71145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254" w:author="Ericsson (Rapporteur)" w:date="2025-04-25T16:11:00Z"/>
                <w:lang w:eastAsia="ja-JP"/>
              </w:rPr>
            </w:pPr>
          </w:p>
        </w:tc>
        <w:tc>
          <w:tcPr>
            <w:tcW w:w="963" w:type="pct"/>
          </w:tcPr>
          <w:p w14:paraId="0B1E69BF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255" w:author="Ericsson (Rapporteur)" w:date="2025-04-25T16:11:00Z"/>
                <w:lang w:eastAsia="ja-JP"/>
              </w:rPr>
            </w:pPr>
            <w:ins w:id="256" w:author="Ericsson (Rapporteur)" w:date="2025-04-25T16:11:00Z">
              <w:r>
                <w:rPr>
                  <w:rFonts w:cs="Arial"/>
                  <w:szCs w:val="18"/>
                  <w:lang w:eastAsia="ja-JP"/>
                </w:rPr>
                <w:t>ENUMERATED (coverage, cell edge capacity, ...)</w:t>
              </w:r>
            </w:ins>
          </w:p>
        </w:tc>
        <w:tc>
          <w:tcPr>
            <w:tcW w:w="1481" w:type="pct"/>
          </w:tcPr>
          <w:p w14:paraId="28CB8A99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257" w:author="Ericsson (Rapporteur)" w:date="2025-04-25T16:11:00Z"/>
                <w:lang w:eastAsia="ja-JP"/>
              </w:rPr>
            </w:pPr>
            <w:ins w:id="258" w:author="Ericsson (Rapporteur)" w:date="2025-04-25T16:11:00Z">
              <w:r>
                <w:rPr>
                  <w:rFonts w:cs="Arial"/>
                  <w:szCs w:val="18"/>
                  <w:lang w:eastAsia="ja-JP"/>
                </w:rPr>
                <w:t xml:space="preserve">Indicates the type of </w:t>
              </w:r>
              <w:r>
                <w:rPr>
                  <w:rFonts w:cs="Arial"/>
                  <w:szCs w:val="18"/>
                  <w:lang w:val="en-US" w:eastAsia="ja-JP"/>
                </w:rPr>
                <w:t xml:space="preserve">predicted </w:t>
              </w:r>
              <w:r>
                <w:rPr>
                  <w:rFonts w:cs="Arial"/>
                  <w:szCs w:val="18"/>
                  <w:lang w:eastAsia="ja-JP"/>
                </w:rPr>
                <w:t>CCO issue.</w:t>
              </w:r>
            </w:ins>
          </w:p>
        </w:tc>
      </w:tr>
      <w:tr w:rsidR="003A519C" w14:paraId="0BB37E34" w14:textId="77777777">
        <w:trPr>
          <w:ins w:id="259" w:author="Ericsson (Rapporteur)" w:date="2025-04-25T16:11:00Z"/>
        </w:trPr>
        <w:tc>
          <w:tcPr>
            <w:tcW w:w="1259" w:type="pct"/>
          </w:tcPr>
          <w:p w14:paraId="04BA3B10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260" w:author="Ericsson (Rapporteur)" w:date="2025-04-25T16:11:00Z"/>
                <w:lang w:eastAsia="ja-JP"/>
              </w:rPr>
            </w:pPr>
            <w:bookmarkStart w:id="261" w:name="OLE_LINK10" w:colFirst="0" w:colLast="3"/>
            <w:ins w:id="262" w:author="Ericsson (Rapporteur)" w:date="2025-04-25T16:11:00Z">
              <w:r>
                <w:rPr>
                  <w:rFonts w:cs="Arial"/>
                  <w:bCs/>
                  <w:szCs w:val="18"/>
                  <w:lang w:val="en-US" w:eastAsia="ja-JP"/>
                </w:rPr>
                <w:t xml:space="preserve">Predicted </w:t>
              </w:r>
              <w:r>
                <w:rPr>
                  <w:rFonts w:cs="Arial"/>
                  <w:bCs/>
                  <w:szCs w:val="18"/>
                  <w:lang w:eastAsia="ja-JP"/>
                </w:rPr>
                <w:t>Affected Cells and Beams</w:t>
              </w:r>
            </w:ins>
          </w:p>
        </w:tc>
        <w:tc>
          <w:tcPr>
            <w:tcW w:w="556" w:type="pct"/>
          </w:tcPr>
          <w:p w14:paraId="77788D9B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263" w:author="Ericsson (Rapporteur)" w:date="2025-04-25T16:11:00Z"/>
                <w:lang w:eastAsia="ja-JP"/>
              </w:rPr>
            </w:pPr>
            <w:ins w:id="264" w:author="Ericsson (Rapporteur)" w:date="2025-04-25T16:11:00Z">
              <w:r>
                <w:t>O</w:t>
              </w:r>
            </w:ins>
          </w:p>
        </w:tc>
        <w:tc>
          <w:tcPr>
            <w:tcW w:w="741" w:type="pct"/>
          </w:tcPr>
          <w:p w14:paraId="66DD675F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265" w:author="Ericsson (Rapporteur)" w:date="2025-04-25T16:11:00Z"/>
                <w:lang w:eastAsia="ja-JP"/>
              </w:rPr>
            </w:pPr>
          </w:p>
        </w:tc>
        <w:tc>
          <w:tcPr>
            <w:tcW w:w="963" w:type="pct"/>
          </w:tcPr>
          <w:p w14:paraId="4E1176B6" w14:textId="4F8B3A9B" w:rsidR="003831D7" w:rsidRPr="00A20C13" w:rsidRDefault="003831D7" w:rsidP="00A20C13">
            <w:pPr>
              <w:widowControl w:val="0"/>
              <w:rPr>
                <w:ins w:id="266" w:author="Ericsson (Rapporteur)" w:date="2025-04-25T16:11:00Z"/>
                <w:rFonts w:cs="Arial"/>
                <w:bCs/>
                <w:szCs w:val="18"/>
              </w:rPr>
            </w:pPr>
            <w:bookmarkStart w:id="267" w:name="OLE_LINK6"/>
            <w:ins w:id="268" w:author="Ericsson (Rapporteur)" w:date="2025-04-25T16:11:00Z">
              <w:r w:rsidRPr="00116419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Affected Cells and Beams</w:t>
              </w:r>
            </w:ins>
          </w:p>
          <w:p w14:paraId="56D38F49" w14:textId="2E74B35B" w:rsidR="003A519C" w:rsidRDefault="00AC7BC0">
            <w:pPr>
              <w:pStyle w:val="TAL"/>
              <w:keepNext w:val="0"/>
              <w:keepLines w:val="0"/>
              <w:widowControl w:val="0"/>
              <w:rPr>
                <w:ins w:id="269" w:author="Ericsson (Rapporteur)" w:date="2025-04-25T16:11:00Z"/>
                <w:lang w:eastAsia="ja-JP"/>
              </w:rPr>
            </w:pPr>
            <w:ins w:id="270" w:author="Ericsson (Rapporteur)" w:date="2025-04-25T16:11:00Z">
              <w:r>
                <w:rPr>
                  <w:rFonts w:eastAsia="Malgun Gothic"/>
                  <w:szCs w:val="18"/>
                </w:rPr>
                <w:t>9.3.1.212</w:t>
              </w:r>
              <w:bookmarkEnd w:id="267"/>
            </w:ins>
          </w:p>
        </w:tc>
        <w:tc>
          <w:tcPr>
            <w:tcW w:w="1481" w:type="pct"/>
          </w:tcPr>
          <w:p w14:paraId="0D2CD351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271" w:author="Ericsson (Rapporteur)" w:date="2025-04-25T16:11:00Z"/>
                <w:lang w:eastAsia="ja-JP"/>
              </w:rPr>
            </w:pPr>
          </w:p>
        </w:tc>
      </w:tr>
      <w:bookmarkEnd w:id="261"/>
      <w:tr w:rsidR="006D7B1B" w14:paraId="58E3556A" w14:textId="77777777">
        <w:trPr>
          <w:ins w:id="272" w:author="Ericsson (Rapporteur)" w:date="2025-04-25T16:11:00Z"/>
        </w:trPr>
        <w:tc>
          <w:tcPr>
            <w:tcW w:w="1259" w:type="pct"/>
          </w:tcPr>
          <w:p w14:paraId="7FFD5812" w14:textId="77777777" w:rsidR="006D7B1B" w:rsidRDefault="006D7B1B" w:rsidP="006D7B1B">
            <w:pPr>
              <w:pStyle w:val="TAL"/>
              <w:keepNext w:val="0"/>
              <w:keepLines w:val="0"/>
              <w:widowControl w:val="0"/>
              <w:rPr>
                <w:ins w:id="273" w:author="Ericsson (Rapporteur)" w:date="2025-04-25T16:11:00Z"/>
                <w:rFonts w:cs="Arial"/>
                <w:bCs/>
                <w:szCs w:val="18"/>
                <w:lang w:val="en-US" w:eastAsia="ja-JP"/>
              </w:rPr>
            </w:pPr>
            <w:ins w:id="274" w:author="Ericsson (Rapporteur)" w:date="2025-04-25T16:11:00Z">
              <w:r>
                <w:rPr>
                  <w:rFonts w:cs="Arial"/>
                  <w:szCs w:val="18"/>
                  <w:lang w:val="en-US" w:eastAsia="zh-CN"/>
                </w:rPr>
                <w:t xml:space="preserve">Time </w:t>
              </w:r>
              <w:r>
                <w:rPr>
                  <w:rFonts w:eastAsia="SimSun" w:cs="Arial" w:hint="eastAsia"/>
                  <w:szCs w:val="18"/>
                  <w:lang w:val="en-US" w:eastAsia="zh-CN"/>
                </w:rPr>
                <w:t xml:space="preserve">for </w:t>
              </w:r>
              <w:r>
                <w:rPr>
                  <w:rFonts w:eastAsia="SimSun" w:cs="Arial"/>
                  <w:szCs w:val="18"/>
                  <w:lang w:val="en-US" w:eastAsia="zh-CN"/>
                </w:rPr>
                <w:t>Predicted CCO Issue</w:t>
              </w:r>
            </w:ins>
          </w:p>
        </w:tc>
        <w:tc>
          <w:tcPr>
            <w:tcW w:w="556" w:type="pct"/>
          </w:tcPr>
          <w:p w14:paraId="352899CF" w14:textId="77777777" w:rsidR="006D7B1B" w:rsidRDefault="006D7B1B" w:rsidP="006D7B1B">
            <w:pPr>
              <w:pStyle w:val="TAL"/>
              <w:keepNext w:val="0"/>
              <w:keepLines w:val="0"/>
              <w:widowControl w:val="0"/>
              <w:rPr>
                <w:ins w:id="275" w:author="Ericsson (Rapporteur)" w:date="2025-04-25T16:11:00Z"/>
                <w:rFonts w:eastAsia="SimSun"/>
                <w:lang w:val="en-US" w:eastAsia="zh-CN"/>
              </w:rPr>
            </w:pPr>
            <w:ins w:id="276" w:author="Ericsson (Rapporteur)" w:date="2025-04-25T16:11:00Z">
              <w:r>
                <w:rPr>
                  <w:rFonts w:eastAsia="SimSun" w:hint="eastAsia"/>
                  <w:lang w:val="en-US" w:eastAsia="zh-CN"/>
                </w:rPr>
                <w:t>O</w:t>
              </w:r>
            </w:ins>
          </w:p>
        </w:tc>
        <w:tc>
          <w:tcPr>
            <w:tcW w:w="741" w:type="pct"/>
          </w:tcPr>
          <w:p w14:paraId="71A169FF" w14:textId="0C586A41" w:rsidR="006D7B1B" w:rsidRDefault="006D7B1B" w:rsidP="006D7B1B">
            <w:pPr>
              <w:pStyle w:val="TAL"/>
              <w:keepNext w:val="0"/>
              <w:keepLines w:val="0"/>
              <w:widowControl w:val="0"/>
              <w:rPr>
                <w:ins w:id="277" w:author="Ericsson (Rapporteur)" w:date="2025-04-25T16:11:00Z"/>
                <w:lang w:eastAsia="ja-JP"/>
              </w:rPr>
            </w:pPr>
            <w:ins w:id="278" w:author="Ericsson (Rapporteur)" w:date="2025-04-25T16:11:00Z">
              <w:r>
                <w:rPr>
                  <w:rFonts w:eastAsia="SimSun" w:hint="eastAsia"/>
                  <w:lang w:val="en-US" w:eastAsia="zh-CN"/>
                </w:rPr>
                <w:t>INTEGER (</w:t>
              </w:r>
              <w:r>
                <w:rPr>
                  <w:rFonts w:eastAsia="SimSun"/>
                  <w:lang w:val="en-US" w:eastAsia="zh-CN"/>
                </w:rPr>
                <w:t>1</w:t>
              </w:r>
              <w:r>
                <w:rPr>
                  <w:rFonts w:eastAsia="SimSun" w:hint="eastAsia"/>
                  <w:lang w:val="en-US" w:eastAsia="zh-CN"/>
                </w:rPr>
                <w:t>..</w:t>
              </w:r>
              <w:r w:rsidR="00C951F3">
                <w:rPr>
                  <w:rFonts w:eastAsia="SimSun"/>
                  <w:lang w:val="en-US" w:eastAsia="zh-CN"/>
                </w:rPr>
                <w:t>60</w:t>
              </w:r>
              <w:r>
                <w:rPr>
                  <w:rFonts w:eastAsia="SimSun" w:hint="eastAsia"/>
                  <w:lang w:val="en-US" w:eastAsia="zh-CN"/>
                </w:rPr>
                <w:t>, ...)</w:t>
              </w:r>
            </w:ins>
          </w:p>
        </w:tc>
        <w:tc>
          <w:tcPr>
            <w:tcW w:w="963" w:type="pct"/>
          </w:tcPr>
          <w:p w14:paraId="4CDE9D60" w14:textId="77777777" w:rsidR="006D7B1B" w:rsidRDefault="006D7B1B" w:rsidP="006D7B1B">
            <w:pPr>
              <w:pStyle w:val="TAL"/>
              <w:keepNext w:val="0"/>
              <w:keepLines w:val="0"/>
              <w:widowControl w:val="0"/>
              <w:rPr>
                <w:ins w:id="279" w:author="Ericsson (Rapporteur)" w:date="2025-04-25T16:11:00Z"/>
                <w:bCs/>
                <w:lang w:val="en-US" w:eastAsia="zh-CN"/>
              </w:rPr>
            </w:pPr>
          </w:p>
        </w:tc>
        <w:tc>
          <w:tcPr>
            <w:tcW w:w="1481" w:type="pct"/>
          </w:tcPr>
          <w:p w14:paraId="225C63E0" w14:textId="4B9F93A9" w:rsidR="006D7B1B" w:rsidRDefault="006D7B1B" w:rsidP="006D7B1B">
            <w:pPr>
              <w:pStyle w:val="TAL"/>
              <w:keepNext w:val="0"/>
              <w:keepLines w:val="0"/>
              <w:widowControl w:val="0"/>
              <w:rPr>
                <w:ins w:id="280" w:author="Ericsson (Rapporteur)" w:date="2025-04-25T16:11:00Z"/>
                <w:bCs/>
                <w:lang w:val="en-US" w:eastAsia="zh-CN"/>
              </w:rPr>
            </w:pPr>
            <w:ins w:id="281" w:author="Ericsson (Rapporteur)" w:date="2025-04-25T16:11:00Z">
              <w:r>
                <w:rPr>
                  <w:bCs/>
                  <w:lang w:val="en-US" w:eastAsia="zh-CN"/>
                </w:rPr>
                <w:t xml:space="preserve">Indicates the time when the </w:t>
              </w:r>
              <w:r>
                <w:rPr>
                  <w:rFonts w:hint="eastAsia"/>
                  <w:bCs/>
                  <w:lang w:val="en-US" w:eastAsia="zh-CN"/>
                </w:rPr>
                <w:t xml:space="preserve">predicted CCO issue </w:t>
              </w:r>
              <w:r>
                <w:rPr>
                  <w:bCs/>
                  <w:lang w:val="en-US" w:eastAsia="zh-CN"/>
                </w:rPr>
                <w:t>will happen from the time of receiving this information, in seconds.</w:t>
              </w:r>
            </w:ins>
          </w:p>
          <w:p w14:paraId="134854A1" w14:textId="77777777" w:rsidR="006D7B1B" w:rsidRDefault="006D7B1B" w:rsidP="006D7B1B">
            <w:pPr>
              <w:pStyle w:val="TAL"/>
              <w:keepNext w:val="0"/>
              <w:keepLines w:val="0"/>
              <w:widowControl w:val="0"/>
              <w:rPr>
                <w:ins w:id="282" w:author="Ericsson (Rapporteur)" w:date="2025-04-25T16:11:00Z"/>
                <w:lang w:eastAsia="ja-JP"/>
              </w:rPr>
            </w:pPr>
          </w:p>
        </w:tc>
      </w:tr>
    </w:tbl>
    <w:p w14:paraId="2450B4CD" w14:textId="77777777" w:rsidR="003A519C" w:rsidRDefault="003A519C">
      <w:pPr>
        <w:rPr>
          <w:ins w:id="283" w:author="Ericsson (Rapporteur)" w:date="2025-04-25T16:11:00Z"/>
        </w:rPr>
      </w:pPr>
    </w:p>
    <w:p w14:paraId="4734E886" w14:textId="77777777" w:rsidR="003A519C" w:rsidRDefault="00AC7BC0">
      <w:pPr>
        <w:pStyle w:val="Heading4"/>
        <w:keepNext w:val="0"/>
        <w:keepLines w:val="0"/>
        <w:widowControl w:val="0"/>
        <w:rPr>
          <w:ins w:id="284" w:author="Ericsson (Rapporteur)" w:date="2025-04-25T16:11:00Z"/>
          <w:rFonts w:cs="Arial"/>
          <w:szCs w:val="18"/>
          <w:lang w:val="en-US" w:eastAsia="zh-CN"/>
        </w:rPr>
      </w:pPr>
      <w:ins w:id="285" w:author="Ericsson (Rapporteur)" w:date="2025-04-25T16:11:00Z">
        <w:r>
          <w:t>9.3.1.</w:t>
        </w:r>
        <w:r>
          <w:rPr>
            <w:rFonts w:eastAsia="SimSun" w:hint="eastAsia"/>
            <w:lang w:val="en-US" w:eastAsia="zh-CN"/>
          </w:rPr>
          <w:t>B</w:t>
        </w:r>
        <w:r>
          <w:tab/>
        </w:r>
        <w:r>
          <w:rPr>
            <w:rFonts w:cs="Arial" w:hint="eastAsia"/>
            <w:szCs w:val="18"/>
            <w:lang w:val="en-US" w:eastAsia="zh-CN"/>
          </w:rPr>
          <w:t>Future Coverage Modification Notification</w:t>
        </w:r>
      </w:ins>
    </w:p>
    <w:p w14:paraId="53C94488" w14:textId="77777777" w:rsidR="003A519C" w:rsidRDefault="00AC7BC0">
      <w:pPr>
        <w:rPr>
          <w:ins w:id="286" w:author="Ericsson (Rapporteur)" w:date="2025-04-25T16:11:00Z"/>
        </w:rPr>
      </w:pPr>
      <w:ins w:id="287" w:author="Ericsson (Rapporteur)" w:date="2025-04-25T16:11:00Z">
        <w:r>
          <w:rPr>
            <w:rFonts w:hint="eastAsia"/>
          </w:rPr>
          <w:t>This IE includes a list of cells and/or SS/PBCH block indexes with the corresponding future coverage configuration selected by a gNB-DU.</w:t>
        </w:r>
      </w:ins>
    </w:p>
    <w:tbl>
      <w:tblPr>
        <w:tblW w:w="5048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2"/>
        <w:gridCol w:w="1079"/>
        <w:gridCol w:w="1439"/>
        <w:gridCol w:w="1872"/>
        <w:gridCol w:w="2879"/>
      </w:tblGrid>
      <w:tr w:rsidR="003A519C" w14:paraId="7C4D3201" w14:textId="77777777" w:rsidTr="009320F7">
        <w:trPr>
          <w:tblHeader/>
          <w:ins w:id="288" w:author="Ericsson (Rapporteur)" w:date="2025-04-25T16:11:00Z"/>
        </w:trPr>
        <w:tc>
          <w:tcPr>
            <w:tcW w:w="1261" w:type="pct"/>
          </w:tcPr>
          <w:p w14:paraId="6B56E5CD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ins w:id="289" w:author="Ericsson (Rapporteur)" w:date="2025-04-25T16:11:00Z"/>
                <w:lang w:eastAsia="ja-JP"/>
              </w:rPr>
            </w:pPr>
            <w:ins w:id="290" w:author="Ericsson (Rapporteur)" w:date="2025-04-25T16:11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555" w:type="pct"/>
          </w:tcPr>
          <w:p w14:paraId="7FBAE5DA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ins w:id="291" w:author="Ericsson (Rapporteur)" w:date="2025-04-25T16:11:00Z"/>
                <w:lang w:eastAsia="ja-JP"/>
              </w:rPr>
            </w:pPr>
            <w:ins w:id="292" w:author="Ericsson (Rapporteur)" w:date="2025-04-25T16:11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740" w:type="pct"/>
          </w:tcPr>
          <w:p w14:paraId="4010CA1E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ins w:id="293" w:author="Ericsson (Rapporteur)" w:date="2025-04-25T16:11:00Z"/>
                <w:lang w:eastAsia="ja-JP"/>
              </w:rPr>
            </w:pPr>
            <w:ins w:id="294" w:author="Ericsson (Rapporteur)" w:date="2025-04-25T16:11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963" w:type="pct"/>
          </w:tcPr>
          <w:p w14:paraId="5F26A65B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ins w:id="295" w:author="Ericsson (Rapporteur)" w:date="2025-04-25T16:11:00Z"/>
                <w:lang w:eastAsia="ja-JP"/>
              </w:rPr>
            </w:pPr>
            <w:ins w:id="296" w:author="Ericsson (Rapporteur)" w:date="2025-04-25T16:11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481" w:type="pct"/>
          </w:tcPr>
          <w:p w14:paraId="68C8D982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ins w:id="297" w:author="Ericsson (Rapporteur)" w:date="2025-04-25T16:11:00Z"/>
                <w:lang w:eastAsia="ja-JP"/>
              </w:rPr>
            </w:pPr>
            <w:ins w:id="298" w:author="Ericsson (Rapporteur)" w:date="2025-04-25T16:11:00Z">
              <w:r>
                <w:rPr>
                  <w:lang w:eastAsia="ja-JP"/>
                </w:rPr>
                <w:t>Semantics description</w:t>
              </w:r>
            </w:ins>
          </w:p>
        </w:tc>
      </w:tr>
      <w:tr w:rsidR="003A519C" w14:paraId="5EF68447" w14:textId="77777777" w:rsidTr="009320F7">
        <w:trPr>
          <w:ins w:id="299" w:author="Ericsson (Rapporteur)" w:date="2025-04-25T16:11:00Z"/>
        </w:trPr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45224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300" w:author="Ericsson (Rapporteur)" w:date="2025-04-25T16:11:00Z"/>
                <w:rFonts w:cs="Arial"/>
                <w:szCs w:val="18"/>
                <w:lang w:val="en-US" w:eastAsia="zh-CN"/>
              </w:rPr>
            </w:pPr>
            <w:ins w:id="301" w:author="Ericsson (Rapporteur)" w:date="2025-04-25T16:11:00Z">
              <w:r>
                <w:rPr>
                  <w:rFonts w:cs="Arial"/>
                  <w:b/>
                  <w:bCs/>
                  <w:szCs w:val="18"/>
                  <w:lang w:val="en-US" w:eastAsia="zh-CN"/>
                </w:rPr>
                <w:t xml:space="preserve">Future Coverage Modification </w:t>
              </w:r>
              <w:r>
                <w:rPr>
                  <w:rFonts w:cs="Arial" w:hint="eastAsia"/>
                  <w:b/>
                  <w:bCs/>
                  <w:szCs w:val="18"/>
                  <w:lang w:val="en-US" w:eastAsia="zh-CN"/>
                </w:rPr>
                <w:t xml:space="preserve">Notification </w:t>
              </w:r>
              <w:r>
                <w:rPr>
                  <w:rFonts w:cs="Arial"/>
                  <w:b/>
                  <w:bCs/>
                  <w:szCs w:val="18"/>
                  <w:lang w:val="en-US" w:eastAsia="zh-CN"/>
                </w:rPr>
                <w:t>List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FF9A2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302" w:author="Ericsson (Rapporteur)" w:date="2025-04-25T16:11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88B6C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303" w:author="Ericsson (Rapporteur)" w:date="2025-04-25T16:11:00Z"/>
                <w:rFonts w:cs="Arial"/>
                <w:szCs w:val="18"/>
                <w:lang w:val="en-US" w:eastAsia="ja-JP"/>
              </w:rPr>
            </w:pPr>
            <w:ins w:id="304" w:author="Ericsson (Rapporteur)" w:date="2025-04-25T16:11:00Z">
              <w:r>
                <w:rPr>
                  <w:rFonts w:cs="Arial"/>
                  <w:i/>
                  <w:iCs/>
                  <w:szCs w:val="18"/>
                  <w:lang w:val="en-US" w:eastAsia="ja-JP"/>
                </w:rPr>
                <w:t>1</w:t>
              </w:r>
            </w:ins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9AAB1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305" w:author="Ericsson (Rapporteur)" w:date="2025-04-25T16:11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616D2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306" w:author="Ericsson (Rapporteur)" w:date="2025-04-25T16:11:00Z"/>
                <w:rFonts w:cs="Arial"/>
                <w:szCs w:val="18"/>
                <w:lang w:eastAsia="ja-JP"/>
              </w:rPr>
            </w:pPr>
          </w:p>
        </w:tc>
      </w:tr>
      <w:tr w:rsidR="003A519C" w14:paraId="5737C3C4" w14:textId="77777777" w:rsidTr="009320F7">
        <w:trPr>
          <w:ins w:id="307" w:author="Ericsson (Rapporteur)" w:date="2025-04-25T16:11:00Z"/>
        </w:trPr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D79BA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308" w:author="Ericsson (Rapporteur)" w:date="2025-04-25T16:11:00Z"/>
                <w:rFonts w:cs="Arial"/>
                <w:b/>
                <w:bCs/>
                <w:szCs w:val="18"/>
                <w:lang w:val="en-US" w:eastAsia="zh-CN"/>
              </w:rPr>
            </w:pPr>
            <w:ins w:id="309" w:author="Ericsson (Rapporteur)" w:date="2025-04-25T16:11:00Z">
              <w:r>
                <w:rPr>
                  <w:rFonts w:cs="Arial"/>
                  <w:b/>
                  <w:bCs/>
                  <w:szCs w:val="18"/>
                  <w:lang w:val="en-US" w:eastAsia="zh-CN"/>
                </w:rPr>
                <w:t xml:space="preserve">  &gt;Future Coverage Modification </w:t>
              </w:r>
              <w:r>
                <w:rPr>
                  <w:rFonts w:cs="Arial" w:hint="eastAsia"/>
                  <w:b/>
                  <w:bCs/>
                  <w:szCs w:val="18"/>
                  <w:lang w:val="en-US" w:eastAsia="zh-CN"/>
                </w:rPr>
                <w:t xml:space="preserve">Notification </w:t>
              </w:r>
              <w:r>
                <w:rPr>
                  <w:rFonts w:cs="Arial"/>
                  <w:b/>
                  <w:bCs/>
                  <w:szCs w:val="18"/>
                  <w:lang w:val="en-US" w:eastAsia="zh-CN"/>
                </w:rPr>
                <w:t>Item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3978E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310" w:author="Ericsson (Rapporteur)" w:date="2025-04-25T16:11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A0B43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311" w:author="Ericsson (Rapporteur)" w:date="2025-04-25T16:11:00Z"/>
                <w:rFonts w:cs="Arial"/>
                <w:szCs w:val="18"/>
                <w:lang w:val="en-US" w:eastAsia="ja-JP"/>
              </w:rPr>
            </w:pPr>
            <w:ins w:id="312" w:author="Ericsson (Rapporteur)" w:date="2025-04-25T16:11:00Z">
              <w:r>
                <w:rPr>
                  <w:rFonts w:cs="Arial"/>
                  <w:szCs w:val="18"/>
                  <w:lang w:val="en-US" w:eastAsia="ja-JP"/>
                </w:rPr>
                <w:t>1..&lt;</w:t>
              </w:r>
              <w:r>
                <w:t>maxCellingNBDU</w:t>
              </w:r>
              <w:r>
                <w:rPr>
                  <w:rFonts w:cs="Arial"/>
                  <w:szCs w:val="18"/>
                  <w:lang w:val="en-US" w:eastAsia="ja-JP"/>
                </w:rPr>
                <w:t>&gt;</w:t>
              </w:r>
            </w:ins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ED9BC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313" w:author="Ericsson (Rapporteur)" w:date="2025-04-25T16:11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3FDAD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314" w:author="Ericsson (Rapporteur)" w:date="2025-04-25T16:11:00Z"/>
                <w:rFonts w:cs="Arial"/>
                <w:szCs w:val="18"/>
                <w:lang w:eastAsia="ja-JP"/>
              </w:rPr>
            </w:pPr>
          </w:p>
        </w:tc>
      </w:tr>
      <w:tr w:rsidR="003A519C" w14:paraId="4F2B59FA" w14:textId="77777777" w:rsidTr="009320F7">
        <w:trPr>
          <w:ins w:id="315" w:author="Ericsson (Rapporteur)" w:date="2025-04-25T16:11:00Z"/>
        </w:trPr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E21F4" w14:textId="31BDED77" w:rsidR="003A519C" w:rsidRDefault="00AC7BC0">
            <w:pPr>
              <w:pStyle w:val="TAL"/>
              <w:keepNext w:val="0"/>
              <w:keepLines w:val="0"/>
              <w:widowControl w:val="0"/>
              <w:rPr>
                <w:ins w:id="316" w:author="Ericsson (Rapporteur)" w:date="2025-04-25T16:11:00Z"/>
                <w:rFonts w:cs="Arial"/>
                <w:b/>
                <w:bCs/>
                <w:szCs w:val="18"/>
                <w:lang w:val="en-US" w:eastAsia="zh-CN"/>
              </w:rPr>
            </w:pPr>
            <w:ins w:id="317" w:author="Ericsson (Rapporteur)" w:date="2025-04-25T16:11:00Z">
              <w:r>
                <w:rPr>
                  <w:rFonts w:cs="Arial"/>
                  <w:szCs w:val="18"/>
                  <w:lang w:val="en-US" w:eastAsia="zh-CN"/>
                </w:rPr>
                <w:t xml:space="preserve">    &gt;&gt;N</w:t>
              </w:r>
              <w:r w:rsidR="00551BB3">
                <w:rPr>
                  <w:rFonts w:cs="Arial"/>
                  <w:szCs w:val="18"/>
                  <w:lang w:val="en-US" w:eastAsia="zh-CN"/>
                </w:rPr>
                <w:t>R</w:t>
              </w:r>
              <w:r>
                <w:rPr>
                  <w:rFonts w:cs="Arial"/>
                  <w:szCs w:val="18"/>
                  <w:lang w:val="en-US" w:eastAsia="zh-CN"/>
                </w:rPr>
                <w:t xml:space="preserve"> CGI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948C2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318" w:author="Ericsson (Rapporteur)" w:date="2025-04-25T16:11:00Z"/>
                <w:rFonts w:cs="Arial"/>
                <w:szCs w:val="18"/>
                <w:lang w:val="en-US" w:eastAsia="zh-CN"/>
              </w:rPr>
            </w:pPr>
            <w:ins w:id="319" w:author="Ericsson (Rapporteur)" w:date="2025-04-25T16:11:00Z">
              <w:r>
                <w:rPr>
                  <w:rFonts w:cs="Arial"/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92062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320" w:author="Ericsson (Rapporteur)" w:date="2025-04-25T16:11:00Z"/>
                <w:rFonts w:cs="Arial"/>
                <w:szCs w:val="18"/>
                <w:lang w:val="en-US" w:eastAsia="ja-JP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C0446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321" w:author="Ericsson (Rapporteur)" w:date="2025-04-25T16:11:00Z"/>
                <w:rFonts w:cs="Arial"/>
                <w:szCs w:val="18"/>
                <w:lang w:val="en-US" w:eastAsia="zh-CN"/>
              </w:rPr>
            </w:pPr>
            <w:ins w:id="322" w:author="Ericsson (Rapporteur)" w:date="2025-04-25T16:11:00Z">
              <w:r>
                <w:rPr>
                  <w:rFonts w:cs="Arial"/>
                  <w:szCs w:val="18"/>
                  <w:lang w:val="en-US" w:eastAsia="zh-CN"/>
                </w:rPr>
                <w:t>9.3.1.12</w:t>
              </w:r>
            </w:ins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CE5DE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323" w:author="Ericsson (Rapporteur)" w:date="2025-04-25T16:11:00Z"/>
                <w:rFonts w:cs="Arial"/>
                <w:szCs w:val="18"/>
                <w:lang w:eastAsia="ja-JP"/>
              </w:rPr>
            </w:pPr>
          </w:p>
        </w:tc>
      </w:tr>
      <w:tr w:rsidR="003A519C" w14:paraId="0617D6E6" w14:textId="77777777" w:rsidTr="009320F7">
        <w:trPr>
          <w:ins w:id="324" w:author="Ericsson (Rapporteur)" w:date="2025-04-25T16:11:00Z"/>
        </w:trPr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7ADFA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325" w:author="Ericsson (Rapporteur)" w:date="2025-04-25T16:11:00Z"/>
                <w:rFonts w:cs="Arial"/>
                <w:szCs w:val="18"/>
                <w:lang w:val="en-US" w:eastAsia="zh-CN"/>
              </w:rPr>
            </w:pPr>
            <w:ins w:id="326" w:author="Ericsson (Rapporteur)" w:date="2025-04-25T16:11:00Z">
              <w:r>
                <w:rPr>
                  <w:rFonts w:cs="Arial"/>
                  <w:szCs w:val="18"/>
                  <w:lang w:val="en-US" w:eastAsia="zh-CN"/>
                </w:rPr>
                <w:t xml:space="preserve">    &gt;&gt;Future Cell Coverage State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A27B7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327" w:author="Ericsson (Rapporteur)" w:date="2025-04-25T16:11:00Z"/>
                <w:rFonts w:cs="Arial"/>
                <w:szCs w:val="18"/>
                <w:lang w:val="en-US" w:eastAsia="zh-CN"/>
              </w:rPr>
            </w:pPr>
            <w:ins w:id="328" w:author="Ericsson (Rapporteur)" w:date="2025-04-25T16:11:00Z">
              <w:r>
                <w:rPr>
                  <w:rFonts w:cs="Arial"/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24D6D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329" w:author="Ericsson (Rapporteur)" w:date="2025-04-25T16:11:00Z"/>
                <w:rFonts w:cs="Arial"/>
                <w:szCs w:val="18"/>
                <w:lang w:val="en-US" w:eastAsia="ja-JP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14669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330" w:author="Ericsson (Rapporteur)" w:date="2025-04-25T16:11:00Z"/>
                <w:rFonts w:cs="Arial"/>
                <w:szCs w:val="18"/>
                <w:lang w:val="en-US" w:eastAsia="zh-CN"/>
              </w:rPr>
            </w:pPr>
            <w:ins w:id="331" w:author="Ericsson (Rapporteur)" w:date="2025-04-25T16:11:00Z">
              <w:r>
                <w:rPr>
                  <w:rFonts w:eastAsia="SimSun" w:hint="eastAsia"/>
                  <w:lang w:val="en-US" w:eastAsia="zh-CN"/>
                </w:rPr>
                <w:t>INTEGER (0..63</w:t>
              </w:r>
              <w:r>
                <w:rPr>
                  <w:rFonts w:eastAsia="SimSun"/>
                  <w:lang w:val="en-US" w:eastAsia="zh-CN"/>
                </w:rPr>
                <w:t>, ...</w:t>
              </w:r>
              <w:r>
                <w:rPr>
                  <w:rFonts w:eastAsia="SimSun" w:hint="eastAsia"/>
                  <w:lang w:val="en-US" w:eastAsia="zh-CN"/>
                </w:rPr>
                <w:t>)</w:t>
              </w:r>
            </w:ins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6EEA1" w14:textId="5E4BAD2B" w:rsidR="003A519C" w:rsidRDefault="00AC7BC0">
            <w:pPr>
              <w:pStyle w:val="TAL"/>
              <w:keepNext w:val="0"/>
              <w:keepLines w:val="0"/>
              <w:widowControl w:val="0"/>
              <w:rPr>
                <w:ins w:id="332" w:author="Ericsson (Rapporteur)" w:date="2025-04-25T16:11:00Z"/>
                <w:bCs/>
                <w:lang w:val="en-US" w:eastAsia="zh-CN"/>
              </w:rPr>
            </w:pPr>
            <w:ins w:id="333" w:author="Ericsson (Rapporteur)" w:date="2025-04-25T16:11:00Z">
              <w:r>
                <w:rPr>
                  <w:rFonts w:hint="eastAsia"/>
                  <w:bCs/>
                  <w:lang w:val="en-US" w:eastAsia="zh-CN"/>
                </w:rPr>
                <w:t xml:space="preserve">Value </w:t>
              </w:r>
              <w:r>
                <w:rPr>
                  <w:bCs/>
                  <w:lang w:val="en-US" w:eastAsia="zh-CN"/>
                </w:rPr>
                <w:t>‘</w:t>
              </w:r>
              <w:r>
                <w:rPr>
                  <w:rFonts w:hint="eastAsia"/>
                  <w:bCs/>
                  <w:lang w:val="en-US" w:eastAsia="zh-CN"/>
                </w:rPr>
                <w:t>0</w:t>
              </w:r>
              <w:r>
                <w:rPr>
                  <w:bCs/>
                  <w:lang w:val="en-US" w:eastAsia="zh-CN"/>
                </w:rPr>
                <w:t>’</w:t>
              </w:r>
              <w:r>
                <w:rPr>
                  <w:rFonts w:hint="eastAsia"/>
                  <w:bCs/>
                  <w:lang w:val="en-US" w:eastAsia="zh-CN"/>
                </w:rPr>
                <w:t xml:space="preserve"> indicates that the cell will be inactive. Other values </w:t>
              </w:r>
              <w:r w:rsidR="00317B37">
                <w:rPr>
                  <w:bCs/>
                  <w:lang w:val="en-US" w:eastAsia="zh-CN"/>
                </w:rPr>
                <w:t>i</w:t>
              </w:r>
              <w:r>
                <w:rPr>
                  <w:rFonts w:hint="eastAsia"/>
                  <w:bCs/>
                  <w:lang w:val="en-US" w:eastAsia="zh-CN"/>
                </w:rPr>
                <w:t>ndicate that the cell will be active and also indicate the future coverage configuration of the concerned cell.</w:t>
              </w:r>
            </w:ins>
          </w:p>
          <w:p w14:paraId="4EED7113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334" w:author="Ericsson (Rapporteur)" w:date="2025-04-25T16:11:00Z"/>
                <w:rFonts w:cs="Arial"/>
                <w:szCs w:val="18"/>
                <w:lang w:eastAsia="ja-JP"/>
              </w:rPr>
            </w:pPr>
          </w:p>
        </w:tc>
      </w:tr>
      <w:tr w:rsidR="003A519C" w14:paraId="25B11188" w14:textId="77777777" w:rsidTr="009320F7">
        <w:trPr>
          <w:ins w:id="335" w:author="Ericsson (Rapporteur)" w:date="2025-04-25T16:11:00Z"/>
        </w:trPr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BE5BB" w14:textId="77777777" w:rsidR="003A519C" w:rsidRPr="00024B4B" w:rsidRDefault="00AC7BC0">
            <w:pPr>
              <w:pStyle w:val="TAL"/>
              <w:keepNext w:val="0"/>
              <w:keepLines w:val="0"/>
              <w:widowControl w:val="0"/>
              <w:rPr>
                <w:ins w:id="336" w:author="Ericsson (Rapporteur)" w:date="2025-04-25T16:11:00Z"/>
                <w:rFonts w:cs="Arial"/>
                <w:b/>
                <w:bCs/>
                <w:szCs w:val="18"/>
                <w:lang w:val="fr-FR" w:eastAsia="zh-CN"/>
              </w:rPr>
            </w:pPr>
            <w:ins w:id="337" w:author="Ericsson (Rapporteur)" w:date="2025-04-25T16:11:00Z">
              <w:r>
                <w:rPr>
                  <w:rFonts w:cs="Arial"/>
                  <w:b/>
                  <w:bCs/>
                  <w:szCs w:val="18"/>
                  <w:lang w:val="en-US" w:eastAsia="zh-CN"/>
                </w:rPr>
                <w:t xml:space="preserve">    </w:t>
              </w:r>
              <w:r w:rsidRPr="00024B4B">
                <w:rPr>
                  <w:rFonts w:cs="Arial"/>
                  <w:b/>
                  <w:bCs/>
                  <w:szCs w:val="18"/>
                  <w:lang w:val="fr-FR" w:eastAsia="zh-CN"/>
                </w:rPr>
                <w:t xml:space="preserve">&gt;&gt;Future SSB Modification </w:t>
              </w:r>
              <w:r w:rsidRPr="00024B4B">
                <w:rPr>
                  <w:rFonts w:cs="Arial" w:hint="eastAsia"/>
                  <w:b/>
                  <w:bCs/>
                  <w:szCs w:val="18"/>
                  <w:lang w:val="fr-FR" w:eastAsia="zh-CN"/>
                </w:rPr>
                <w:t xml:space="preserve">Notification </w:t>
              </w:r>
              <w:r w:rsidRPr="00024B4B">
                <w:rPr>
                  <w:rFonts w:cs="Arial"/>
                  <w:b/>
                  <w:bCs/>
                  <w:szCs w:val="18"/>
                  <w:lang w:val="fr-FR" w:eastAsia="zh-CN"/>
                </w:rPr>
                <w:t>List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92F46" w14:textId="77777777" w:rsidR="003A519C" w:rsidRPr="00024B4B" w:rsidRDefault="003A519C">
            <w:pPr>
              <w:pStyle w:val="TAL"/>
              <w:keepNext w:val="0"/>
              <w:keepLines w:val="0"/>
              <w:widowControl w:val="0"/>
              <w:rPr>
                <w:ins w:id="338" w:author="Ericsson (Rapporteur)" w:date="2025-04-25T16:11:00Z"/>
                <w:rFonts w:cs="Arial"/>
                <w:szCs w:val="18"/>
                <w:lang w:val="fr-FR" w:eastAsia="zh-CN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738F7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339" w:author="Ericsson (Rapporteur)" w:date="2025-04-25T16:11:00Z"/>
                <w:rFonts w:cs="Arial"/>
                <w:szCs w:val="18"/>
                <w:lang w:val="en-US" w:eastAsia="ja-JP"/>
              </w:rPr>
            </w:pPr>
            <w:ins w:id="340" w:author="Ericsson (Rapporteur)" w:date="2025-04-25T16:11:00Z">
              <w:r>
                <w:rPr>
                  <w:rFonts w:cs="Arial"/>
                  <w:i/>
                  <w:iCs/>
                  <w:szCs w:val="18"/>
                  <w:lang w:val="en-US" w:eastAsia="ja-JP"/>
                </w:rPr>
                <w:t>0..1</w:t>
              </w:r>
            </w:ins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13FD6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341" w:author="Ericsson (Rapporteur)" w:date="2025-04-25T16:11:00Z"/>
                <w:rFonts w:eastAsia="SimSun"/>
                <w:lang w:val="en-US" w:eastAsia="zh-CN"/>
              </w:rPr>
            </w:pP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AC1FE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342" w:author="Ericsson (Rapporteur)" w:date="2025-04-25T16:11:00Z"/>
                <w:bCs/>
                <w:lang w:val="en-US" w:eastAsia="zh-CN"/>
              </w:rPr>
            </w:pPr>
          </w:p>
        </w:tc>
      </w:tr>
      <w:tr w:rsidR="003A519C" w14:paraId="52399F8C" w14:textId="77777777" w:rsidTr="009320F7">
        <w:trPr>
          <w:ins w:id="343" w:author="Ericsson (Rapporteur)" w:date="2025-04-25T16:11:00Z"/>
        </w:trPr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A433C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344" w:author="Ericsson (Rapporteur)" w:date="2025-04-25T16:11:00Z"/>
                <w:rFonts w:cs="Arial"/>
                <w:szCs w:val="18"/>
                <w:lang w:val="en-US" w:eastAsia="zh-CN"/>
              </w:rPr>
            </w:pPr>
            <w:ins w:id="345" w:author="Ericsson (Rapporteur)" w:date="2025-04-25T16:11:00Z">
              <w:r>
                <w:rPr>
                  <w:rFonts w:cs="Arial"/>
                  <w:szCs w:val="18"/>
                  <w:lang w:val="en-US" w:eastAsia="zh-CN"/>
                </w:rPr>
                <w:t xml:space="preserve">      </w:t>
              </w:r>
              <w:r>
                <w:rPr>
                  <w:rFonts w:cs="Arial"/>
                  <w:b/>
                  <w:bCs/>
                  <w:szCs w:val="18"/>
                  <w:lang w:val="en-US" w:eastAsia="zh-CN"/>
                </w:rPr>
                <w:t xml:space="preserve">&gt;&gt;&gt;Future SSB Modification </w:t>
              </w:r>
              <w:r>
                <w:rPr>
                  <w:rFonts w:cs="Arial" w:hint="eastAsia"/>
                  <w:b/>
                  <w:bCs/>
                  <w:szCs w:val="18"/>
                  <w:lang w:val="en-US" w:eastAsia="zh-CN"/>
                </w:rPr>
                <w:t xml:space="preserve">Notification </w:t>
              </w:r>
              <w:r>
                <w:rPr>
                  <w:rFonts w:cs="Arial"/>
                  <w:b/>
                  <w:bCs/>
                  <w:szCs w:val="18"/>
                  <w:lang w:val="en-US" w:eastAsia="zh-CN"/>
                </w:rPr>
                <w:t>Item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0A72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346" w:author="Ericsson (Rapporteur)" w:date="2025-04-25T16:11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79359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347" w:author="Ericsson (Rapporteur)" w:date="2025-04-25T16:11:00Z"/>
                <w:rFonts w:cs="Arial"/>
                <w:szCs w:val="18"/>
                <w:lang w:val="en-US" w:eastAsia="ja-JP"/>
              </w:rPr>
            </w:pPr>
            <w:ins w:id="348" w:author="Ericsson (Rapporteur)" w:date="2025-04-25T16:11:00Z">
              <w:r>
                <w:rPr>
                  <w:rFonts w:cs="Arial"/>
                  <w:i/>
                  <w:iCs/>
                  <w:szCs w:val="18"/>
                  <w:lang w:val="en-US" w:eastAsia="ja-JP"/>
                </w:rPr>
                <w:t>1..&lt;maxnoofSSBAreas&gt;</w:t>
              </w:r>
            </w:ins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CB8AA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349" w:author="Ericsson (Rapporteur)" w:date="2025-04-25T16:11:00Z"/>
                <w:rFonts w:eastAsia="SimSun"/>
                <w:lang w:val="en-US" w:eastAsia="zh-CN"/>
              </w:rPr>
            </w:pP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52AD9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350" w:author="Ericsson (Rapporteur)" w:date="2025-04-25T16:11:00Z"/>
                <w:bCs/>
                <w:lang w:val="en-US" w:eastAsia="zh-CN"/>
              </w:rPr>
            </w:pPr>
          </w:p>
        </w:tc>
      </w:tr>
      <w:tr w:rsidR="003A519C" w14:paraId="592436B9" w14:textId="77777777" w:rsidTr="009320F7">
        <w:trPr>
          <w:ins w:id="351" w:author="Ericsson (Rapporteur)" w:date="2025-04-25T16:11:00Z"/>
        </w:trPr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A9A1A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352" w:author="Ericsson (Rapporteur)" w:date="2025-04-25T16:11:00Z"/>
                <w:rFonts w:cs="Arial"/>
                <w:szCs w:val="18"/>
                <w:lang w:val="en-US" w:eastAsia="zh-CN"/>
              </w:rPr>
            </w:pPr>
            <w:ins w:id="353" w:author="Ericsson (Rapporteur)" w:date="2025-04-25T16:11:00Z">
              <w:r>
                <w:rPr>
                  <w:rFonts w:cs="Arial"/>
                  <w:szCs w:val="18"/>
                  <w:lang w:val="en-US" w:eastAsia="zh-CN"/>
                </w:rPr>
                <w:t xml:space="preserve">        &gt;&gt;&gt;&gt;SSB Index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67B90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354" w:author="Ericsson (Rapporteur)" w:date="2025-04-25T16:11:00Z"/>
                <w:rFonts w:cs="Arial"/>
                <w:szCs w:val="18"/>
                <w:lang w:val="en-US" w:eastAsia="zh-CN"/>
              </w:rPr>
            </w:pPr>
            <w:ins w:id="355" w:author="Ericsson (Rapporteur)" w:date="2025-04-25T16:11:00Z">
              <w:r>
                <w:rPr>
                  <w:rFonts w:cs="Arial"/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F0BEB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356" w:author="Ericsson (Rapporteur)" w:date="2025-04-25T16:11:00Z"/>
                <w:rFonts w:cs="Arial"/>
                <w:szCs w:val="18"/>
                <w:lang w:val="en-US" w:eastAsia="ja-JP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91096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357" w:author="Ericsson (Rapporteur)" w:date="2025-04-25T16:11:00Z"/>
                <w:rFonts w:eastAsia="SimSun"/>
                <w:lang w:val="en-US" w:eastAsia="zh-CN"/>
              </w:rPr>
            </w:pPr>
            <w:ins w:id="358" w:author="Ericsson (Rapporteur)" w:date="2025-04-25T16:11:00Z">
              <w:r>
                <w:rPr>
                  <w:rFonts w:eastAsia="SimSun" w:hint="eastAsia"/>
                  <w:lang w:val="en-US" w:eastAsia="zh-CN"/>
                </w:rPr>
                <w:t>INTEGER (0..63)</w:t>
              </w:r>
            </w:ins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E18A4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359" w:author="Ericsson (Rapporteur)" w:date="2025-04-25T16:11:00Z"/>
                <w:bCs/>
                <w:lang w:val="en-US" w:eastAsia="zh-CN"/>
              </w:rPr>
            </w:pPr>
          </w:p>
        </w:tc>
      </w:tr>
      <w:tr w:rsidR="003A519C" w14:paraId="5EB44606" w14:textId="77777777" w:rsidTr="009320F7">
        <w:trPr>
          <w:ins w:id="360" w:author="Ericsson (Rapporteur)" w:date="2025-04-25T16:11:00Z"/>
        </w:trPr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44DD1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361" w:author="Ericsson (Rapporteur)" w:date="2025-04-25T16:11:00Z"/>
                <w:rFonts w:cs="Arial"/>
                <w:szCs w:val="18"/>
                <w:lang w:val="en-US" w:eastAsia="zh-CN"/>
              </w:rPr>
            </w:pPr>
            <w:ins w:id="362" w:author="Ericsson (Rapporteur)" w:date="2025-04-25T16:11:00Z">
              <w:r>
                <w:rPr>
                  <w:rFonts w:cs="Arial"/>
                  <w:szCs w:val="18"/>
                  <w:lang w:val="en-US" w:eastAsia="zh-CN"/>
                </w:rPr>
                <w:t xml:space="preserve">        &gt;&gt;&gt;&gt;Future SSB Coverage State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A3960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363" w:author="Ericsson (Rapporteur)" w:date="2025-04-25T16:11:00Z"/>
                <w:rFonts w:cs="Arial"/>
                <w:szCs w:val="18"/>
                <w:lang w:val="en-US" w:eastAsia="zh-CN"/>
              </w:rPr>
            </w:pPr>
            <w:ins w:id="364" w:author="Ericsson (Rapporteur)" w:date="2025-04-25T16:11:00Z">
              <w:r>
                <w:rPr>
                  <w:rFonts w:cs="Arial"/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7C150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365" w:author="Ericsson (Rapporteur)" w:date="2025-04-25T16:11:00Z"/>
                <w:rFonts w:cs="Arial"/>
                <w:szCs w:val="18"/>
                <w:lang w:val="en-US" w:eastAsia="ja-JP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FDEB2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366" w:author="Ericsson (Rapporteur)" w:date="2025-04-25T16:11:00Z"/>
                <w:rFonts w:eastAsia="SimSun"/>
                <w:lang w:val="en-US" w:eastAsia="zh-CN"/>
              </w:rPr>
            </w:pPr>
            <w:ins w:id="367" w:author="Ericsson (Rapporteur)" w:date="2025-04-25T16:11:00Z">
              <w:r>
                <w:rPr>
                  <w:rFonts w:eastAsia="SimSun" w:hint="eastAsia"/>
                  <w:lang w:val="en-US" w:eastAsia="zh-CN"/>
                </w:rPr>
                <w:t>INTEGER (0..</w:t>
              </w:r>
              <w:r>
                <w:rPr>
                  <w:rFonts w:eastAsia="SimSun"/>
                  <w:lang w:val="en-US" w:eastAsia="zh-CN"/>
                </w:rPr>
                <w:t>15, ...</w:t>
              </w:r>
              <w:r>
                <w:rPr>
                  <w:rFonts w:eastAsia="SimSun" w:hint="eastAsia"/>
                  <w:lang w:val="en-US" w:eastAsia="zh-CN"/>
                </w:rPr>
                <w:t>)</w:t>
              </w:r>
            </w:ins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F3B30" w14:textId="183F3AA4" w:rsidR="003A519C" w:rsidRDefault="00AC7BC0">
            <w:pPr>
              <w:pStyle w:val="TAL"/>
              <w:keepNext w:val="0"/>
              <w:keepLines w:val="0"/>
              <w:widowControl w:val="0"/>
              <w:rPr>
                <w:ins w:id="368" w:author="Ericsson (Rapporteur)" w:date="2025-04-25T16:11:00Z"/>
                <w:bCs/>
                <w:lang w:val="en-US" w:eastAsia="zh-CN"/>
              </w:rPr>
            </w:pPr>
            <w:ins w:id="369" w:author="Ericsson (Rapporteur)" w:date="2025-04-25T16:11:00Z">
              <w:r>
                <w:rPr>
                  <w:rFonts w:hint="eastAsia"/>
                  <w:bCs/>
                  <w:lang w:val="en-US" w:eastAsia="zh-CN"/>
                </w:rPr>
                <w:t xml:space="preserve">Value </w:t>
              </w:r>
              <w:r>
                <w:rPr>
                  <w:bCs/>
                  <w:lang w:val="en-US" w:eastAsia="zh-CN"/>
                </w:rPr>
                <w:t>‘</w:t>
              </w:r>
              <w:r>
                <w:rPr>
                  <w:rFonts w:hint="eastAsia"/>
                  <w:bCs/>
                  <w:lang w:val="en-US" w:eastAsia="zh-CN"/>
                </w:rPr>
                <w:t>0</w:t>
              </w:r>
              <w:r>
                <w:rPr>
                  <w:bCs/>
                  <w:lang w:val="en-US" w:eastAsia="zh-CN"/>
                </w:rPr>
                <w:t>’</w:t>
              </w:r>
              <w:r>
                <w:rPr>
                  <w:rFonts w:hint="eastAsia"/>
                  <w:bCs/>
                  <w:lang w:val="en-US" w:eastAsia="zh-CN"/>
                </w:rPr>
                <w:t xml:space="preserve"> indicates that the SSB beam will be inactive. Other values in</w:t>
              </w:r>
              <w:r>
                <w:rPr>
                  <w:bCs/>
                  <w:lang w:val="en-US" w:eastAsia="zh-CN"/>
                </w:rPr>
                <w:t>dicate that the SSB beams will be active and also indicate the future coverage configuration of the concerned SSB beams.</w:t>
              </w:r>
            </w:ins>
          </w:p>
          <w:p w14:paraId="13DEA031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370" w:author="Ericsson (Rapporteur)" w:date="2025-04-25T16:11:00Z"/>
                <w:bCs/>
                <w:lang w:val="en-US" w:eastAsia="zh-CN"/>
              </w:rPr>
            </w:pPr>
          </w:p>
        </w:tc>
      </w:tr>
      <w:tr w:rsidR="003A519C" w14:paraId="0267E953" w14:textId="77777777" w:rsidTr="009320F7">
        <w:trPr>
          <w:ins w:id="371" w:author="Ericsson (Rapporteur)" w:date="2025-04-25T16:11:00Z"/>
        </w:trPr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F464C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372" w:author="Ericsson (Rapporteur)" w:date="2025-04-25T16:11:00Z"/>
                <w:rFonts w:cs="Arial"/>
                <w:szCs w:val="18"/>
                <w:lang w:val="en-US" w:eastAsia="zh-CN"/>
              </w:rPr>
            </w:pPr>
            <w:ins w:id="373" w:author="Ericsson (Rapporteur)" w:date="2025-04-25T16:11:00Z">
              <w:r>
                <w:rPr>
                  <w:rFonts w:cs="Arial"/>
                  <w:szCs w:val="18"/>
                  <w:lang w:val="en-US" w:eastAsia="zh-CN"/>
                </w:rPr>
                <w:t xml:space="preserve">    &gt;&gt;</w:t>
              </w:r>
              <w:r>
                <w:rPr>
                  <w:rFonts w:eastAsia="SimSun" w:cs="Arial" w:hint="eastAsia"/>
                  <w:szCs w:val="18"/>
                  <w:lang w:val="en-US" w:eastAsia="zh-CN"/>
                </w:rPr>
                <w:t xml:space="preserve">Time for </w:t>
              </w:r>
              <w:r>
                <w:rPr>
                  <w:rFonts w:eastAsia="SimSun" w:cs="Arial"/>
                  <w:szCs w:val="18"/>
                  <w:lang w:val="en-US" w:eastAsia="zh-CN"/>
                </w:rPr>
                <w:t>F</w:t>
              </w:r>
              <w:r>
                <w:rPr>
                  <w:rFonts w:eastAsia="SimSun" w:cs="Arial" w:hint="eastAsia"/>
                  <w:szCs w:val="18"/>
                  <w:lang w:val="en-US" w:eastAsia="zh-CN"/>
                </w:rPr>
                <w:t xml:space="preserve">uture </w:t>
              </w:r>
              <w:r>
                <w:rPr>
                  <w:rFonts w:eastAsia="SimSun" w:cs="Arial"/>
                  <w:szCs w:val="18"/>
                  <w:lang w:val="en-US" w:eastAsia="zh-CN"/>
                </w:rPr>
                <w:t>C</w:t>
              </w:r>
              <w:r>
                <w:rPr>
                  <w:rFonts w:eastAsia="SimSun" w:cs="Arial" w:hint="eastAsia"/>
                  <w:szCs w:val="18"/>
                  <w:lang w:val="en-US" w:eastAsia="zh-CN"/>
                </w:rPr>
                <w:t>overage Modification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89D97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374" w:author="Ericsson (Rapporteur)" w:date="2025-04-25T16:11:00Z"/>
                <w:rFonts w:cs="Arial"/>
                <w:szCs w:val="18"/>
                <w:lang w:val="en-US" w:eastAsia="zh-CN"/>
              </w:rPr>
            </w:pPr>
            <w:ins w:id="375" w:author="Ericsson (Rapporteur)" w:date="2025-04-25T16:11:00Z">
              <w:r>
                <w:rPr>
                  <w:rFonts w:cs="Arial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26461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376" w:author="Ericsson (Rapporteur)" w:date="2025-04-25T16:11:00Z"/>
                <w:rFonts w:cs="Arial"/>
                <w:szCs w:val="18"/>
                <w:lang w:val="en-US" w:eastAsia="ja-JP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18B64" w14:textId="36F0E8C0" w:rsidR="003A519C" w:rsidRDefault="00AC7BC0">
            <w:pPr>
              <w:pStyle w:val="TAL"/>
              <w:keepNext w:val="0"/>
              <w:keepLines w:val="0"/>
              <w:widowControl w:val="0"/>
              <w:rPr>
                <w:ins w:id="377" w:author="Ericsson (Rapporteur)" w:date="2025-04-25T16:11:00Z"/>
                <w:rFonts w:eastAsia="SimSun"/>
                <w:lang w:val="en-US" w:eastAsia="zh-CN"/>
              </w:rPr>
            </w:pPr>
            <w:ins w:id="378" w:author="Ericsson (Rapporteur)" w:date="2025-04-25T16:11:00Z">
              <w:r>
                <w:rPr>
                  <w:rFonts w:eastAsia="SimSun" w:hint="eastAsia"/>
                  <w:lang w:val="en-US" w:eastAsia="zh-CN"/>
                </w:rPr>
                <w:t>INTEGER (</w:t>
              </w:r>
              <w:r>
                <w:rPr>
                  <w:rFonts w:eastAsia="SimSun"/>
                  <w:lang w:val="en-US" w:eastAsia="zh-CN"/>
                </w:rPr>
                <w:t>1</w:t>
              </w:r>
              <w:r>
                <w:rPr>
                  <w:rFonts w:eastAsia="SimSun" w:hint="eastAsia"/>
                  <w:lang w:val="en-US" w:eastAsia="zh-CN"/>
                </w:rPr>
                <w:t>..</w:t>
              </w:r>
              <w:r w:rsidR="00C951F3">
                <w:rPr>
                  <w:rFonts w:eastAsia="SimSun"/>
                  <w:lang w:val="en-US" w:eastAsia="zh-CN"/>
                </w:rPr>
                <w:t>60</w:t>
              </w:r>
              <w:r>
                <w:rPr>
                  <w:rFonts w:eastAsia="SimSun" w:hint="eastAsia"/>
                  <w:lang w:val="en-US" w:eastAsia="zh-CN"/>
                </w:rPr>
                <w:t>, ...)</w:t>
              </w:r>
            </w:ins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D7756" w14:textId="4D455D9D" w:rsidR="003A519C" w:rsidRDefault="00AC7BC0">
            <w:pPr>
              <w:pStyle w:val="TAL"/>
              <w:keepNext w:val="0"/>
              <w:keepLines w:val="0"/>
              <w:widowControl w:val="0"/>
              <w:rPr>
                <w:ins w:id="379" w:author="Ericsson (Rapporteur)" w:date="2025-04-25T16:11:00Z"/>
                <w:bCs/>
                <w:lang w:val="en-US" w:eastAsia="zh-CN"/>
              </w:rPr>
            </w:pPr>
            <w:ins w:id="380" w:author="Ericsson (Rapporteur)" w:date="2025-04-25T16:11:00Z">
              <w:r>
                <w:rPr>
                  <w:bCs/>
                  <w:lang w:val="en-US" w:eastAsia="zh-CN"/>
                </w:rPr>
                <w:t>Indicates the time when the Future Cell Coverage State(s) and/or the Future SSB Coverage State(s) will be applied by the gNB-DU relative to the time of receiving this information</w:t>
              </w:r>
              <w:r w:rsidR="006D7B1B">
                <w:rPr>
                  <w:bCs/>
                  <w:lang w:val="en-US" w:eastAsia="zh-CN"/>
                </w:rPr>
                <w:t>,</w:t>
              </w:r>
              <w:r>
                <w:rPr>
                  <w:bCs/>
                  <w:lang w:val="en-US" w:eastAsia="zh-CN"/>
                </w:rPr>
                <w:t xml:space="preserve"> in seconds.</w:t>
              </w:r>
            </w:ins>
          </w:p>
        </w:tc>
      </w:tr>
      <w:tr w:rsidR="009320F7" w14:paraId="0EA3CB0E" w14:textId="77777777" w:rsidTr="009320F7">
        <w:trPr>
          <w:ins w:id="381" w:author="Ericsson (Rapporteur)" w:date="2025-04-25T16:11:00Z"/>
        </w:trPr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A3390" w14:textId="156B743F" w:rsidR="009320F7" w:rsidRDefault="009320F7" w:rsidP="00A20C13">
            <w:pPr>
              <w:pStyle w:val="TAL"/>
              <w:keepNext w:val="0"/>
              <w:keepLines w:val="0"/>
              <w:widowControl w:val="0"/>
              <w:ind w:left="164"/>
              <w:rPr>
                <w:ins w:id="382" w:author="Ericsson (Rapporteur)" w:date="2025-04-25T16:11:00Z"/>
                <w:rFonts w:cs="Arial"/>
                <w:szCs w:val="18"/>
                <w:lang w:val="en-US" w:eastAsia="zh-CN"/>
              </w:rPr>
            </w:pPr>
            <w:ins w:id="383" w:author="Ericsson (Rapporteur)" w:date="2025-04-25T16:11:00Z">
              <w:r>
                <w:rPr>
                  <w:rFonts w:cs="Arial"/>
                  <w:szCs w:val="18"/>
                  <w:lang w:val="en-US" w:eastAsia="zh-CN"/>
                </w:rPr>
                <w:t>&gt;&gt;Future Coverage Modification Cause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8F36E" w14:textId="56575D0B" w:rsidR="009320F7" w:rsidRDefault="009320F7" w:rsidP="009320F7">
            <w:pPr>
              <w:pStyle w:val="TAL"/>
              <w:keepNext w:val="0"/>
              <w:keepLines w:val="0"/>
              <w:widowControl w:val="0"/>
              <w:rPr>
                <w:ins w:id="384" w:author="Ericsson (Rapporteur)" w:date="2025-04-25T16:11:00Z"/>
                <w:rFonts w:cs="Arial"/>
                <w:szCs w:val="18"/>
                <w:lang w:val="en-US" w:eastAsia="zh-CN"/>
              </w:rPr>
            </w:pPr>
            <w:ins w:id="385" w:author="Ericsson (Rapporteur)" w:date="2025-04-25T16:11:00Z">
              <w:r>
                <w:rPr>
                  <w:rFonts w:cs="Arial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F8DD1" w14:textId="77777777" w:rsidR="009320F7" w:rsidRDefault="009320F7" w:rsidP="009320F7">
            <w:pPr>
              <w:pStyle w:val="TAL"/>
              <w:keepNext w:val="0"/>
              <w:keepLines w:val="0"/>
              <w:widowControl w:val="0"/>
              <w:rPr>
                <w:ins w:id="386" w:author="Ericsson (Rapporteur)" w:date="2025-04-25T16:11:00Z"/>
                <w:rFonts w:cs="Arial"/>
                <w:szCs w:val="18"/>
                <w:lang w:val="en-US" w:eastAsia="ja-JP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05003" w14:textId="709945C3" w:rsidR="009320F7" w:rsidRDefault="009320F7" w:rsidP="009320F7">
            <w:pPr>
              <w:pStyle w:val="TAL"/>
              <w:keepNext w:val="0"/>
              <w:keepLines w:val="0"/>
              <w:widowControl w:val="0"/>
              <w:rPr>
                <w:ins w:id="387" w:author="Ericsson (Rapporteur)" w:date="2025-04-25T16:11:00Z"/>
                <w:rFonts w:eastAsia="SimSun"/>
                <w:lang w:val="en-US" w:eastAsia="zh-CN"/>
              </w:rPr>
            </w:pPr>
            <w:ins w:id="388" w:author="Ericsson (Rapporteur)" w:date="2025-04-25T16:11:00Z">
              <w:r>
                <w:rPr>
                  <w:rFonts w:eastAsia="SimSun"/>
                  <w:lang w:val="en-US" w:eastAsia="zh-CN"/>
                </w:rPr>
                <w:t>ENUMERATED(coverage, cell edge capacity, …)</w:t>
              </w:r>
            </w:ins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A48B2" w14:textId="77777777" w:rsidR="009320F7" w:rsidRDefault="009320F7" w:rsidP="009320F7">
            <w:pPr>
              <w:pStyle w:val="TAL"/>
              <w:keepNext w:val="0"/>
              <w:keepLines w:val="0"/>
              <w:widowControl w:val="0"/>
              <w:rPr>
                <w:ins w:id="389" w:author="Ericsson (Rapporteur)" w:date="2025-04-25T16:11:00Z"/>
                <w:bCs/>
                <w:lang w:val="en-US" w:eastAsia="zh-CN"/>
              </w:rPr>
            </w:pPr>
          </w:p>
        </w:tc>
      </w:tr>
    </w:tbl>
    <w:p w14:paraId="676EC8C7" w14:textId="77777777" w:rsidR="003A519C" w:rsidRDefault="003A519C">
      <w:pPr>
        <w:rPr>
          <w:ins w:id="390" w:author="Ericsson (Rapporteur)" w:date="2025-04-25T16:11:00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3A519C" w14:paraId="5AD30772" w14:textId="77777777">
        <w:trPr>
          <w:ins w:id="391" w:author="Ericsson (Rapporteur)" w:date="2025-04-25T16:11:00Z"/>
        </w:trPr>
        <w:tc>
          <w:tcPr>
            <w:tcW w:w="3686" w:type="dxa"/>
          </w:tcPr>
          <w:p w14:paraId="201959E8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ins w:id="392" w:author="Ericsson (Rapporteur)" w:date="2025-04-25T16:11:00Z"/>
              </w:rPr>
            </w:pPr>
            <w:ins w:id="393" w:author="Ericsson (Rapporteur)" w:date="2025-04-25T16:11:00Z">
              <w:r>
                <w:t>Range bound</w:t>
              </w:r>
            </w:ins>
          </w:p>
        </w:tc>
        <w:tc>
          <w:tcPr>
            <w:tcW w:w="5670" w:type="dxa"/>
          </w:tcPr>
          <w:p w14:paraId="079ADB12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ins w:id="394" w:author="Ericsson (Rapporteur)" w:date="2025-04-25T16:11:00Z"/>
              </w:rPr>
            </w:pPr>
            <w:ins w:id="395" w:author="Ericsson (Rapporteur)" w:date="2025-04-25T16:11:00Z">
              <w:r>
                <w:t>Explanation</w:t>
              </w:r>
            </w:ins>
          </w:p>
        </w:tc>
      </w:tr>
      <w:tr w:rsidR="003A519C" w14:paraId="395836A2" w14:textId="77777777">
        <w:trPr>
          <w:ins w:id="396" w:author="Ericsson (Rapporteur)" w:date="2025-04-25T16:11:00Z"/>
        </w:trPr>
        <w:tc>
          <w:tcPr>
            <w:tcW w:w="3686" w:type="dxa"/>
          </w:tcPr>
          <w:p w14:paraId="6CD18C4F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397" w:author="Ericsson (Rapporteur)" w:date="2025-04-25T16:11:00Z"/>
              </w:rPr>
            </w:pPr>
            <w:ins w:id="398" w:author="Ericsson (Rapporteur)" w:date="2025-04-25T16:11:00Z">
              <w:r>
                <w:t>maxCellingNBDU</w:t>
              </w:r>
            </w:ins>
          </w:p>
        </w:tc>
        <w:tc>
          <w:tcPr>
            <w:tcW w:w="5670" w:type="dxa"/>
          </w:tcPr>
          <w:p w14:paraId="3E00A21E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399" w:author="Ericsson (Rapporteur)" w:date="2025-04-25T16:11:00Z"/>
              </w:rPr>
            </w:pPr>
            <w:ins w:id="400" w:author="Ericsson (Rapporteur)" w:date="2025-04-25T16:11:00Z">
              <w:r>
                <w:t>Maximum no. cells that can be served by a gNB-DU. Value is 512.</w:t>
              </w:r>
            </w:ins>
          </w:p>
        </w:tc>
      </w:tr>
      <w:tr w:rsidR="003A519C" w14:paraId="35D12BD6" w14:textId="77777777">
        <w:trPr>
          <w:ins w:id="401" w:author="Ericsson (Rapporteur)" w:date="2025-04-25T16:11:00Z"/>
        </w:trPr>
        <w:tc>
          <w:tcPr>
            <w:tcW w:w="3686" w:type="dxa"/>
          </w:tcPr>
          <w:p w14:paraId="0834C79C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402" w:author="Ericsson (Rapporteur)" w:date="2025-04-25T16:11:00Z"/>
                <w:rFonts w:cs="Arial"/>
              </w:rPr>
            </w:pPr>
            <w:ins w:id="403" w:author="Ericsson (Rapporteur)" w:date="2025-04-25T16:11:00Z">
              <w:r>
                <w:rPr>
                  <w:rFonts w:cs="Arial"/>
                  <w:szCs w:val="18"/>
                  <w:lang w:val="en-US" w:eastAsia="ja-JP"/>
                </w:rPr>
                <w:t>maxnoofSSBAreas</w:t>
              </w:r>
            </w:ins>
          </w:p>
        </w:tc>
        <w:tc>
          <w:tcPr>
            <w:tcW w:w="5670" w:type="dxa"/>
          </w:tcPr>
          <w:p w14:paraId="6BDA6E95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404" w:author="Ericsson (Rapporteur)" w:date="2025-04-25T16:11:00Z"/>
                <w:rFonts w:cs="Arial"/>
                <w:lang w:val="en-US"/>
              </w:rPr>
            </w:pPr>
            <w:ins w:id="405" w:author="Ericsson (Rapporteur)" w:date="2025-04-25T16:11:00Z">
              <w:r>
                <w:rPr>
                  <w:rFonts w:cs="Arial"/>
                  <w:lang w:val="en-US"/>
                </w:rPr>
                <w:t>Maximum numbers of SSB Areas that can be served by a NG-RAN node cell. Value is 64.</w:t>
              </w:r>
            </w:ins>
          </w:p>
        </w:tc>
      </w:tr>
    </w:tbl>
    <w:p w14:paraId="348B8530" w14:textId="77777777" w:rsidR="003A519C" w:rsidRPr="00157872" w:rsidRDefault="003A519C">
      <w:pPr>
        <w:rPr>
          <w:rPrChange w:id="406" w:author="Ericsson (Rapporteur)" w:date="2025-04-25T16:11:00Z">
            <w:rPr>
              <w:highlight w:val="yellow"/>
            </w:rPr>
          </w:rPrChange>
        </w:rPr>
      </w:pPr>
    </w:p>
    <w:p w14:paraId="671194BB" w14:textId="77777777" w:rsidR="003A519C" w:rsidRDefault="003A519C"/>
    <w:p w14:paraId="2883C9EA" w14:textId="77777777" w:rsidR="003A519C" w:rsidRDefault="00AC7BC0">
      <w:pPr>
        <w:pStyle w:val="FirstChange"/>
      </w:pPr>
      <w:r>
        <w:t xml:space="preserve">&lt;&lt;&lt;&lt;&lt;&lt;&lt;&lt;&lt;&lt;&lt;&lt;&lt;&lt;&lt;&lt;&lt;&lt;&lt;&lt; </w:t>
      </w:r>
      <w:r>
        <w:rPr>
          <w:rFonts w:eastAsia="SimSun" w:hint="eastAsia"/>
          <w:lang w:val="en-US" w:eastAsia="zh-CN"/>
        </w:rPr>
        <w:t>Next</w:t>
      </w:r>
      <w:r>
        <w:t xml:space="preserve"> Change &gt;&gt;&gt;&gt;&gt;&gt;&gt;&gt;&gt;&gt;&gt;&gt;&gt;&gt;&gt;&gt;&gt;&gt;&gt;&gt;</w:t>
      </w:r>
    </w:p>
    <w:p w14:paraId="122E7875" w14:textId="3E9A684C" w:rsidR="006D7B1B" w:rsidRPr="00FD0425" w:rsidRDefault="00BF6F9C" w:rsidP="00BF6F9C">
      <w:pPr>
        <w:pStyle w:val="Heading3"/>
      </w:pPr>
      <w:bookmarkStart w:id="407" w:name="_Toc184832162"/>
      <w:r w:rsidRPr="00EA5FA7">
        <w:t>9.4.4</w:t>
      </w:r>
      <w:r w:rsidRPr="00EA5FA7">
        <w:tab/>
        <w:t>PDU Definitions</w:t>
      </w:r>
      <w:bookmarkEnd w:id="407"/>
    </w:p>
    <w:p w14:paraId="62E5D2C6" w14:textId="77777777" w:rsidR="003A519C" w:rsidRDefault="003A519C"/>
    <w:p w14:paraId="25D3DBA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lastRenderedPageBreak/>
        <w:t xml:space="preserve">-- ASN1START </w:t>
      </w:r>
    </w:p>
    <w:p w14:paraId="4B9F95A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43DE42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56702B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-- PDU definitions for F1AP.</w:t>
      </w:r>
    </w:p>
    <w:p w14:paraId="2BDEF53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371888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58EBB0B" w14:textId="77777777" w:rsidR="003A519C" w:rsidRDefault="003A519C">
      <w:pPr>
        <w:pStyle w:val="PL"/>
        <w:rPr>
          <w:snapToGrid w:val="0"/>
        </w:rPr>
      </w:pPr>
    </w:p>
    <w:p w14:paraId="5FAA6A5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 xml:space="preserve">F1AP-PDU-Contents { </w:t>
      </w:r>
    </w:p>
    <w:p w14:paraId="27BE612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 w14:paraId="4DA2BF7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ngran-access (22) modules (3) f1ap (3) version1 (1) f1ap-PDU-Contents (1) }</w:t>
      </w:r>
    </w:p>
    <w:p w14:paraId="7797C99C" w14:textId="77777777" w:rsidR="003A519C" w:rsidRDefault="003A519C">
      <w:pPr>
        <w:pStyle w:val="PL"/>
        <w:rPr>
          <w:snapToGrid w:val="0"/>
        </w:rPr>
      </w:pPr>
    </w:p>
    <w:p w14:paraId="151E6B4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 xml:space="preserve">DEFINITIONS AUTOMATIC TAGS ::= </w:t>
      </w:r>
    </w:p>
    <w:p w14:paraId="4B060ACF" w14:textId="77777777" w:rsidR="003A519C" w:rsidRDefault="003A519C">
      <w:pPr>
        <w:pStyle w:val="PL"/>
        <w:rPr>
          <w:snapToGrid w:val="0"/>
        </w:rPr>
      </w:pPr>
    </w:p>
    <w:p w14:paraId="41D991B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BEGIN</w:t>
      </w:r>
    </w:p>
    <w:p w14:paraId="52B93177" w14:textId="77777777" w:rsidR="003A519C" w:rsidRDefault="003A519C">
      <w:pPr>
        <w:pStyle w:val="PL"/>
        <w:rPr>
          <w:snapToGrid w:val="0"/>
        </w:rPr>
      </w:pPr>
    </w:p>
    <w:p w14:paraId="25AB7D5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EF46E0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22D492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-- IE parameter types from other modules.</w:t>
      </w:r>
    </w:p>
    <w:p w14:paraId="5E5C0B6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C2E24A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1417B14" w14:textId="77777777" w:rsidR="003A519C" w:rsidRDefault="003A519C">
      <w:pPr>
        <w:pStyle w:val="PL"/>
        <w:rPr>
          <w:snapToGrid w:val="0"/>
        </w:rPr>
      </w:pPr>
    </w:p>
    <w:p w14:paraId="281B88A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IMPORTS</w:t>
      </w:r>
    </w:p>
    <w:p w14:paraId="43556493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</w:rPr>
        <w:tab/>
        <w:t>A</w:t>
      </w:r>
      <w:r>
        <w:rPr>
          <w:rFonts w:eastAsia="SimSun" w:hint="eastAsia"/>
          <w:snapToGrid w:val="0"/>
          <w:lang w:eastAsia="zh-CN"/>
        </w:rPr>
        <w:t>ssociatedSessionID</w:t>
      </w:r>
      <w:r>
        <w:rPr>
          <w:rFonts w:eastAsia="SimSun"/>
          <w:snapToGrid w:val="0"/>
        </w:rPr>
        <w:t>,</w:t>
      </w:r>
    </w:p>
    <w:p w14:paraId="3E003E4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t>BroadcastMRBs</w:t>
      </w:r>
      <w:r>
        <w:rPr>
          <w:rFonts w:eastAsia="SimSun"/>
          <w:snapToGrid w:val="0"/>
        </w:rPr>
        <w:t>-FailedToBeModified-Item,</w:t>
      </w:r>
    </w:p>
    <w:p w14:paraId="2A632D8C" w14:textId="77777777" w:rsidR="003A519C" w:rsidRDefault="00AC7BC0">
      <w:pPr>
        <w:pStyle w:val="PL"/>
        <w:rPr>
          <w:rFonts w:eastAsia="SimSun"/>
          <w:snapToGrid w:val="0"/>
        </w:rPr>
      </w:pPr>
      <w:r>
        <w:tab/>
        <w:t>BroadcastMRBs</w:t>
      </w:r>
      <w:r>
        <w:rPr>
          <w:rFonts w:eastAsia="SimSun"/>
          <w:snapToGrid w:val="0"/>
        </w:rPr>
        <w:t>-FailedToBeSetup-Item,</w:t>
      </w:r>
    </w:p>
    <w:p w14:paraId="39D72D53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t>BroadcastMRBs</w:t>
      </w:r>
      <w:r>
        <w:rPr>
          <w:rFonts w:eastAsia="SimSun"/>
          <w:snapToGrid w:val="0"/>
        </w:rPr>
        <w:t>-FailedToBeSetupMod-Item,</w:t>
      </w:r>
    </w:p>
    <w:p w14:paraId="0EF29E59" w14:textId="77777777" w:rsidR="003A519C" w:rsidRDefault="00AC7BC0">
      <w:pPr>
        <w:pStyle w:val="PL"/>
        <w:rPr>
          <w:rFonts w:eastAsia="SimSun"/>
          <w:snapToGrid w:val="0"/>
        </w:rPr>
      </w:pPr>
      <w:r>
        <w:tab/>
        <w:t>BroadcastMRBs</w:t>
      </w:r>
      <w:r>
        <w:rPr>
          <w:rFonts w:eastAsia="SimSun"/>
          <w:snapToGrid w:val="0"/>
        </w:rPr>
        <w:t>-Modified-Item,</w:t>
      </w:r>
    </w:p>
    <w:p w14:paraId="0CB183F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t>BroadcastMRBs</w:t>
      </w:r>
      <w:r>
        <w:rPr>
          <w:rFonts w:eastAsia="SimSun"/>
          <w:snapToGrid w:val="0"/>
        </w:rPr>
        <w:t>-Setup-Item,</w:t>
      </w:r>
    </w:p>
    <w:p w14:paraId="1120671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t>BroadcastMRBs</w:t>
      </w:r>
      <w:r>
        <w:rPr>
          <w:rFonts w:eastAsia="SimSun"/>
          <w:snapToGrid w:val="0"/>
        </w:rPr>
        <w:t>-SetupMod-Item,</w:t>
      </w:r>
    </w:p>
    <w:p w14:paraId="231F6DFE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t>BroadcastMRBs</w:t>
      </w:r>
      <w:r>
        <w:rPr>
          <w:rFonts w:eastAsia="SimSun"/>
          <w:snapToGrid w:val="0"/>
        </w:rPr>
        <w:t>-ToBeModified-Item,</w:t>
      </w:r>
    </w:p>
    <w:p w14:paraId="07CB6931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t>BroadcastMRBs</w:t>
      </w:r>
      <w:r>
        <w:rPr>
          <w:rFonts w:eastAsia="SimSun"/>
          <w:snapToGrid w:val="0"/>
        </w:rPr>
        <w:t>-ToBeReleased-Item,</w:t>
      </w:r>
    </w:p>
    <w:p w14:paraId="218F2DF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t>BroadcastMRBs</w:t>
      </w:r>
      <w:r>
        <w:rPr>
          <w:rFonts w:eastAsia="SimSun"/>
          <w:snapToGrid w:val="0"/>
        </w:rPr>
        <w:t>-ToBeSetup-Item,</w:t>
      </w:r>
    </w:p>
    <w:p w14:paraId="0CE2C97A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>
        <w:t>BroadcastMRBs</w:t>
      </w:r>
      <w:r>
        <w:rPr>
          <w:rFonts w:eastAsia="SimSun"/>
          <w:snapToGrid w:val="0"/>
        </w:rPr>
        <w:t>-ToBeSetupMod-Item,</w:t>
      </w:r>
    </w:p>
    <w:p w14:paraId="73580D02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Candidate-SpCell-Item,</w:t>
      </w:r>
    </w:p>
    <w:p w14:paraId="13F7EEB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Cause,</w:t>
      </w:r>
    </w:p>
    <w:p w14:paraId="298D354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Cells-Allowed-to-be-Deactivated-List-Item,</w:t>
      </w:r>
    </w:p>
    <w:p w14:paraId="29429082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Cells-Failed-to-be-Activated-List-Item,</w:t>
      </w:r>
    </w:p>
    <w:p w14:paraId="79AE944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Cells-Status-Item,</w:t>
      </w:r>
    </w:p>
    <w:p w14:paraId="397B6BD1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Cells-to-be-Activated-List-Item,</w:t>
      </w:r>
    </w:p>
    <w:p w14:paraId="4EE40CD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Cells-to-be-Deactivated-List-Item,</w:t>
      </w:r>
      <w:r>
        <w:t xml:space="preserve"> </w:t>
      </w:r>
    </w:p>
    <w:p w14:paraId="1DCE4F42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CellULConfigured,</w:t>
      </w:r>
    </w:p>
    <w:p w14:paraId="0EC349B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CriticalityDiagnostics,</w:t>
      </w:r>
      <w:r>
        <w:t xml:space="preserve"> </w:t>
      </w:r>
    </w:p>
    <w:p w14:paraId="74EF571A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C-RNTI,</w:t>
      </w:r>
    </w:p>
    <w:p w14:paraId="1CED830C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CUtoDURRCInformation,</w:t>
      </w:r>
      <w:r>
        <w:t xml:space="preserve"> </w:t>
      </w:r>
    </w:p>
    <w:p w14:paraId="5EC92DE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DRB-Activity-Item,</w:t>
      </w:r>
    </w:p>
    <w:p w14:paraId="66F3399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DRBs-FailedToBeModified-Item,</w:t>
      </w:r>
    </w:p>
    <w:p w14:paraId="1BF4DF3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DRBs-FailedToBeSetup-Item,</w:t>
      </w:r>
    </w:p>
    <w:p w14:paraId="1C245C3C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DRBs-FailedToBeSetupMod-Item,</w:t>
      </w:r>
    </w:p>
    <w:p w14:paraId="39F32B0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DRB-Notify-Item,</w:t>
      </w:r>
    </w:p>
    <w:p w14:paraId="40C7C04E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DRBs-ModifiedConf-Item,</w:t>
      </w:r>
    </w:p>
    <w:p w14:paraId="4A2952B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DRBs-Modified-Item,</w:t>
      </w:r>
    </w:p>
    <w:p w14:paraId="2E57234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DRBs-Required-ToBeModified-Item,</w:t>
      </w:r>
    </w:p>
    <w:p w14:paraId="5FF12AB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DRBs-Required-ToBeReleased-Item,</w:t>
      </w:r>
    </w:p>
    <w:p w14:paraId="42018D9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DRBs-Setup-Item,</w:t>
      </w:r>
    </w:p>
    <w:p w14:paraId="50A1E080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DRBs-SetupMod-Item,</w:t>
      </w:r>
    </w:p>
    <w:p w14:paraId="6D2E77F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DRBs-ToBeModified-Item,</w:t>
      </w:r>
    </w:p>
    <w:p w14:paraId="2ABE6840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DRBs-ToBeReleased-Item,</w:t>
      </w:r>
    </w:p>
    <w:p w14:paraId="65B2276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DRBs-ToBeSetup-Item,</w:t>
      </w:r>
    </w:p>
    <w:p w14:paraId="7E9E978B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DRBs-ToBeSetupMod-Item,</w:t>
      </w:r>
    </w:p>
    <w:p w14:paraId="2528BCB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DRXCycle,</w:t>
      </w:r>
    </w:p>
    <w:p w14:paraId="26DD614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DRXConfigurationIndicator,</w:t>
      </w:r>
    </w:p>
    <w:p w14:paraId="15E9804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DUtoCURRCInformation,</w:t>
      </w:r>
    </w:p>
    <w:p w14:paraId="39EA6F4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ExecuteDuplication,</w:t>
      </w:r>
    </w:p>
    <w:p w14:paraId="71BB773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FullConfiguration,</w:t>
      </w:r>
    </w:p>
    <w:p w14:paraId="3FDA62CF" w14:textId="77777777" w:rsidR="003A519C" w:rsidRDefault="00AC7BC0">
      <w:pPr>
        <w:pStyle w:val="PL"/>
        <w:rPr>
          <w:rFonts w:eastAsia="SimSun"/>
          <w:snapToGrid w:val="0"/>
        </w:rPr>
      </w:pPr>
      <w:r>
        <w:tab/>
        <w:t>GNB-CU-</w:t>
      </w:r>
      <w:r>
        <w:rPr>
          <w:rFonts w:eastAsia="SimSun"/>
        </w:rPr>
        <w:t>MBS-</w:t>
      </w:r>
      <w:r>
        <w:t>F1AP-ID,</w:t>
      </w:r>
    </w:p>
    <w:p w14:paraId="380D7E9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GNB-CU-UE-F1AP-ID,</w:t>
      </w:r>
    </w:p>
    <w:p w14:paraId="78BDFCBB" w14:textId="77777777" w:rsidR="003A519C" w:rsidRPr="00135D44" w:rsidRDefault="00AC7BC0">
      <w:pPr>
        <w:pStyle w:val="PL"/>
        <w:rPr>
          <w:rFonts w:eastAsia="MS Gothic"/>
          <w:snapToGrid w:val="0"/>
          <w:lang w:val="fr-FR"/>
        </w:rPr>
      </w:pPr>
      <w:r>
        <w:rPr>
          <w:rFonts w:eastAsia="SimSun"/>
          <w:snapToGrid w:val="0"/>
        </w:rPr>
        <w:tab/>
      </w:r>
      <w:r w:rsidRPr="00135D44">
        <w:rPr>
          <w:lang w:val="fr-FR"/>
        </w:rPr>
        <w:t>GNB-DU-</w:t>
      </w:r>
      <w:r w:rsidRPr="00135D44">
        <w:rPr>
          <w:rFonts w:eastAsia="SimSun"/>
          <w:lang w:val="fr-FR"/>
        </w:rPr>
        <w:t>MBS-</w:t>
      </w:r>
      <w:r w:rsidRPr="00135D44">
        <w:rPr>
          <w:lang w:val="fr-FR"/>
        </w:rPr>
        <w:t>F1AP-ID,</w:t>
      </w:r>
    </w:p>
    <w:p w14:paraId="2B9593A3" w14:textId="77777777" w:rsidR="003A519C" w:rsidRDefault="00AC7BC0">
      <w:pPr>
        <w:pStyle w:val="PL"/>
        <w:rPr>
          <w:rFonts w:eastAsia="SimSun"/>
          <w:lang w:val="fr-FR"/>
        </w:rPr>
      </w:pPr>
      <w:r w:rsidRPr="00135D44">
        <w:rPr>
          <w:rFonts w:eastAsia="SimSun"/>
          <w:snapToGrid w:val="0"/>
          <w:lang w:val="fr-FR"/>
        </w:rPr>
        <w:tab/>
      </w:r>
      <w:r>
        <w:rPr>
          <w:rFonts w:eastAsia="SimSun"/>
          <w:lang w:val="fr-FR"/>
        </w:rPr>
        <w:t>GNB-DU-UE-F1AP-ID,</w:t>
      </w:r>
    </w:p>
    <w:p w14:paraId="244D97E1" w14:textId="77777777" w:rsidR="003A519C" w:rsidRPr="00135D44" w:rsidRDefault="00AC7BC0">
      <w:pPr>
        <w:pStyle w:val="PL"/>
        <w:rPr>
          <w:rFonts w:eastAsia="SimSun"/>
          <w:lang w:val="en-US"/>
        </w:rPr>
      </w:pPr>
      <w:r>
        <w:rPr>
          <w:rFonts w:eastAsia="SimSun"/>
          <w:lang w:val="fr-FR"/>
        </w:rPr>
        <w:tab/>
      </w:r>
      <w:r w:rsidRPr="00135D44">
        <w:rPr>
          <w:rFonts w:eastAsia="SimSun"/>
          <w:lang w:val="en-US"/>
        </w:rPr>
        <w:t>GNB-DU-ID,</w:t>
      </w:r>
    </w:p>
    <w:p w14:paraId="4FC8470A" w14:textId="77777777" w:rsidR="003A519C" w:rsidRPr="00135D44" w:rsidRDefault="00AC7BC0">
      <w:pPr>
        <w:pStyle w:val="PL"/>
        <w:rPr>
          <w:rFonts w:eastAsia="SimSun"/>
          <w:lang w:val="en-US"/>
        </w:rPr>
      </w:pPr>
      <w:r w:rsidRPr="00135D44">
        <w:rPr>
          <w:rFonts w:eastAsia="SimSun"/>
          <w:lang w:val="en-US"/>
        </w:rPr>
        <w:tab/>
        <w:t>GNB-DU-Served-Cells-Item,</w:t>
      </w:r>
    </w:p>
    <w:p w14:paraId="515A1C3B" w14:textId="77777777" w:rsidR="003A519C" w:rsidRPr="00024B4B" w:rsidRDefault="00AC7BC0">
      <w:pPr>
        <w:pStyle w:val="PL"/>
        <w:rPr>
          <w:rFonts w:eastAsia="SimSun"/>
          <w:snapToGrid w:val="0"/>
          <w:lang w:val="de-DE"/>
        </w:rPr>
      </w:pPr>
      <w:r w:rsidRPr="00135D44">
        <w:rPr>
          <w:rFonts w:eastAsia="SimSun"/>
          <w:lang w:val="en-US"/>
        </w:rPr>
        <w:tab/>
      </w:r>
      <w:r w:rsidRPr="00024B4B">
        <w:rPr>
          <w:rFonts w:eastAsia="SimSun"/>
          <w:snapToGrid w:val="0"/>
          <w:lang w:val="de-DE"/>
        </w:rPr>
        <w:t>GNB-CU-Name,</w:t>
      </w:r>
    </w:p>
    <w:p w14:paraId="08F9D5DC" w14:textId="77777777" w:rsidR="003A519C" w:rsidRPr="00024B4B" w:rsidRDefault="00AC7BC0">
      <w:pPr>
        <w:pStyle w:val="PL"/>
        <w:rPr>
          <w:rFonts w:eastAsia="SimSun"/>
          <w:snapToGrid w:val="0"/>
          <w:lang w:val="de-DE"/>
        </w:rPr>
      </w:pPr>
      <w:r w:rsidRPr="00024B4B">
        <w:rPr>
          <w:rFonts w:eastAsia="SimSun"/>
          <w:snapToGrid w:val="0"/>
          <w:lang w:val="de-DE"/>
        </w:rPr>
        <w:tab/>
        <w:t>GNB-DU-Name,</w:t>
      </w:r>
    </w:p>
    <w:p w14:paraId="738E04E7" w14:textId="77777777" w:rsidR="003A519C" w:rsidRPr="00024B4B" w:rsidRDefault="00AC7BC0">
      <w:pPr>
        <w:pStyle w:val="PL"/>
        <w:rPr>
          <w:rFonts w:eastAsia="SimSun"/>
          <w:snapToGrid w:val="0"/>
          <w:lang w:val="de-DE"/>
        </w:rPr>
      </w:pPr>
      <w:r w:rsidRPr="00024B4B">
        <w:rPr>
          <w:rFonts w:eastAsia="SimSun"/>
          <w:snapToGrid w:val="0"/>
          <w:lang w:val="de-DE"/>
        </w:rPr>
        <w:tab/>
        <w:t>InactivityMonitoringRequest,</w:t>
      </w:r>
    </w:p>
    <w:p w14:paraId="2A5F03A9" w14:textId="77777777" w:rsidR="003A519C" w:rsidRPr="00024B4B" w:rsidRDefault="00AC7BC0">
      <w:pPr>
        <w:pStyle w:val="PL"/>
        <w:rPr>
          <w:rFonts w:eastAsia="SimSun"/>
          <w:snapToGrid w:val="0"/>
          <w:lang w:val="de-DE"/>
        </w:rPr>
      </w:pPr>
      <w:r w:rsidRPr="00024B4B">
        <w:rPr>
          <w:rFonts w:eastAsia="SimSun"/>
          <w:snapToGrid w:val="0"/>
          <w:lang w:val="de-DE"/>
        </w:rPr>
        <w:tab/>
        <w:t>InactivityMonitoringResponse,</w:t>
      </w:r>
    </w:p>
    <w:p w14:paraId="1A1C3A0C" w14:textId="77777777" w:rsidR="003A519C" w:rsidRPr="00024B4B" w:rsidRDefault="00AC7BC0">
      <w:pPr>
        <w:pStyle w:val="PL"/>
        <w:rPr>
          <w:rFonts w:eastAsia="SimSun"/>
          <w:snapToGrid w:val="0"/>
          <w:lang w:val="de-DE"/>
        </w:rPr>
      </w:pPr>
      <w:r w:rsidRPr="00024B4B">
        <w:rPr>
          <w:rFonts w:eastAsia="SimSun"/>
          <w:snapToGrid w:val="0"/>
          <w:lang w:val="de-DE"/>
        </w:rPr>
        <w:tab/>
        <w:t>LowerLayerPresenceStatusChange,</w:t>
      </w:r>
    </w:p>
    <w:p w14:paraId="47EB950F" w14:textId="77777777" w:rsidR="003A519C" w:rsidRPr="00024B4B" w:rsidRDefault="00AC7BC0">
      <w:pPr>
        <w:pStyle w:val="PL"/>
        <w:rPr>
          <w:lang w:val="de-DE"/>
        </w:rPr>
      </w:pPr>
      <w:r w:rsidRPr="00024B4B">
        <w:rPr>
          <w:lang w:val="de-DE"/>
        </w:rPr>
        <w:tab/>
        <w:t>MBS-CUtoDURRCInformation,</w:t>
      </w:r>
    </w:p>
    <w:p w14:paraId="33C22ADB" w14:textId="77777777" w:rsidR="003A519C" w:rsidRPr="00024B4B" w:rsidRDefault="00AC7BC0">
      <w:pPr>
        <w:pStyle w:val="PL"/>
        <w:rPr>
          <w:rFonts w:eastAsia="Yu Mincho"/>
          <w:snapToGrid w:val="0"/>
          <w:lang w:val="de-DE"/>
        </w:rPr>
      </w:pPr>
      <w:r w:rsidRPr="00024B4B">
        <w:rPr>
          <w:lang w:val="de-DE"/>
        </w:rPr>
        <w:tab/>
        <w:t>MBSMulticastF1UContextDescriptor,</w:t>
      </w:r>
    </w:p>
    <w:p w14:paraId="3AF2D532" w14:textId="77777777" w:rsidR="003A519C" w:rsidRPr="00024B4B" w:rsidRDefault="00AC7BC0">
      <w:pPr>
        <w:pStyle w:val="PL"/>
        <w:rPr>
          <w:rFonts w:eastAsia="SimSun"/>
          <w:snapToGrid w:val="0"/>
          <w:lang w:val="de-DE"/>
        </w:rPr>
      </w:pPr>
      <w:r w:rsidRPr="00024B4B">
        <w:rPr>
          <w:rFonts w:eastAsia="SimSun"/>
          <w:snapToGrid w:val="0"/>
          <w:lang w:val="de-DE"/>
        </w:rPr>
        <w:tab/>
        <w:t>MBS</w:t>
      </w:r>
      <w:r w:rsidRPr="00024B4B">
        <w:rPr>
          <w:lang w:val="de-DE"/>
        </w:rPr>
        <w:t>-Session-ID,</w:t>
      </w:r>
      <w:r w:rsidRPr="00024B4B">
        <w:rPr>
          <w:rFonts w:eastAsia="SimSun"/>
          <w:snapToGrid w:val="0"/>
          <w:lang w:val="de-DE"/>
        </w:rPr>
        <w:tab/>
      </w:r>
    </w:p>
    <w:p w14:paraId="10E9BD81" w14:textId="77777777" w:rsidR="003A519C" w:rsidRPr="00024B4B" w:rsidRDefault="00AC7BC0">
      <w:pPr>
        <w:pStyle w:val="PL"/>
        <w:rPr>
          <w:rFonts w:eastAsia="SimSun"/>
          <w:snapToGrid w:val="0"/>
          <w:lang w:val="de-DE"/>
        </w:rPr>
      </w:pPr>
      <w:r w:rsidRPr="00024B4B">
        <w:rPr>
          <w:rFonts w:eastAsia="SimSun"/>
          <w:snapToGrid w:val="0"/>
          <w:lang w:val="de-DE"/>
        </w:rPr>
        <w:lastRenderedPageBreak/>
        <w:tab/>
        <w:t>MBS-ServiceArea,</w:t>
      </w:r>
    </w:p>
    <w:p w14:paraId="7217A546" w14:textId="77777777" w:rsidR="003A519C" w:rsidRPr="00024B4B" w:rsidRDefault="00AC7BC0">
      <w:pPr>
        <w:pStyle w:val="PL"/>
        <w:rPr>
          <w:rFonts w:eastAsia="SimSun"/>
          <w:snapToGrid w:val="0"/>
          <w:lang w:val="de-DE"/>
        </w:rPr>
      </w:pPr>
      <w:r w:rsidRPr="00024B4B">
        <w:rPr>
          <w:rFonts w:eastAsia="SimSun"/>
          <w:snapToGrid w:val="0"/>
          <w:lang w:val="de-DE"/>
        </w:rPr>
        <w:tab/>
      </w:r>
      <w:r w:rsidRPr="00024B4B">
        <w:rPr>
          <w:lang w:val="de-DE"/>
        </w:rPr>
        <w:t>MulticastF1UContextReferenceCU,</w:t>
      </w:r>
    </w:p>
    <w:p w14:paraId="102C5D1A" w14:textId="77777777" w:rsidR="003A519C" w:rsidRPr="00024B4B" w:rsidRDefault="00AC7BC0">
      <w:pPr>
        <w:pStyle w:val="PL"/>
        <w:rPr>
          <w:lang w:val="de-DE"/>
        </w:rPr>
      </w:pPr>
      <w:r w:rsidRPr="00024B4B">
        <w:rPr>
          <w:rFonts w:eastAsia="SimSun"/>
          <w:snapToGrid w:val="0"/>
          <w:lang w:val="de-DE"/>
        </w:rPr>
        <w:tab/>
      </w:r>
      <w:r w:rsidRPr="00024B4B">
        <w:rPr>
          <w:lang w:val="de-DE"/>
        </w:rPr>
        <w:t>MulticastF1UContext-ToBeSetup</w:t>
      </w:r>
      <w:r w:rsidRPr="00024B4B">
        <w:rPr>
          <w:rFonts w:eastAsia="SimSun"/>
          <w:lang w:val="de-DE"/>
        </w:rPr>
        <w:t>-Item</w:t>
      </w:r>
      <w:r w:rsidRPr="00024B4B">
        <w:rPr>
          <w:lang w:val="de-DE"/>
        </w:rPr>
        <w:t>,</w:t>
      </w:r>
    </w:p>
    <w:p w14:paraId="10FC6CDD" w14:textId="77777777" w:rsidR="003A519C" w:rsidRPr="00024B4B" w:rsidRDefault="00AC7BC0">
      <w:pPr>
        <w:pStyle w:val="PL"/>
        <w:rPr>
          <w:rFonts w:eastAsia="SimSun"/>
          <w:lang w:val="de-DE"/>
        </w:rPr>
      </w:pPr>
      <w:r w:rsidRPr="00024B4B">
        <w:rPr>
          <w:lang w:val="de-DE"/>
        </w:rPr>
        <w:tab/>
        <w:t>MulticastF1UContext-Setup</w:t>
      </w:r>
      <w:r w:rsidRPr="00024B4B">
        <w:rPr>
          <w:rFonts w:eastAsia="SimSun"/>
          <w:lang w:val="de-DE"/>
        </w:rPr>
        <w:t>-Item,</w:t>
      </w:r>
    </w:p>
    <w:p w14:paraId="3EE91986" w14:textId="77777777" w:rsidR="003A519C" w:rsidRPr="00024B4B" w:rsidRDefault="00AC7BC0">
      <w:pPr>
        <w:pStyle w:val="PL"/>
        <w:rPr>
          <w:rFonts w:eastAsia="SimSun"/>
          <w:lang w:val="de-DE"/>
        </w:rPr>
      </w:pPr>
      <w:r w:rsidRPr="00024B4B">
        <w:rPr>
          <w:rFonts w:eastAsia="SimSun"/>
          <w:lang w:val="de-DE"/>
        </w:rPr>
        <w:tab/>
      </w:r>
      <w:r w:rsidRPr="00024B4B">
        <w:rPr>
          <w:lang w:val="de-DE"/>
        </w:rPr>
        <w:t>MulticastF1UContext-FailedToBeSetup</w:t>
      </w:r>
      <w:r w:rsidRPr="00024B4B">
        <w:rPr>
          <w:rFonts w:eastAsia="SimSun"/>
          <w:lang w:val="de-DE"/>
        </w:rPr>
        <w:t>-Item,</w:t>
      </w:r>
    </w:p>
    <w:p w14:paraId="0F850F36" w14:textId="77777777" w:rsidR="003A519C" w:rsidRPr="00024B4B" w:rsidRDefault="00AC7BC0">
      <w:pPr>
        <w:pStyle w:val="PL"/>
        <w:rPr>
          <w:lang w:val="de-DE"/>
        </w:rPr>
      </w:pPr>
      <w:r w:rsidRPr="00024B4B">
        <w:rPr>
          <w:lang w:val="de-DE"/>
        </w:rPr>
        <w:tab/>
        <w:t>MulticastMBSSessionList,</w:t>
      </w:r>
    </w:p>
    <w:p w14:paraId="7EA542CF" w14:textId="77777777" w:rsidR="003A519C" w:rsidRPr="00024B4B" w:rsidRDefault="00AC7BC0">
      <w:pPr>
        <w:pStyle w:val="PL"/>
        <w:rPr>
          <w:lang w:val="de-DE"/>
        </w:rPr>
      </w:pPr>
      <w:r w:rsidRPr="00024B4B">
        <w:rPr>
          <w:lang w:val="de-DE"/>
        </w:rPr>
        <w:tab/>
        <w:t>MulticastMRBs-ToBeSetup-Item,</w:t>
      </w:r>
    </w:p>
    <w:p w14:paraId="2501083F" w14:textId="77777777" w:rsidR="003A519C" w:rsidRPr="00024B4B" w:rsidRDefault="00AC7BC0">
      <w:pPr>
        <w:pStyle w:val="PL"/>
        <w:rPr>
          <w:lang w:val="de-DE"/>
        </w:rPr>
      </w:pPr>
      <w:r w:rsidRPr="00024B4B">
        <w:rPr>
          <w:lang w:val="de-DE"/>
        </w:rPr>
        <w:tab/>
        <w:t>MulticastMRBs-Setup-Item,</w:t>
      </w:r>
    </w:p>
    <w:p w14:paraId="33A614E8" w14:textId="77777777" w:rsidR="003A519C" w:rsidRPr="00024B4B" w:rsidRDefault="00AC7BC0">
      <w:pPr>
        <w:pStyle w:val="PL"/>
        <w:rPr>
          <w:lang w:val="de-DE"/>
        </w:rPr>
      </w:pPr>
      <w:r w:rsidRPr="00024B4B">
        <w:rPr>
          <w:lang w:val="de-DE"/>
        </w:rPr>
        <w:tab/>
        <w:t>MulticastMRBs-FailedToBeSetup-Item,</w:t>
      </w:r>
    </w:p>
    <w:p w14:paraId="057CCEB8" w14:textId="77777777" w:rsidR="003A519C" w:rsidRDefault="00AC7BC0">
      <w:pPr>
        <w:pStyle w:val="PL"/>
      </w:pPr>
      <w:r w:rsidRPr="00024B4B">
        <w:rPr>
          <w:lang w:val="de-DE"/>
        </w:rPr>
        <w:tab/>
      </w:r>
      <w:r>
        <w:t>MulticastMRBs-ToBeSetupMod-Item,</w:t>
      </w:r>
    </w:p>
    <w:p w14:paraId="2013126E" w14:textId="77777777" w:rsidR="003A519C" w:rsidRDefault="00AC7BC0">
      <w:pPr>
        <w:pStyle w:val="PL"/>
      </w:pPr>
      <w:r>
        <w:tab/>
        <w:t>MulticastMRBs-ToBeModified-Item,</w:t>
      </w:r>
    </w:p>
    <w:p w14:paraId="16B6D889" w14:textId="77777777" w:rsidR="003A519C" w:rsidRDefault="00AC7BC0">
      <w:pPr>
        <w:pStyle w:val="PL"/>
      </w:pPr>
      <w:r>
        <w:tab/>
        <w:t>MulticastMRBs-ToBeReleased-Item,</w:t>
      </w:r>
    </w:p>
    <w:p w14:paraId="7F9DB9B0" w14:textId="77777777" w:rsidR="003A519C" w:rsidRDefault="00AC7BC0">
      <w:pPr>
        <w:pStyle w:val="PL"/>
      </w:pPr>
      <w:r>
        <w:tab/>
        <w:t>MulticastMRBs-SetupMod-Item,</w:t>
      </w:r>
    </w:p>
    <w:p w14:paraId="60E97E6F" w14:textId="77777777" w:rsidR="003A519C" w:rsidRDefault="00AC7BC0">
      <w:pPr>
        <w:pStyle w:val="PL"/>
      </w:pPr>
      <w:r>
        <w:tab/>
        <w:t>MulticastMRBs-FailedToBeSetupMod-Item,</w:t>
      </w:r>
    </w:p>
    <w:p w14:paraId="78A45EEF" w14:textId="77777777" w:rsidR="003A519C" w:rsidRDefault="00AC7BC0">
      <w:pPr>
        <w:pStyle w:val="PL"/>
      </w:pPr>
      <w:r>
        <w:tab/>
        <w:t>MulticastMRBs-Modified-Item,</w:t>
      </w:r>
    </w:p>
    <w:p w14:paraId="54DAE545" w14:textId="77777777" w:rsidR="003A519C" w:rsidRDefault="00AC7BC0">
      <w:pPr>
        <w:pStyle w:val="PL"/>
        <w:rPr>
          <w:rFonts w:eastAsia="Yu Mincho"/>
        </w:rPr>
      </w:pPr>
      <w:r>
        <w:tab/>
        <w:t>MulticastMRBs-FailedToBeModified-Item,</w:t>
      </w:r>
    </w:p>
    <w:p w14:paraId="6C9A5803" w14:textId="77777777" w:rsidR="003A519C" w:rsidRDefault="00AC7BC0">
      <w:pPr>
        <w:pStyle w:val="PL"/>
      </w:pPr>
      <w:bookmarkStart w:id="408" w:name="OLE_LINK85"/>
      <w:bookmarkStart w:id="409" w:name="OLE_LINK86"/>
      <w:r>
        <w:rPr>
          <w:rFonts w:hint="eastAsia"/>
          <w:lang w:eastAsia="zh-CN"/>
        </w:rPr>
        <w:tab/>
      </w:r>
      <w:r>
        <w:rPr>
          <w:rFonts w:hint="eastAsia"/>
        </w:rPr>
        <w:t>BroadcastAreaScope,</w:t>
      </w:r>
    </w:p>
    <w:p w14:paraId="782F6405" w14:textId="77777777" w:rsidR="003A519C" w:rsidRDefault="00AC7BC0">
      <w:pPr>
        <w:pStyle w:val="PL"/>
      </w:pPr>
      <w:r>
        <w:rPr>
          <w:rFonts w:eastAsia="SimSun"/>
          <w:snapToGrid w:val="0"/>
        </w:rPr>
        <w:tab/>
        <w:t>NetworkControlledRepeaterAuthorized,</w:t>
      </w:r>
    </w:p>
    <w:bookmarkEnd w:id="408"/>
    <w:bookmarkEnd w:id="409"/>
    <w:p w14:paraId="4D1D1A9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NRCGI,</w:t>
      </w:r>
    </w:p>
    <w:p w14:paraId="7092CA2E" w14:textId="77777777" w:rsidR="003A519C" w:rsidRDefault="00AC7BC0">
      <w:pPr>
        <w:pStyle w:val="PL"/>
        <w:rPr>
          <w:rFonts w:eastAsia="SimSun"/>
          <w:snapToGrid w:val="0"/>
        </w:rPr>
      </w:pPr>
      <w:r>
        <w:tab/>
        <w:t>UEContextNotRetrievable,</w:t>
      </w:r>
    </w:p>
    <w:p w14:paraId="4A633C0C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Potential-SpCell-Item,</w:t>
      </w:r>
    </w:p>
    <w:p w14:paraId="5C03839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RANSharingAssistanceInformation,</w:t>
      </w:r>
    </w:p>
    <w:p w14:paraId="0DDBC233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RAT-FrequencyPriorityInformation,</w:t>
      </w:r>
    </w:p>
    <w:p w14:paraId="42B5D48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RequestedSRSTransmissionCharacteristics,</w:t>
      </w:r>
    </w:p>
    <w:p w14:paraId="54A7FDA3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ResourceCoordinationTransferContainer,</w:t>
      </w:r>
    </w:p>
    <w:p w14:paraId="4BBA3CF1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RRCContainer,</w:t>
      </w:r>
    </w:p>
    <w:p w14:paraId="42C0C48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RRCContainer-RRCSetupComplete,</w:t>
      </w:r>
    </w:p>
    <w:p w14:paraId="783FC30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RRCReconfigurationCompleteIndicator,</w:t>
      </w:r>
    </w:p>
    <w:p w14:paraId="412AFEC0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SCell-ToBeRemoved-Item,</w:t>
      </w:r>
    </w:p>
    <w:p w14:paraId="297BDF9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SCell-ToBeSetup-Item,</w:t>
      </w:r>
    </w:p>
    <w:p w14:paraId="103DADE0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SCell-ToBeSetupMod-Item,</w:t>
      </w:r>
    </w:p>
    <w:p w14:paraId="2944342E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SCell-FailedtoSetup-Item,</w:t>
      </w:r>
    </w:p>
    <w:p w14:paraId="38929F5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SCell-FailedtoSetupMod-Item,</w:t>
      </w:r>
      <w:r>
        <w:t xml:space="preserve"> </w:t>
      </w:r>
    </w:p>
    <w:p w14:paraId="6BF7327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SDT-Volume-Threshold,</w:t>
      </w:r>
    </w:p>
    <w:p w14:paraId="05577D4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ServCellIndex,</w:t>
      </w:r>
    </w:p>
    <w:p w14:paraId="086E17CA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Served-Cells-To-Add-Item,</w:t>
      </w:r>
    </w:p>
    <w:p w14:paraId="029351B1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Served-Cells-To-Delete-Item,</w:t>
      </w:r>
    </w:p>
    <w:p w14:paraId="68B19458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</w:rPr>
        <w:tab/>
        <w:t>Served-Cells-To-Modify-Item,</w:t>
      </w:r>
    </w:p>
    <w:p w14:paraId="7F94D1C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ServingCellMO,</w:t>
      </w:r>
    </w:p>
    <w:p w14:paraId="0B40C006" w14:textId="77777777" w:rsidR="003A519C" w:rsidRDefault="00AC7BC0">
      <w:pPr>
        <w:pStyle w:val="PL"/>
        <w:rPr>
          <w:rFonts w:eastAsia="MS Gothic"/>
          <w:snapToGrid w:val="0"/>
        </w:rPr>
      </w:pPr>
      <w:r>
        <w:rPr>
          <w:snapToGrid w:val="0"/>
        </w:rPr>
        <w:tab/>
        <w:t>SNSSAI,</w:t>
      </w:r>
    </w:p>
    <w:p w14:paraId="4E135C0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SRBID,</w:t>
      </w:r>
    </w:p>
    <w:p w14:paraId="57BF4F90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SRBs-FailedToBeSetup-Item,</w:t>
      </w:r>
    </w:p>
    <w:p w14:paraId="615C364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SRBs-FailedToBeSetupMod-Item,</w:t>
      </w:r>
    </w:p>
    <w:p w14:paraId="299B425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SRBs-Required-ToBeReleased-Item,</w:t>
      </w:r>
    </w:p>
    <w:p w14:paraId="444E04A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SRBs-ToBeReleased-Item,</w:t>
      </w:r>
    </w:p>
    <w:p w14:paraId="0015B28C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SRBs-ToBeSetup-Item,</w:t>
      </w:r>
    </w:p>
    <w:p w14:paraId="5B6F4E9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SRBs-ToBeSetupMod-Item,</w:t>
      </w:r>
    </w:p>
    <w:p w14:paraId="5826FDBA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SRBs-Modified-Item,</w:t>
      </w:r>
    </w:p>
    <w:p w14:paraId="6AE0AE3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SRBs-Setup-Item,</w:t>
      </w:r>
    </w:p>
    <w:p w14:paraId="48899362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</w:rPr>
        <w:tab/>
        <w:t>SRBs-SetupMod-Item,</w:t>
      </w:r>
    </w:p>
    <w:p w14:paraId="60E7F10A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SupportedUETypeList</w:t>
      </w:r>
      <w:r>
        <w:rPr>
          <w:rFonts w:hint="eastAsia"/>
          <w:snapToGrid w:val="0"/>
          <w:lang w:eastAsia="zh-CN"/>
        </w:rPr>
        <w:t>,</w:t>
      </w:r>
    </w:p>
    <w:p w14:paraId="3D16EFB0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TimeToWait,</w:t>
      </w:r>
    </w:p>
    <w:p w14:paraId="33F611B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TransactionID,</w:t>
      </w:r>
    </w:p>
    <w:p w14:paraId="0212B76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Transmission</w:t>
      </w:r>
      <w:r>
        <w:rPr>
          <w:snapToGrid w:val="0"/>
        </w:rPr>
        <w:t>Action</w:t>
      </w:r>
      <w:r>
        <w:rPr>
          <w:rFonts w:eastAsia="SimSun"/>
          <w:snapToGrid w:val="0"/>
        </w:rPr>
        <w:t>Indicator,</w:t>
      </w:r>
    </w:p>
    <w:p w14:paraId="2313CCE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UE-associatedLogicalF1-ConnectionItem,</w:t>
      </w:r>
    </w:p>
    <w:p w14:paraId="49A8A0DF" w14:textId="77777777" w:rsidR="003A519C" w:rsidRDefault="00AC7BC0">
      <w:pPr>
        <w:pStyle w:val="PL"/>
        <w:rPr>
          <w:rFonts w:eastAsia="SimSun"/>
          <w:snapToGrid w:val="0"/>
        </w:rPr>
      </w:pPr>
      <w:r>
        <w:tab/>
        <w:t>UEIdentity-List-For-Paging-Item,</w:t>
      </w:r>
    </w:p>
    <w:p w14:paraId="65306B8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DUtoCURRCContainer,</w:t>
      </w:r>
    </w:p>
    <w:p w14:paraId="0D99A55C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 xml:space="preserve">PagingCell-Item, </w:t>
      </w:r>
    </w:p>
    <w:p w14:paraId="5A697E4E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SItype-List,</w:t>
      </w:r>
    </w:p>
    <w:p w14:paraId="1C1F65E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UEIdentityIndexValue,</w:t>
      </w:r>
    </w:p>
    <w:p w14:paraId="7B953A83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GNB-CU-TNL-Association-Setup-Item,</w:t>
      </w:r>
    </w:p>
    <w:p w14:paraId="26F2AD80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GNB-CU-TNL-Association-Failed-To-Setup-Item,</w:t>
      </w:r>
    </w:p>
    <w:p w14:paraId="46F6CF5B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GNB-CU-TNL-Association-To-Add-Item,</w:t>
      </w:r>
    </w:p>
    <w:p w14:paraId="057DB752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GNB-CU-TNL-Association-To-Remove-Item,</w:t>
      </w:r>
    </w:p>
    <w:p w14:paraId="42EE6F6C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GNB-CU-TNL-Association-To-Update-Item,</w:t>
      </w:r>
    </w:p>
    <w:p w14:paraId="503569A2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MaskedIMEISV,</w:t>
      </w:r>
    </w:p>
    <w:p w14:paraId="2C225F2B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PagingDRX,</w:t>
      </w:r>
    </w:p>
    <w:p w14:paraId="3DA9BD01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PagingPriority,</w:t>
      </w:r>
    </w:p>
    <w:p w14:paraId="33C494AC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PagingIdentity,</w:t>
      </w:r>
    </w:p>
    <w:p w14:paraId="17886500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Cells-to-be-Barred-Item,</w:t>
      </w:r>
    </w:p>
    <w:p w14:paraId="669774A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PWSSystemInformation,</w:t>
      </w:r>
    </w:p>
    <w:p w14:paraId="5B63520E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Broadcast-To-Be-Cancelled-Item,</w:t>
      </w:r>
    </w:p>
    <w:p w14:paraId="0C4FDB0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Cells-Broadcast-Cancelled-Item,</w:t>
      </w:r>
    </w:p>
    <w:p w14:paraId="6E932DC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NR-CGI-List-For-Restart-Item,</w:t>
      </w:r>
    </w:p>
    <w:p w14:paraId="1F502401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PWS-Failed-NR-CGI-Item,</w:t>
      </w:r>
    </w:p>
    <w:p w14:paraId="608205D0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RepetitionPeriod,</w:t>
      </w:r>
    </w:p>
    <w:p w14:paraId="7725F96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NumberofBroadcastRequest,</w:t>
      </w:r>
    </w:p>
    <w:p w14:paraId="06DD62B3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Cells-To-Be-Broadcast-Item,</w:t>
      </w:r>
    </w:p>
    <w:p w14:paraId="762019C2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lastRenderedPageBreak/>
        <w:tab/>
        <w:t>Cells-Broadcast-Completed-Item,</w:t>
      </w:r>
    </w:p>
    <w:p w14:paraId="4889122D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</w:rPr>
        <w:tab/>
        <w:t>Cancel-all-Warning-Messages-Indicator</w:t>
      </w:r>
      <w:r>
        <w:rPr>
          <w:snapToGrid w:val="0"/>
        </w:rPr>
        <w:t>,</w:t>
      </w:r>
    </w:p>
    <w:p w14:paraId="4D8B1500" w14:textId="77777777" w:rsidR="003A519C" w:rsidRDefault="00AC7BC0">
      <w:pPr>
        <w:pStyle w:val="PL"/>
      </w:pPr>
      <w:r>
        <w:tab/>
        <w:t>EUTRA-NR-CellResourceCoordinationReq-Container,</w:t>
      </w:r>
    </w:p>
    <w:p w14:paraId="6BB173DE" w14:textId="77777777" w:rsidR="003A519C" w:rsidRDefault="00AC7BC0">
      <w:pPr>
        <w:pStyle w:val="PL"/>
      </w:pPr>
      <w:r>
        <w:tab/>
        <w:t>EUTRA-NR-CellResourceCoordinationReqAck-Container,</w:t>
      </w:r>
    </w:p>
    <w:p w14:paraId="11B707C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RequestType,</w:t>
      </w:r>
    </w:p>
    <w:p w14:paraId="35B342E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PLMN-Identity,</w:t>
      </w:r>
    </w:p>
    <w:p w14:paraId="391B56D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 xml:space="preserve">RLCFailureIndication, </w:t>
      </w:r>
    </w:p>
    <w:p w14:paraId="68DE45C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UplinkTxDirectCurrentListInformation,</w:t>
      </w:r>
    </w:p>
    <w:p w14:paraId="322893F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SULAccessIndication,</w:t>
      </w:r>
    </w:p>
    <w:p w14:paraId="59C0C03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Protected-EUTRA-Resources-Item,</w:t>
      </w:r>
    </w:p>
    <w:p w14:paraId="529C0B19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GNB-DUConfigurationQuery,</w:t>
      </w:r>
    </w:p>
    <w:p w14:paraId="4762B29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BitRate,</w:t>
      </w:r>
    </w:p>
    <w:p w14:paraId="306A5C5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RRC-Version,</w:t>
      </w:r>
    </w:p>
    <w:p w14:paraId="7B66523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GNBDUOverloadInformation,</w:t>
      </w:r>
    </w:p>
    <w:p w14:paraId="1F6E1B6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RRCDeliveryStatusRequest,</w:t>
      </w:r>
    </w:p>
    <w:p w14:paraId="5E1DC9B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NeedforGap,</w:t>
      </w:r>
    </w:p>
    <w:p w14:paraId="37D0F52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RRCDeliveryStatus,</w:t>
      </w:r>
    </w:p>
    <w:p w14:paraId="665AD547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t>ResourceCoordinationTransferInformation</w:t>
      </w:r>
      <w:r>
        <w:rPr>
          <w:snapToGrid w:val="0"/>
          <w:lang w:eastAsia="zh-CN"/>
        </w:rPr>
        <w:t>,</w:t>
      </w:r>
    </w:p>
    <w:p w14:paraId="45B4F064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Dedicated-SIDelivery-NeededUE-Item,</w:t>
      </w:r>
    </w:p>
    <w:p w14:paraId="4976FFDF" w14:textId="77777777" w:rsidR="003A519C" w:rsidRDefault="00AC7BC0">
      <w:pPr>
        <w:pStyle w:val="PL"/>
        <w:rPr>
          <w:snapToGrid w:val="0"/>
          <w:lang w:eastAsia="zh-CN"/>
        </w:rPr>
      </w:pPr>
      <w:r>
        <w:rPr>
          <w:lang w:eastAsia="zh-CN"/>
        </w:rPr>
        <w:tab/>
      </w:r>
      <w:r>
        <w:rPr>
          <w:snapToGrid w:val="0"/>
        </w:rPr>
        <w:t>Associated-SCell-</w:t>
      </w:r>
      <w:r>
        <w:rPr>
          <w:snapToGrid w:val="0"/>
          <w:lang w:eastAsia="zh-CN"/>
        </w:rPr>
        <w:t>Item,</w:t>
      </w:r>
    </w:p>
    <w:p w14:paraId="7542FC27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IgnoreResourceCoordinationContainer,</w:t>
      </w:r>
    </w:p>
    <w:p w14:paraId="25D064D2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PagingOrigin,</w:t>
      </w:r>
    </w:p>
    <w:p w14:paraId="46B8A17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cs="Courier New"/>
        </w:rPr>
        <w:t>UAC-Assistance-Info</w:t>
      </w:r>
      <w:r>
        <w:rPr>
          <w:snapToGrid w:val="0"/>
          <w:lang w:eastAsia="zh-CN"/>
        </w:rPr>
        <w:t>,</w:t>
      </w:r>
    </w:p>
    <w:p w14:paraId="3417D9A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RANUEID,</w:t>
      </w:r>
    </w:p>
    <w:p w14:paraId="1206B49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GNB-DU-TNL-Association-To-Remove-Item,</w:t>
      </w:r>
    </w:p>
    <w:p w14:paraId="2649D5A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NotificationInformation,</w:t>
      </w:r>
    </w:p>
    <w:p w14:paraId="79970DC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TraceActivation,</w:t>
      </w:r>
    </w:p>
    <w:p w14:paraId="32F7C95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TraceID,</w:t>
      </w:r>
    </w:p>
    <w:p w14:paraId="66F487E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Neighbour-Cell-Information-Item,</w:t>
      </w:r>
    </w:p>
    <w:p w14:paraId="4E0E1BE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AdditionalRRMPriorityIndex,</w:t>
      </w:r>
    </w:p>
    <w:p w14:paraId="0E506FB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DUCURadioInformationType,</w:t>
      </w:r>
    </w:p>
    <w:p w14:paraId="3EDA855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CUDURadioInformationType,</w:t>
      </w:r>
    </w:p>
    <w:p w14:paraId="603932F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Transport-Layer-Address-Info,</w:t>
      </w:r>
    </w:p>
    <w:p w14:paraId="0D66077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BHChannels-ToBeSetup-Item,</w:t>
      </w:r>
    </w:p>
    <w:p w14:paraId="1E38A41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BHChannels-Setup-Item,</w:t>
      </w:r>
    </w:p>
    <w:p w14:paraId="7DFAD91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BHChannels-FailedToBeSetup-Item,</w:t>
      </w:r>
    </w:p>
    <w:p w14:paraId="1B6855E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BHChannels-ToBeModified-Item,</w:t>
      </w:r>
    </w:p>
    <w:p w14:paraId="0CB4381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BHChannels-ToBeReleased-Item,</w:t>
      </w:r>
    </w:p>
    <w:p w14:paraId="78D8948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BHChannels-ToBeSetupMod-Item,</w:t>
      </w:r>
    </w:p>
    <w:p w14:paraId="27C71ED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BHChannels-FailedToBeModified-Item,</w:t>
      </w:r>
    </w:p>
    <w:p w14:paraId="1CF7EF0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BHChannels-FailedToBeSetupMod-Item,</w:t>
      </w:r>
    </w:p>
    <w:p w14:paraId="6E9AE61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BHChannels-Modified-Item,</w:t>
      </w:r>
    </w:p>
    <w:p w14:paraId="47790F4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BHChannels-SetupMod-Item,</w:t>
      </w:r>
    </w:p>
    <w:p w14:paraId="0A4C602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BHChannels-Required-ToBeReleased-Item,</w:t>
      </w:r>
    </w:p>
    <w:p w14:paraId="2F10881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BAPAddress,</w:t>
      </w:r>
    </w:p>
    <w:p w14:paraId="2841936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BH-Routing-Information-Added-List-Item,</w:t>
      </w:r>
    </w:p>
    <w:p w14:paraId="76BFAC7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BH-Routing-Information-Removed-List-Item,</w:t>
      </w:r>
    </w:p>
    <w:p w14:paraId="3248C60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Child-Nodes-List,</w:t>
      </w:r>
    </w:p>
    <w:p w14:paraId="2CE197D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Activated-Cells-to-be-Updated-List,</w:t>
      </w:r>
    </w:p>
    <w:p w14:paraId="658AEDC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UL-BH-Non-UP-Traffic-Mapping,</w:t>
      </w:r>
    </w:p>
    <w:p w14:paraId="1DD0702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IABIPv6RequestType,</w:t>
      </w:r>
    </w:p>
    <w:p w14:paraId="606BCDA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IAB-TNL-Addresses-To-Remove-Item,</w:t>
      </w:r>
    </w:p>
    <w:p w14:paraId="22BE5E8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IABTNLAddress,</w:t>
      </w:r>
    </w:p>
    <w:p w14:paraId="7C3E5F5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IAB-Allocated-TNL-Address-Item,</w:t>
      </w:r>
    </w:p>
    <w:p w14:paraId="7FDBE90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IABv4AddressesRequested,</w:t>
      </w:r>
    </w:p>
    <w:p w14:paraId="32870DA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TrafficMappingInfo,</w:t>
      </w:r>
    </w:p>
    <w:p w14:paraId="0223995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UL-UP-TNL-Information-to-Update-List-Item,</w:t>
      </w:r>
    </w:p>
    <w:p w14:paraId="2ABF2229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UL-UP-TNL-Address-to-Update-List-Item,</w:t>
      </w:r>
    </w:p>
    <w:p w14:paraId="018E3A2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DL-UP-TNL-Address-to-Update-List-Item,</w:t>
      </w:r>
    </w:p>
    <w:p w14:paraId="485A41B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NRV2XServicesAuthorized,</w:t>
      </w:r>
    </w:p>
    <w:p w14:paraId="4998B96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LTEV2XServicesAuthorized,</w:t>
      </w:r>
    </w:p>
    <w:p w14:paraId="030D0C7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NRUESidelinkAggregateMaximumBitrate,</w:t>
      </w:r>
    </w:p>
    <w:p w14:paraId="26A32019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LTEUESidelinkAggregateMaximumBitrate,</w:t>
      </w:r>
    </w:p>
    <w:p w14:paraId="5B1318C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SLDRBs-SetupMod-Item,</w:t>
      </w:r>
    </w:p>
    <w:p w14:paraId="06AA75E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SLDRBs-ModifiedConf-Item,</w:t>
      </w:r>
    </w:p>
    <w:p w14:paraId="54797F5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SLDRBs-FailedToBeModified-Item,</w:t>
      </w:r>
    </w:p>
    <w:p w14:paraId="54184DA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SLDRBs-FailedToBeSetup-Item,</w:t>
      </w:r>
    </w:p>
    <w:p w14:paraId="4368005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SLDRBs-FailedToBeSetupMod-Item,</w:t>
      </w:r>
    </w:p>
    <w:p w14:paraId="07E11EE9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SLDRBs-Modified-Item,</w:t>
      </w:r>
    </w:p>
    <w:p w14:paraId="626B914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SLDRBs-Required-ToBeModified-Item,</w:t>
      </w:r>
    </w:p>
    <w:p w14:paraId="53B2542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SLDRBs-Required-ToBeReleased-Item,</w:t>
      </w:r>
    </w:p>
    <w:p w14:paraId="7B53F8F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SLDRBs-Setup-Item,</w:t>
      </w:r>
    </w:p>
    <w:p w14:paraId="5F832BE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SLDRBs-ToBeModified-Item,</w:t>
      </w:r>
    </w:p>
    <w:p w14:paraId="4637B5F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SLDRBs-ToBeReleased-Item,</w:t>
      </w:r>
    </w:p>
    <w:p w14:paraId="624C093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SLDRBs-ToBeSetup-Item,</w:t>
      </w:r>
    </w:p>
    <w:p w14:paraId="1A0B3A7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SLDRBs-ToBeSetupMod-Item,</w:t>
      </w:r>
    </w:p>
    <w:p w14:paraId="3BCE776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GNBCUMeasurementID,</w:t>
      </w:r>
    </w:p>
    <w:p w14:paraId="7AC8005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GNBDUMeasurementID,</w:t>
      </w:r>
    </w:p>
    <w:p w14:paraId="65C1D37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lastRenderedPageBreak/>
        <w:tab/>
        <w:t>RegistrationRequest,</w:t>
      </w:r>
    </w:p>
    <w:p w14:paraId="57DB19C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ReportCharacteristics,</w:t>
      </w:r>
    </w:p>
    <w:p w14:paraId="0B78F06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CellToReportList,</w:t>
      </w:r>
    </w:p>
    <w:p w14:paraId="39ABD56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HardwareLoadIndicator,</w:t>
      </w:r>
    </w:p>
    <w:p w14:paraId="10274B9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CellMeasurementResultList,</w:t>
      </w:r>
    </w:p>
    <w:p w14:paraId="4E8B413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ReportingPeriodicity,</w:t>
      </w:r>
    </w:p>
    <w:p w14:paraId="4F51834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TNLCapacityIndicator,</w:t>
      </w:r>
    </w:p>
    <w:p w14:paraId="0526A37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RAReportList,</w:t>
      </w:r>
    </w:p>
    <w:p w14:paraId="3659260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RLFReportInformationList,</w:t>
      </w:r>
    </w:p>
    <w:p w14:paraId="1514BDA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ReportingRequestType,</w:t>
      </w:r>
    </w:p>
    <w:p w14:paraId="57BD553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TimeReferenceInformation,</w:t>
      </w:r>
    </w:p>
    <w:p w14:paraId="157BD24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ConditionalInterDUMobilityInformation,</w:t>
      </w:r>
    </w:p>
    <w:p w14:paraId="4A3E2AA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ConditionalIntraDUMobilityInformation,</w:t>
      </w:r>
    </w:p>
    <w:p w14:paraId="4DF7527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TargetCellList,</w:t>
      </w:r>
    </w:p>
    <w:p w14:paraId="2423542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MDTPLMNList,</w:t>
      </w:r>
    </w:p>
    <w:p w14:paraId="7A5F58F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PrivacyIndicator,</w:t>
      </w:r>
    </w:p>
    <w:p w14:paraId="36E4F9E9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TransportLayerAddress,</w:t>
      </w:r>
    </w:p>
    <w:p w14:paraId="095434F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URI-address,</w:t>
      </w:r>
    </w:p>
    <w:p w14:paraId="7E81A37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NID,</w:t>
      </w:r>
    </w:p>
    <w:p w14:paraId="4E6969CB" w14:textId="77777777" w:rsidR="003A519C" w:rsidRDefault="00AC7BC0">
      <w:pPr>
        <w:pStyle w:val="PL"/>
        <w:rPr>
          <w:rFonts w:cs="Courier New"/>
        </w:rPr>
      </w:pPr>
      <w:r>
        <w:rPr>
          <w:rFonts w:cs="Courier New"/>
        </w:rPr>
        <w:tab/>
        <w:t>PosAssistance-Information,</w:t>
      </w:r>
    </w:p>
    <w:p w14:paraId="3D0C6EEE" w14:textId="77777777" w:rsidR="003A519C" w:rsidRDefault="00AC7BC0">
      <w:pPr>
        <w:pStyle w:val="PL"/>
        <w:rPr>
          <w:rFonts w:cs="Courier New"/>
        </w:rPr>
      </w:pPr>
      <w:r>
        <w:rPr>
          <w:rFonts w:cs="Courier New"/>
        </w:rPr>
        <w:tab/>
        <w:t>PosBroadcast,</w:t>
      </w:r>
    </w:p>
    <w:p w14:paraId="210886AA" w14:textId="77777777" w:rsidR="003A519C" w:rsidRDefault="00AC7BC0">
      <w:pPr>
        <w:pStyle w:val="PL"/>
        <w:rPr>
          <w:rFonts w:cs="Courier New"/>
        </w:rPr>
      </w:pPr>
      <w:r>
        <w:rPr>
          <w:rFonts w:cs="Courier New"/>
        </w:rPr>
        <w:tab/>
      </w:r>
      <w:r>
        <w:t>Positioning</w:t>
      </w:r>
      <w:r>
        <w:rPr>
          <w:snapToGrid w:val="0"/>
        </w:rPr>
        <w:t>BroadcastCells</w:t>
      </w:r>
      <w:r>
        <w:rPr>
          <w:rFonts w:cs="Courier New"/>
        </w:rPr>
        <w:t>,</w:t>
      </w:r>
    </w:p>
    <w:p w14:paraId="5F22F84E" w14:textId="77777777" w:rsidR="003A519C" w:rsidRDefault="00AC7BC0">
      <w:pPr>
        <w:pStyle w:val="PL"/>
        <w:rPr>
          <w:rFonts w:cs="Courier New"/>
        </w:rPr>
      </w:pPr>
      <w:r>
        <w:rPr>
          <w:rFonts w:cs="Courier New"/>
        </w:rPr>
        <w:tab/>
        <w:t>RoutingID,</w:t>
      </w:r>
    </w:p>
    <w:p w14:paraId="5B9CAC4A" w14:textId="77777777" w:rsidR="003A519C" w:rsidRDefault="00AC7BC0">
      <w:pPr>
        <w:pStyle w:val="PL"/>
        <w:rPr>
          <w:rFonts w:cs="Courier New"/>
        </w:rPr>
      </w:pPr>
      <w:r>
        <w:rPr>
          <w:rFonts w:cs="Courier New"/>
        </w:rPr>
        <w:tab/>
        <w:t>PosAssistanceInformationFailureList,</w:t>
      </w:r>
    </w:p>
    <w:p w14:paraId="248A7890" w14:textId="77777777" w:rsidR="003A519C" w:rsidRDefault="00AC7BC0">
      <w:pPr>
        <w:pStyle w:val="PL"/>
        <w:rPr>
          <w:rFonts w:cs="Courier New"/>
        </w:rPr>
      </w:pPr>
      <w:r>
        <w:rPr>
          <w:rFonts w:cs="Courier New"/>
        </w:rPr>
        <w:tab/>
        <w:t>PosMeasurementQuantities,</w:t>
      </w:r>
    </w:p>
    <w:p w14:paraId="6F3FF271" w14:textId="77777777" w:rsidR="003A519C" w:rsidRDefault="00AC7BC0">
      <w:pPr>
        <w:pStyle w:val="PL"/>
        <w:rPr>
          <w:rFonts w:cs="Courier New"/>
        </w:rPr>
      </w:pPr>
      <w:r>
        <w:rPr>
          <w:rFonts w:cs="Courier New"/>
        </w:rPr>
        <w:tab/>
        <w:t>PosMeasurementResultList,</w:t>
      </w:r>
    </w:p>
    <w:p w14:paraId="0344D9DB" w14:textId="77777777" w:rsidR="003A519C" w:rsidRDefault="00AC7BC0">
      <w:pPr>
        <w:pStyle w:val="PL"/>
      </w:pPr>
      <w:r>
        <w:tab/>
        <w:t>PosReportCharacteristics,</w:t>
      </w:r>
    </w:p>
    <w:p w14:paraId="03666354" w14:textId="77777777" w:rsidR="003A519C" w:rsidRDefault="00AC7BC0">
      <w:pPr>
        <w:pStyle w:val="PL"/>
        <w:rPr>
          <w:snapToGrid w:val="0"/>
          <w:lang w:eastAsia="zh-CN"/>
        </w:rPr>
      </w:pPr>
      <w:r>
        <w:rPr>
          <w:rFonts w:cs="Courier New"/>
        </w:rPr>
        <w:tab/>
      </w:r>
      <w:r>
        <w:rPr>
          <w:snapToGrid w:val="0"/>
          <w:lang w:eastAsia="zh-CN"/>
        </w:rPr>
        <w:t>TRPInformationTypeItem,</w:t>
      </w:r>
    </w:p>
    <w:p w14:paraId="09FD4CE9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TRPInformationItem,</w:t>
      </w:r>
    </w:p>
    <w:p w14:paraId="557C4460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LMF-MeasurementID,</w:t>
      </w:r>
    </w:p>
    <w:p w14:paraId="1B57FB3C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RAN-MeasurementID,</w:t>
      </w:r>
    </w:p>
    <w:p w14:paraId="194DF003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SDT-Termination-Request,</w:t>
      </w:r>
    </w:p>
    <w:p w14:paraId="5DFD53F1" w14:textId="77777777" w:rsidR="003A519C" w:rsidRDefault="00AC7BC0">
      <w:pPr>
        <w:pStyle w:val="PL"/>
      </w:pPr>
      <w:r>
        <w:rPr>
          <w:snapToGrid w:val="0"/>
          <w:lang w:eastAsia="zh-CN"/>
        </w:rPr>
        <w:tab/>
      </w:r>
      <w:r>
        <w:t>SRSResourceSetID,</w:t>
      </w:r>
    </w:p>
    <w:p w14:paraId="5A8A2EDF" w14:textId="77777777" w:rsidR="003A519C" w:rsidRDefault="00AC7BC0">
      <w:pPr>
        <w:pStyle w:val="PL"/>
      </w:pPr>
      <w:r>
        <w:rPr>
          <w:snapToGrid w:val="0"/>
        </w:rPr>
        <w:tab/>
      </w:r>
      <w:r>
        <w:t>SpatialRelationInfo,</w:t>
      </w:r>
    </w:p>
    <w:p w14:paraId="0235178D" w14:textId="77777777" w:rsidR="003A519C" w:rsidRDefault="00AC7BC0">
      <w:pPr>
        <w:pStyle w:val="PL"/>
        <w:rPr>
          <w:rFonts w:eastAsia="SimSun"/>
          <w:snapToGrid w:val="0"/>
        </w:rPr>
      </w:pPr>
      <w:r>
        <w:tab/>
        <w:t>SRSResourceTrigger,</w:t>
      </w:r>
    </w:p>
    <w:p w14:paraId="49D53D56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>
        <w:rPr>
          <w:snapToGrid w:val="0"/>
        </w:rPr>
        <w:t>SRSConfiguration,</w:t>
      </w:r>
    </w:p>
    <w:p w14:paraId="149EE02B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TRPList,</w:t>
      </w:r>
    </w:p>
    <w:p w14:paraId="2E0A868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E-CID-MeasurementQuantities,</w:t>
      </w:r>
    </w:p>
    <w:p w14:paraId="64D77F4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MeasurementPeriodicity,</w:t>
      </w:r>
    </w:p>
    <w:p w14:paraId="3A3B5E6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E-CID-MeasurementResult,</w:t>
      </w:r>
    </w:p>
    <w:p w14:paraId="12A250F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Cell-Portion-ID,</w:t>
      </w:r>
    </w:p>
    <w:p w14:paraId="7808031E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LMF-UE-MeasurementID,</w:t>
      </w:r>
    </w:p>
    <w:p w14:paraId="666C805F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RAN-UE-MeasurementID,</w:t>
      </w:r>
    </w:p>
    <w:p w14:paraId="6B859AB2" w14:textId="77777777" w:rsidR="003A519C" w:rsidRDefault="00AC7BC0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RelativeTime1900,</w:t>
      </w:r>
    </w:p>
    <w:p w14:paraId="7F8C84D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SystemFrameNumber,</w:t>
      </w:r>
    </w:p>
    <w:p w14:paraId="4CD20932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SlotNumber,</w:t>
      </w:r>
    </w:p>
    <w:p w14:paraId="30B7A732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AbortTransmission,</w:t>
      </w:r>
    </w:p>
    <w:p w14:paraId="1095EF73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TRP-MeasurementRequestList,</w:t>
      </w:r>
    </w:p>
    <w:p w14:paraId="630FD0CA" w14:textId="77777777" w:rsidR="003A519C" w:rsidRDefault="00AC7BC0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MeasurementBeamInfoRequest,</w:t>
      </w:r>
    </w:p>
    <w:p w14:paraId="70C9B03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E-CID-ReportCharacteristics,</w:t>
      </w:r>
    </w:p>
    <w:p w14:paraId="04794DB4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Extended-GNB-CU-Name,</w:t>
      </w:r>
    </w:p>
    <w:p w14:paraId="3CA69648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Extended-GNB-DU-Name,</w:t>
      </w:r>
    </w:p>
    <w:p w14:paraId="5DE0223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F1CTransferPath</w:t>
      </w:r>
      <w:r>
        <w:rPr>
          <w:rFonts w:eastAsia="SimSun"/>
          <w:snapToGrid w:val="0"/>
        </w:rPr>
        <w:t>,</w:t>
      </w:r>
    </w:p>
    <w:p w14:paraId="7A8DA4EB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SCGIndicator,</w:t>
      </w:r>
    </w:p>
    <w:p w14:paraId="26FCBEC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SpatialRelationPerSRSResource,</w:t>
      </w:r>
    </w:p>
    <w:p w14:paraId="492F0E30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t>MeasurementPeriodicity</w:t>
      </w:r>
      <w:r>
        <w:rPr>
          <w:snapToGrid w:val="0"/>
        </w:rPr>
        <w:t>Extended,</w:t>
      </w:r>
    </w:p>
    <w:p w14:paraId="2D402EFD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SuccessfulHOReportInformationList,</w:t>
      </w:r>
    </w:p>
    <w:p w14:paraId="12577ACD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Coverage-Modification-Notification,</w:t>
      </w:r>
    </w:p>
    <w:p w14:paraId="410ECA9D" w14:textId="77777777" w:rsidR="003A519C" w:rsidRPr="0018722B" w:rsidRDefault="00AC7BC0">
      <w:pPr>
        <w:pStyle w:val="PL"/>
        <w:rPr>
          <w:snapToGrid w:val="0"/>
          <w:lang w:val="it-IT" w:eastAsia="zh-CN"/>
        </w:rPr>
      </w:pPr>
      <w:r>
        <w:rPr>
          <w:snapToGrid w:val="0"/>
          <w:lang w:eastAsia="zh-CN"/>
        </w:rPr>
        <w:tab/>
      </w:r>
      <w:r w:rsidRPr="0018722B">
        <w:rPr>
          <w:snapToGrid w:val="0"/>
          <w:lang w:val="it-IT" w:eastAsia="zh-CN"/>
        </w:rPr>
        <w:t>CCO-Assistance-Information,</w:t>
      </w:r>
    </w:p>
    <w:p w14:paraId="6F7FAF17" w14:textId="77777777" w:rsidR="003A519C" w:rsidRPr="0018722B" w:rsidRDefault="00AC7BC0">
      <w:pPr>
        <w:pStyle w:val="PL"/>
        <w:rPr>
          <w:snapToGrid w:val="0"/>
          <w:lang w:val="it-IT" w:eastAsia="zh-CN"/>
        </w:rPr>
      </w:pPr>
      <w:r w:rsidRPr="0018722B">
        <w:rPr>
          <w:snapToGrid w:val="0"/>
          <w:lang w:val="it-IT" w:eastAsia="zh-CN"/>
        </w:rPr>
        <w:tab/>
        <w:t>CellsForSON-List,</w:t>
      </w:r>
    </w:p>
    <w:p w14:paraId="106CFF31" w14:textId="77777777" w:rsidR="003A519C" w:rsidRDefault="00AC7BC0">
      <w:pPr>
        <w:pStyle w:val="PL"/>
        <w:rPr>
          <w:snapToGrid w:val="0"/>
        </w:rPr>
      </w:pPr>
      <w:r w:rsidRPr="0018722B">
        <w:rPr>
          <w:snapToGrid w:val="0"/>
          <w:lang w:val="it-IT"/>
        </w:rPr>
        <w:tab/>
      </w:r>
      <w:r>
        <w:rPr>
          <w:snapToGrid w:val="0"/>
        </w:rPr>
        <w:t>IABCongestionIndication,</w:t>
      </w:r>
    </w:p>
    <w:p w14:paraId="4086BBC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IABConditionalRRCMessageDeliveryIndication,</w:t>
      </w:r>
    </w:p>
    <w:p w14:paraId="0BDE1431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  <w:lang w:eastAsia="zh-CN"/>
        </w:rPr>
        <w:t>,</w:t>
      </w:r>
    </w:p>
    <w:p w14:paraId="61B941F0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BufferSizeThresh,</w:t>
      </w:r>
    </w:p>
    <w:p w14:paraId="1B237F7D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IAB-TNL-Addresses-Exception,</w:t>
      </w:r>
    </w:p>
    <w:p w14:paraId="3BDE9615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BAP-Header-Rewriting-Added-List-Item,</w:t>
      </w:r>
    </w:p>
    <w:p w14:paraId="65307BE4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Re-routingEnableIndicator,</w:t>
      </w:r>
    </w:p>
    <w:p w14:paraId="100DD8FC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Neighbour-Node-Cells-List,</w:t>
      </w:r>
    </w:p>
    <w:p w14:paraId="7E49F863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Serving-Cells-List,</w:t>
      </w:r>
    </w:p>
    <w:p w14:paraId="76CADAAF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RBSetConfiguration,</w:t>
      </w:r>
    </w:p>
    <w:p w14:paraId="5F345AF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PDCMeasurementPeriodicity,</w:t>
      </w:r>
    </w:p>
    <w:p w14:paraId="7693A00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PDCMeasurementQuantities,</w:t>
      </w:r>
    </w:p>
    <w:p w14:paraId="186E4F7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PDCMeasurementResult,</w:t>
      </w:r>
    </w:p>
    <w:p w14:paraId="5AEC0B1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PDCReportType,</w:t>
      </w:r>
    </w:p>
    <w:p w14:paraId="2C72FA74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RAN-UE-PDC-MeasID,</w:t>
      </w:r>
    </w:p>
    <w:p w14:paraId="51FF0058" w14:textId="77777777" w:rsidR="003A519C" w:rsidRDefault="00AC7BC0">
      <w:pPr>
        <w:pStyle w:val="PL"/>
        <w:rPr>
          <w:rFonts w:eastAsia="Batang"/>
          <w:bCs/>
        </w:rPr>
      </w:pPr>
      <w:r>
        <w:rPr>
          <w:rFonts w:eastAsia="Batang"/>
          <w:bCs/>
        </w:rPr>
        <w:tab/>
        <w:t>SCGActivationRequest,</w:t>
      </w:r>
    </w:p>
    <w:p w14:paraId="3EBCFF65" w14:textId="77777777" w:rsidR="003A519C" w:rsidRDefault="00AC7BC0">
      <w:pPr>
        <w:pStyle w:val="PL"/>
        <w:rPr>
          <w:snapToGrid w:val="0"/>
          <w:lang w:eastAsia="zh-CN"/>
        </w:rPr>
      </w:pPr>
      <w:r>
        <w:rPr>
          <w:rFonts w:eastAsia="Batang"/>
          <w:bCs/>
        </w:rPr>
        <w:tab/>
        <w:t>SCGActivationStatus,</w:t>
      </w:r>
    </w:p>
    <w:p w14:paraId="739E8DD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TRP-MeasurementUpdateList,</w:t>
      </w:r>
    </w:p>
    <w:p w14:paraId="24B4949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lastRenderedPageBreak/>
        <w:tab/>
        <w:t>PRSTRPList,</w:t>
      </w:r>
    </w:p>
    <w:p w14:paraId="3EB5989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PRSTransmissionTRPList,</w:t>
      </w:r>
    </w:p>
    <w:p w14:paraId="57AC692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ResponseTime</w:t>
      </w:r>
      <w:r>
        <w:rPr>
          <w:rFonts w:eastAsia="SimSun"/>
          <w:snapToGrid w:val="0"/>
        </w:rPr>
        <w:t>,</w:t>
      </w:r>
      <w:r>
        <w:rPr>
          <w:rFonts w:eastAsia="SimSun"/>
          <w:snapToGrid w:val="0"/>
        </w:rPr>
        <w:tab/>
      </w:r>
    </w:p>
    <w:p w14:paraId="0C4A8D6E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TRP-PRS-Info-List,</w:t>
      </w:r>
    </w:p>
    <w:p w14:paraId="2320786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PRS-Measurement-Info-List,</w:t>
      </w:r>
    </w:p>
    <w:p w14:paraId="2FB7A6D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PRSConfigRequestType,</w:t>
      </w:r>
    </w:p>
    <w:p w14:paraId="3387578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MeasurementCharacteristicsRequestIndicator,</w:t>
      </w:r>
    </w:p>
    <w:p w14:paraId="6A3580F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MeasurementTimeOccasion,</w:t>
      </w:r>
    </w:p>
    <w:p w14:paraId="21A1D3B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UEReportingInformation,</w:t>
      </w:r>
    </w:p>
    <w:p w14:paraId="58448FC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PosContextRevIndication,</w:t>
      </w:r>
    </w:p>
    <w:p w14:paraId="594C1C15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NRRedCapUEIndication,</w:t>
      </w:r>
    </w:p>
    <w:p w14:paraId="57DE2F3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NRPagingeDRXInformation,</w:t>
      </w:r>
    </w:p>
    <w:p w14:paraId="01C625CE" w14:textId="77777777" w:rsidR="003A519C" w:rsidRDefault="00AC7BC0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NRPagingeDRXInformationforRRCINACTIVE,</w:t>
      </w:r>
    </w:p>
    <w:p w14:paraId="29A4F4A1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QoEInformation,</w:t>
      </w:r>
    </w:p>
    <w:p w14:paraId="38497F1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CG-SDTQueryIndication,</w:t>
      </w:r>
    </w:p>
    <w:p w14:paraId="769D3B1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CG-SDTKeptIndicator,</w:t>
      </w:r>
    </w:p>
    <w:p w14:paraId="08F1DCB9" w14:textId="77777777" w:rsidR="003A519C" w:rsidRPr="00024B4B" w:rsidRDefault="00AC7BC0">
      <w:pPr>
        <w:pStyle w:val="PL"/>
        <w:rPr>
          <w:snapToGrid w:val="0"/>
        </w:rPr>
      </w:pPr>
      <w:r>
        <w:rPr>
          <w:snapToGrid w:val="0"/>
        </w:rPr>
        <w:tab/>
        <w:t>CG-SDTSessionInfo,</w:t>
      </w:r>
    </w:p>
    <w:p w14:paraId="41AD4B32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SDTInformation,</w:t>
      </w:r>
    </w:p>
    <w:p w14:paraId="302A9A8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FiveG-ProSeAuthorized,</w:t>
      </w:r>
    </w:p>
    <w:p w14:paraId="6D76ECF4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UuRLCChannelToBeSetupList,</w:t>
      </w:r>
    </w:p>
    <w:p w14:paraId="066D4A86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UuRLCChannelToBeModifiedList,</w:t>
      </w:r>
    </w:p>
    <w:p w14:paraId="29D0B027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UuRLCChannelToBeReleasedList,</w:t>
      </w:r>
    </w:p>
    <w:p w14:paraId="460287DB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UuRLCChannelSetupList,</w:t>
      </w:r>
    </w:p>
    <w:p w14:paraId="6A22C588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UuRLCChannelFailedToBeSetupList,</w:t>
      </w:r>
    </w:p>
    <w:p w14:paraId="5300DE9A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UuRLCChannelModifiedList,</w:t>
      </w:r>
    </w:p>
    <w:p w14:paraId="63689EDF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UuRLCChannelFailedToBeModifiedList,</w:t>
      </w:r>
    </w:p>
    <w:p w14:paraId="3FA3C48D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UuRLCChannelRequiredToBeModifiedList,</w:t>
      </w:r>
    </w:p>
    <w:p w14:paraId="08B83283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UuRLCChannelRequiredToBeReleasedList,</w:t>
      </w:r>
    </w:p>
    <w:p w14:paraId="1D76848A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PC5RLCChannelToBeSetupList,</w:t>
      </w:r>
    </w:p>
    <w:p w14:paraId="66C75768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PC5RLCChannelToBeModifiedList,</w:t>
      </w:r>
    </w:p>
    <w:p w14:paraId="0871103E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PC5RLCChannelToBeReleasedList,</w:t>
      </w:r>
    </w:p>
    <w:p w14:paraId="7488DDBB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PC5RLCChannelSetupList,</w:t>
      </w:r>
    </w:p>
    <w:p w14:paraId="41AF4C83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PC5RLCChannelFailedToBeSetupList,</w:t>
      </w:r>
    </w:p>
    <w:p w14:paraId="7D1727E9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PC5RLCChannelFailedToBeModifiedList,</w:t>
      </w:r>
    </w:p>
    <w:p w14:paraId="7C630C2E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PC5RLCChannelRequiredToBeModifiedList,</w:t>
      </w:r>
    </w:p>
    <w:p w14:paraId="7ED72855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PC5RLCChannelRequiredToBeReleasedList,</w:t>
      </w:r>
    </w:p>
    <w:p w14:paraId="1F334D2D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PC5RLCChannelModifiedList,</w:t>
      </w:r>
    </w:p>
    <w:p w14:paraId="0E247A69" w14:textId="77777777" w:rsidR="003A519C" w:rsidRDefault="00AC7BC0">
      <w:pPr>
        <w:pStyle w:val="PL"/>
        <w:rPr>
          <w:rFonts w:cs="CG Times (WN)"/>
        </w:rPr>
      </w:pPr>
      <w:r>
        <w:rPr>
          <w:rFonts w:cs="CG Times (WN)"/>
        </w:rPr>
        <w:tab/>
        <w:t>RemoteUELocalID,</w:t>
      </w:r>
    </w:p>
    <w:p w14:paraId="2878D76D" w14:textId="77777777" w:rsidR="003A519C" w:rsidRDefault="00AC7BC0">
      <w:pPr>
        <w:pStyle w:val="PL"/>
      </w:pPr>
      <w:r>
        <w:tab/>
        <w:t>PathSwitchConfiguration,</w:t>
      </w:r>
    </w:p>
    <w:p w14:paraId="3EED3CCD" w14:textId="77777777" w:rsidR="003A519C" w:rsidRDefault="00AC7BC0">
      <w:pPr>
        <w:pStyle w:val="PL"/>
        <w:rPr>
          <w:rFonts w:cs="CG Times (WN)"/>
        </w:rPr>
      </w:pPr>
      <w:r>
        <w:rPr>
          <w:rFonts w:cs="CG Times (WN)"/>
        </w:rPr>
        <w:tab/>
        <w:t>SidelinkRelayConfiguration,</w:t>
      </w:r>
    </w:p>
    <w:p w14:paraId="2E4253E6" w14:textId="77777777" w:rsidR="003A519C" w:rsidRDefault="00AC7BC0">
      <w:pPr>
        <w:pStyle w:val="PL"/>
        <w:rPr>
          <w:snapToGrid w:val="0"/>
          <w:lang w:eastAsia="zh-CN"/>
        </w:rPr>
      </w:pPr>
      <w:r>
        <w:rPr>
          <w:rFonts w:cs="CG Times (WN)"/>
        </w:rPr>
        <w:tab/>
      </w:r>
      <w:r>
        <w:rPr>
          <w:snapToGrid w:val="0"/>
        </w:rPr>
        <w:t>PagingCause,</w:t>
      </w:r>
    </w:p>
    <w:p w14:paraId="419966B6" w14:textId="77777777" w:rsidR="003A519C" w:rsidRDefault="00AC7BC0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 w:hint="eastAsia"/>
          <w:snapToGrid w:val="0"/>
          <w:lang w:eastAsia="zh-CN"/>
        </w:rPr>
        <w:tab/>
        <w:t>PEIPS</w:t>
      </w:r>
      <w:r>
        <w:rPr>
          <w:rFonts w:eastAsia="SimSun"/>
          <w:snapToGrid w:val="0"/>
          <w:lang w:eastAsia="zh-CN"/>
        </w:rPr>
        <w:t>A</w:t>
      </w:r>
      <w:r>
        <w:rPr>
          <w:rFonts w:eastAsia="SimSun" w:hint="eastAsia"/>
          <w:snapToGrid w:val="0"/>
          <w:lang w:eastAsia="zh-CN"/>
        </w:rPr>
        <w:t>ssistanceInf</w:t>
      </w:r>
      <w:r>
        <w:rPr>
          <w:rFonts w:eastAsia="SimSun"/>
          <w:snapToGrid w:val="0"/>
          <w:lang w:eastAsia="zh-CN"/>
        </w:rPr>
        <w:t>o,</w:t>
      </w:r>
    </w:p>
    <w:p w14:paraId="35062AE3" w14:textId="77777777" w:rsidR="003A519C" w:rsidRDefault="00AC7BC0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UEPagingCapability,</w:t>
      </w:r>
    </w:p>
    <w:p w14:paraId="48A806FA" w14:textId="77777777" w:rsidR="003A519C" w:rsidRDefault="00AC7BC0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>GNBDU</w:t>
      </w:r>
      <w:r>
        <w:rPr>
          <w:rFonts w:eastAsia="SimSun"/>
          <w:snapToGrid w:val="0"/>
          <w:lang w:eastAsia="zh-CN"/>
        </w:rPr>
        <w:t>UESliceMaximumBitRateList,</w:t>
      </w:r>
    </w:p>
    <w:p w14:paraId="71208DB8" w14:textId="77777777" w:rsidR="003A519C" w:rsidRDefault="00AC7BC0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MDTPollutedMeasurementIndicator,</w:t>
      </w:r>
    </w:p>
    <w:p w14:paraId="08E9B113" w14:textId="77777777" w:rsidR="003A519C" w:rsidRDefault="00AC7BC0">
      <w:pPr>
        <w:pStyle w:val="PL"/>
      </w:pPr>
      <w:r>
        <w:rPr>
          <w:rFonts w:cs="Courier New"/>
        </w:rPr>
        <w:tab/>
      </w:r>
      <w:r>
        <w:t>UE-MulticastMRBs-ConfirmedToBeModified-Item,</w:t>
      </w:r>
    </w:p>
    <w:p w14:paraId="083AE8AB" w14:textId="77777777" w:rsidR="003A519C" w:rsidRDefault="00AC7BC0">
      <w:pPr>
        <w:pStyle w:val="PL"/>
      </w:pPr>
      <w:r>
        <w:rPr>
          <w:rFonts w:cs="Courier New"/>
        </w:rPr>
        <w:tab/>
      </w:r>
      <w:r>
        <w:t>UE-MulticastMRBs-RequiredToBeModified-Item,</w:t>
      </w:r>
    </w:p>
    <w:p w14:paraId="56FC9587" w14:textId="77777777" w:rsidR="003A519C" w:rsidRDefault="00AC7BC0">
      <w:pPr>
        <w:pStyle w:val="PL"/>
      </w:pPr>
      <w:r>
        <w:tab/>
        <w:t>UE-MulticastMRBs-RequiredToBeReleased-Item,</w:t>
      </w:r>
    </w:p>
    <w:p w14:paraId="330138BB" w14:textId="77777777" w:rsidR="003A519C" w:rsidRPr="00024B4B" w:rsidRDefault="00AC7BC0">
      <w:pPr>
        <w:pStyle w:val="PL"/>
        <w:rPr>
          <w:lang w:val="pt-PT"/>
        </w:rPr>
      </w:pPr>
      <w:bookmarkStart w:id="410" w:name="_Hlk135863805"/>
      <w:r>
        <w:tab/>
      </w:r>
      <w:r w:rsidRPr="00024B4B">
        <w:rPr>
          <w:snapToGrid w:val="0"/>
          <w:lang w:val="pt-PT" w:eastAsia="zh-CN"/>
        </w:rPr>
        <w:t>UE-MulticastMRBs-Setup-</w:t>
      </w:r>
      <w:r w:rsidRPr="00024B4B">
        <w:rPr>
          <w:lang w:val="pt-PT"/>
        </w:rPr>
        <w:t>Item,</w:t>
      </w:r>
    </w:p>
    <w:bookmarkEnd w:id="410"/>
    <w:p w14:paraId="50EA2BDC" w14:textId="77777777" w:rsidR="003A519C" w:rsidRPr="00024B4B" w:rsidRDefault="00AC7BC0">
      <w:pPr>
        <w:pStyle w:val="PL"/>
        <w:rPr>
          <w:lang w:val="pt-PT"/>
        </w:rPr>
      </w:pPr>
      <w:r w:rsidRPr="00024B4B">
        <w:rPr>
          <w:lang w:val="pt-PT"/>
        </w:rPr>
        <w:tab/>
      </w:r>
      <w:r w:rsidRPr="00024B4B">
        <w:rPr>
          <w:snapToGrid w:val="0"/>
          <w:lang w:val="pt-PT" w:eastAsia="zh-CN"/>
        </w:rPr>
        <w:t>UE-MulticastMRBs-Setupnew-</w:t>
      </w:r>
      <w:r w:rsidRPr="00024B4B">
        <w:rPr>
          <w:lang w:val="pt-PT"/>
        </w:rPr>
        <w:t>Item,</w:t>
      </w:r>
    </w:p>
    <w:p w14:paraId="42A16D2A" w14:textId="77777777" w:rsidR="003A519C" w:rsidRDefault="00AC7BC0">
      <w:pPr>
        <w:pStyle w:val="PL"/>
      </w:pPr>
      <w:r w:rsidRPr="00024B4B">
        <w:rPr>
          <w:lang w:val="pt-PT"/>
        </w:rPr>
        <w:tab/>
      </w:r>
      <w:r>
        <w:t>UE-MulticastMRBs-ToBeReleased-Item,</w:t>
      </w:r>
    </w:p>
    <w:p w14:paraId="45E5C0B8" w14:textId="77777777" w:rsidR="003A519C" w:rsidRDefault="00AC7BC0">
      <w:pPr>
        <w:pStyle w:val="PL"/>
      </w:pPr>
      <w:r>
        <w:tab/>
        <w:t>UE-MulticastMRBs-ToBeSetup-Item,</w:t>
      </w:r>
    </w:p>
    <w:p w14:paraId="1A1F323B" w14:textId="77777777" w:rsidR="003A519C" w:rsidRDefault="00AC7BC0">
      <w:pPr>
        <w:pStyle w:val="PL"/>
      </w:pPr>
      <w:r>
        <w:tab/>
      </w:r>
      <w:r>
        <w:rPr>
          <w:rFonts w:eastAsia="MS Mincho"/>
        </w:rPr>
        <w:t>UE-MulticastMRBs-ToBeSetup-atModify-Item</w:t>
      </w:r>
      <w:r>
        <w:t>,</w:t>
      </w:r>
    </w:p>
    <w:p w14:paraId="39D6BDAD" w14:textId="77777777" w:rsidR="003A519C" w:rsidRDefault="00AC7BC0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Pos</w:t>
      </w:r>
      <w:r>
        <w:rPr>
          <w:rFonts w:eastAsia="SimSun"/>
          <w:snapToGrid w:val="0"/>
        </w:rPr>
        <w:t>MeasurementAmount,</w:t>
      </w:r>
    </w:p>
    <w:p w14:paraId="7E37712F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BAP-Header-Rewriting-Removed-List-Item,</w:t>
      </w:r>
    </w:p>
    <w:p w14:paraId="2FFE0206" w14:textId="77777777" w:rsidR="003A519C" w:rsidRDefault="00AC7BC0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 w:hint="eastAsia"/>
          <w:snapToGrid w:val="0"/>
          <w:lang w:eastAsia="zh-CN"/>
        </w:rPr>
        <w:tab/>
        <w:t>SLDRXCycle</w:t>
      </w:r>
      <w:r>
        <w:rPr>
          <w:snapToGrid w:val="0"/>
          <w:lang w:eastAsia="zh-CN"/>
        </w:rPr>
        <w:t>List,</w:t>
      </w:r>
    </w:p>
    <w:p w14:paraId="3EA07406" w14:textId="77777777" w:rsidR="003A519C" w:rsidRDefault="00AC7BC0">
      <w:pPr>
        <w:pStyle w:val="PL"/>
      </w:pP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>MDTPLMN</w:t>
      </w:r>
      <w:r>
        <w:rPr>
          <w:rFonts w:eastAsia="SimSun" w:hint="eastAsia"/>
          <w:snapToGrid w:val="0"/>
          <w:lang w:eastAsia="zh-CN"/>
        </w:rPr>
        <w:t>Modification</w:t>
      </w:r>
      <w:r>
        <w:rPr>
          <w:rFonts w:eastAsia="SimSun"/>
          <w:snapToGrid w:val="0"/>
          <w:lang w:eastAsia="zh-CN"/>
        </w:rPr>
        <w:t>List,</w:t>
      </w:r>
    </w:p>
    <w:p w14:paraId="2C8FEDD6" w14:textId="77777777" w:rsidR="003A519C" w:rsidRDefault="00AC7BC0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ActivationRequestType,</w:t>
      </w:r>
    </w:p>
    <w:p w14:paraId="28A3F48C" w14:textId="77777777" w:rsidR="003A519C" w:rsidRDefault="00AC7BC0">
      <w:pPr>
        <w:pStyle w:val="PL"/>
      </w:pPr>
      <w:r>
        <w:tab/>
        <w:t>PosMeasGapPreConfigList,</w:t>
      </w:r>
    </w:p>
    <w:p w14:paraId="34E9757A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PosMeasurementPeriodicityNR-AoA</w:t>
      </w:r>
      <w:r>
        <w:t>,</w:t>
      </w:r>
    </w:p>
    <w:p w14:paraId="7B4CA242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SRSPosRRCInactiveConfig</w:t>
      </w:r>
      <w:r>
        <w:t>,</w:t>
      </w:r>
    </w:p>
    <w:p w14:paraId="45F9AF1E" w14:textId="77777777" w:rsidR="003A519C" w:rsidRDefault="00AC7BC0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SDTBearerConfigurationQueryIndication,</w:t>
      </w:r>
    </w:p>
    <w:p w14:paraId="16BFF68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SDTBearerConfigurationInfo,</w:t>
      </w:r>
    </w:p>
    <w:p w14:paraId="5D6170B5" w14:textId="77777777" w:rsidR="003A519C" w:rsidRDefault="00AC7BC0">
      <w:pPr>
        <w:pStyle w:val="PL"/>
      </w:pPr>
      <w:r>
        <w:rPr>
          <w:snapToGrid w:val="0"/>
        </w:rPr>
        <w:tab/>
      </w:r>
      <w:r>
        <w:t>ServingCellMO-List-Item,</w:t>
      </w:r>
    </w:p>
    <w:p w14:paraId="7E2DBD8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ServingCellMO-encoded-in-CGC-List,</w:t>
      </w:r>
    </w:p>
    <w:p w14:paraId="3BCC9B7E" w14:textId="77777777" w:rsidR="003A519C" w:rsidRDefault="00AC7BC0">
      <w:pPr>
        <w:pStyle w:val="PL"/>
        <w:rPr>
          <w:snapToGrid w:val="0"/>
          <w:lang w:eastAsia="zh-CN"/>
        </w:rPr>
      </w:pPr>
      <w:r>
        <w:tab/>
        <w:t>PosSItypeList</w:t>
      </w:r>
      <w:r>
        <w:rPr>
          <w:snapToGrid w:val="0"/>
        </w:rPr>
        <w:t>,</w:t>
      </w:r>
    </w:p>
    <w:p w14:paraId="3375F423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DAPS-HO-Status</w:t>
      </w:r>
      <w:r>
        <w:rPr>
          <w:rFonts w:hint="eastAsia"/>
          <w:snapToGrid w:val="0"/>
          <w:lang w:eastAsia="zh-CN"/>
        </w:rPr>
        <w:t>,</w:t>
      </w:r>
    </w:p>
    <w:p w14:paraId="4F23A181" w14:textId="77777777" w:rsidR="003A519C" w:rsidRDefault="00AC7BC0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UuRLCChannelID</w:t>
      </w:r>
      <w:r>
        <w:rPr>
          <w:snapToGrid w:val="0"/>
          <w:lang w:val="en-US" w:eastAsia="zh-CN"/>
        </w:rPr>
        <w:t>,</w:t>
      </w:r>
    </w:p>
    <w:p w14:paraId="24F7B3F2" w14:textId="77777777" w:rsidR="003A519C" w:rsidRDefault="00AC7BC0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UplinkTxDirectCurrentTwoCarrierListInfo</w:t>
      </w:r>
      <w:r>
        <w:rPr>
          <w:rFonts w:hint="eastAsia"/>
          <w:snapToGrid w:val="0"/>
          <w:lang w:val="en-US" w:eastAsia="zh-CN"/>
        </w:rPr>
        <w:t>,</w:t>
      </w:r>
    </w:p>
    <w:p w14:paraId="4DBF1BD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SRSPosRRCInactiveQueryIndication,</w:t>
      </w:r>
    </w:p>
    <w:p w14:paraId="379BC12D" w14:textId="77777777" w:rsidR="003A519C" w:rsidRDefault="00AC7BC0">
      <w:pPr>
        <w:pStyle w:val="PL"/>
        <w:rPr>
          <w:lang w:val="en-US" w:eastAsia="zh-CN"/>
        </w:rPr>
      </w:pPr>
      <w:r>
        <w:rPr>
          <w:rFonts w:eastAsia="SimSun"/>
          <w:snapToGrid w:val="0"/>
          <w:lang w:eastAsia="zh-CN"/>
        </w:rPr>
        <w:tab/>
      </w:r>
      <w:r>
        <w:t>MC-PagingCell-Item</w:t>
      </w:r>
      <w:r>
        <w:rPr>
          <w:rFonts w:hint="eastAsia"/>
          <w:lang w:val="en-US" w:eastAsia="zh-CN"/>
        </w:rPr>
        <w:t>,</w:t>
      </w:r>
    </w:p>
    <w:p w14:paraId="6D4EAC6B" w14:textId="77777777" w:rsidR="003A519C" w:rsidRDefault="00AC7BC0">
      <w:pPr>
        <w:pStyle w:val="PL"/>
        <w:rPr>
          <w:snapToGrid w:val="0"/>
        </w:rPr>
      </w:pPr>
      <w:r>
        <w:rPr>
          <w:lang w:eastAsia="zh-CN"/>
        </w:rPr>
        <w:tab/>
        <w:t>UlTxDirectCurrentMoreCarrierInformation</w:t>
      </w:r>
      <w:r>
        <w:rPr>
          <w:snapToGrid w:val="0"/>
        </w:rPr>
        <w:t>,</w:t>
      </w:r>
    </w:p>
    <w:p w14:paraId="7E39733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CPACMCGInformation,</w:t>
      </w:r>
    </w:p>
    <w:p w14:paraId="7D06DA6D" w14:textId="77777777" w:rsidR="003A519C" w:rsidRDefault="00AC7BC0">
      <w:pPr>
        <w:pStyle w:val="PL"/>
      </w:pP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Extended</w:t>
      </w:r>
      <w:r>
        <w:t>UEIdentityIndexValue,</w:t>
      </w:r>
    </w:p>
    <w:p w14:paraId="0AF67DC3" w14:textId="77777777" w:rsidR="003A519C" w:rsidRDefault="00AC7BC0">
      <w:pPr>
        <w:pStyle w:val="PL"/>
      </w:pPr>
      <w:r>
        <w:tab/>
        <w:t>HashedUEIdentityIndexValue,</w:t>
      </w:r>
    </w:p>
    <w:p w14:paraId="2D43668D" w14:textId="77777777" w:rsidR="003A519C" w:rsidRDefault="00AC7BC0">
      <w:pPr>
        <w:pStyle w:val="PL"/>
      </w:pPr>
      <w:r>
        <w:rPr>
          <w:rFonts w:eastAsia="SimSun" w:hint="eastAsia"/>
          <w:lang w:val="en-US" w:eastAsia="zh-CN"/>
        </w:rPr>
        <w:tab/>
        <w:t>DedicatedSIDeliveryIndication</w:t>
      </w:r>
      <w:r>
        <w:t>,</w:t>
      </w:r>
    </w:p>
    <w:p w14:paraId="0DC1F85B" w14:textId="77777777" w:rsidR="003A519C" w:rsidRDefault="00AC7BC0">
      <w:pPr>
        <w:pStyle w:val="PL"/>
      </w:pPr>
      <w:r>
        <w:tab/>
        <w:t>Configured-BWP-List</w:t>
      </w:r>
      <w:r>
        <w:rPr>
          <w:snapToGrid w:val="0"/>
        </w:rPr>
        <w:t>,</w:t>
      </w:r>
    </w:p>
    <w:p w14:paraId="65617952" w14:textId="77777777" w:rsidR="003A519C" w:rsidRDefault="00AC7BC0">
      <w:pPr>
        <w:pStyle w:val="PL"/>
        <w:rPr>
          <w:rFonts w:eastAsia="SimSun"/>
          <w:snapToGrid w:val="0"/>
          <w:lang w:eastAsia="zh-CN"/>
        </w:rPr>
      </w:pPr>
      <w:r>
        <w:rPr>
          <w:lang w:val="en-US"/>
        </w:rPr>
        <w:tab/>
      </w:r>
      <w:r>
        <w:t>MT-SDT-Information,</w:t>
      </w:r>
    </w:p>
    <w:p w14:paraId="67783CD1" w14:textId="77777777" w:rsidR="003A519C" w:rsidRDefault="00AC7BC0">
      <w:pPr>
        <w:pStyle w:val="PL"/>
      </w:pPr>
      <w:r>
        <w:lastRenderedPageBreak/>
        <w:tab/>
        <w:t>LTMInformation-Setup,</w:t>
      </w:r>
    </w:p>
    <w:p w14:paraId="0AC20BB3" w14:textId="77777777" w:rsidR="003A519C" w:rsidRDefault="00AC7BC0">
      <w:pPr>
        <w:pStyle w:val="PL"/>
      </w:pPr>
      <w:r>
        <w:tab/>
        <w:t>LTMConfigurationIDMappingList,</w:t>
      </w:r>
    </w:p>
    <w:p w14:paraId="51478979" w14:textId="77777777" w:rsidR="003A519C" w:rsidRDefault="00AC7BC0">
      <w:pPr>
        <w:pStyle w:val="PL"/>
      </w:pPr>
      <w:r>
        <w:tab/>
        <w:t>LTMInformation-Modify,</w:t>
      </w:r>
    </w:p>
    <w:p w14:paraId="4071D0AE" w14:textId="77777777" w:rsidR="003A519C" w:rsidRDefault="00AC7BC0">
      <w:pPr>
        <w:pStyle w:val="PL"/>
        <w:rPr>
          <w:rFonts w:eastAsia="Malgun Gothic"/>
        </w:rPr>
      </w:pPr>
      <w:r>
        <w:tab/>
        <w:t>LTMCells-ToBeReleased-List,</w:t>
      </w:r>
    </w:p>
    <w:p w14:paraId="695F885D" w14:textId="77777777" w:rsidR="003A519C" w:rsidRDefault="00AC7BC0">
      <w:pPr>
        <w:pStyle w:val="PL"/>
      </w:pPr>
      <w:r>
        <w:rPr>
          <w:rFonts w:eastAsia="Malgun Gothic"/>
        </w:rPr>
        <w:tab/>
      </w:r>
      <w:r>
        <w:t>LTMCFRAResourceConfig-List</w:t>
      </w:r>
      <w:r>
        <w:rPr>
          <w:rFonts w:eastAsia="Malgun Gothic" w:hint="eastAsia"/>
        </w:rPr>
        <w:t>,</w:t>
      </w:r>
    </w:p>
    <w:p w14:paraId="10FF39DF" w14:textId="77777777" w:rsidR="003A519C" w:rsidRDefault="00AC7BC0">
      <w:pPr>
        <w:pStyle w:val="PL"/>
      </w:pPr>
      <w:r>
        <w:tab/>
        <w:t>LTMConfiguration,</w:t>
      </w:r>
    </w:p>
    <w:p w14:paraId="2A5BCA93" w14:textId="77777777" w:rsidR="003A519C" w:rsidRDefault="00AC7BC0">
      <w:pPr>
        <w:pStyle w:val="PL"/>
      </w:pPr>
      <w:r>
        <w:tab/>
        <w:t>EarlySyncInformation-Request,</w:t>
      </w:r>
    </w:p>
    <w:p w14:paraId="1E772379" w14:textId="77777777" w:rsidR="003A519C" w:rsidRDefault="00AC7BC0">
      <w:pPr>
        <w:pStyle w:val="PL"/>
        <w:rPr>
          <w:snapToGrid w:val="0"/>
        </w:rPr>
      </w:pPr>
      <w:r>
        <w:tab/>
      </w:r>
      <w:r>
        <w:rPr>
          <w:snapToGrid w:val="0"/>
        </w:rPr>
        <w:t>EarlySyncInformation,</w:t>
      </w:r>
    </w:p>
    <w:p w14:paraId="5B98AA0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EarlySync</w:t>
      </w:r>
      <w:r>
        <w:rPr>
          <w:rFonts w:hint="eastAsia"/>
          <w:snapToGrid w:val="0"/>
        </w:rPr>
        <w:t>CandidateCell</w:t>
      </w:r>
      <w:r>
        <w:rPr>
          <w:snapToGrid w:val="0"/>
        </w:rPr>
        <w:t>Information-List,</w:t>
      </w:r>
    </w:p>
    <w:p w14:paraId="0ABFBCE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EarlySyncServingCellInformation,</w:t>
      </w:r>
    </w:p>
    <w:p w14:paraId="78BF25D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r>
        <w:t>LTMCellSwitchInformation,</w:t>
      </w:r>
    </w:p>
    <w:p w14:paraId="581B71DC" w14:textId="77777777" w:rsidR="003A519C" w:rsidRDefault="00AC7BC0">
      <w:pPr>
        <w:pStyle w:val="PL"/>
        <w:rPr>
          <w:rFonts w:eastAsia="SimSun"/>
          <w:snapToGrid w:val="0"/>
          <w:lang w:eastAsia="zh-CN"/>
        </w:rPr>
      </w:pPr>
      <w:r>
        <w:tab/>
        <w:t>DUtoCUTAInformation-List</w:t>
      </w:r>
      <w:r>
        <w:rPr>
          <w:rFonts w:eastAsia="SimSun"/>
          <w:snapToGrid w:val="0"/>
          <w:lang w:eastAsia="zh-CN"/>
        </w:rPr>
        <w:t>,</w:t>
      </w:r>
    </w:p>
    <w:p w14:paraId="2FEBED26" w14:textId="77777777" w:rsidR="003A519C" w:rsidRDefault="00AC7BC0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CUtoDU</w:t>
      </w:r>
      <w:r>
        <w:t>TAInformation-List,</w:t>
      </w:r>
    </w:p>
    <w:p w14:paraId="08F597AF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  <w:lang w:eastAsia="zh-CN"/>
        </w:rPr>
        <w:tab/>
        <w:t>DeactivationIndication</w:t>
      </w:r>
      <w:r>
        <w:rPr>
          <w:snapToGrid w:val="0"/>
        </w:rPr>
        <w:t>,</w:t>
      </w:r>
    </w:p>
    <w:p w14:paraId="50C8D5FC" w14:textId="77777777" w:rsidR="003A519C" w:rsidRDefault="00AC7BC0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r>
        <w:rPr>
          <w:snapToGrid w:val="0"/>
          <w:lang w:eastAsia="zh-CN"/>
        </w:rPr>
        <w:t>RAReport</w:t>
      </w:r>
      <w:r>
        <w:rPr>
          <w:lang w:eastAsia="ja-JP"/>
        </w:rPr>
        <w:t>Indication</w:t>
      </w:r>
      <w:r>
        <w:rPr>
          <w:snapToGrid w:val="0"/>
          <w:lang w:eastAsia="zh-CN"/>
        </w:rPr>
        <w:t>List,</w:t>
      </w:r>
    </w:p>
    <w:p w14:paraId="43C61457" w14:textId="77777777" w:rsidR="003A519C" w:rsidRDefault="00AC7BC0">
      <w:pPr>
        <w:pStyle w:val="PL"/>
      </w:pPr>
      <w:r>
        <w:rPr>
          <w:rFonts w:cs="Arial"/>
        </w:rPr>
        <w:tab/>
        <w:t>Successful</w:t>
      </w:r>
      <w:r>
        <w:rPr>
          <w:rFonts w:cs="Arial" w:hint="eastAsia"/>
          <w:lang w:val="en-US" w:eastAsia="zh-CN"/>
        </w:rPr>
        <w:t>PSCell</w:t>
      </w:r>
      <w:r>
        <w:rPr>
          <w:rFonts w:cs="Arial"/>
          <w:lang w:val="en-US" w:eastAsia="zh-CN"/>
        </w:rPr>
        <w:t>Change</w:t>
      </w:r>
      <w:r>
        <w:rPr>
          <w:rFonts w:cs="Arial"/>
        </w:rPr>
        <w:t>ReportInformationList</w:t>
      </w:r>
      <w:r>
        <w:t>,</w:t>
      </w:r>
    </w:p>
    <w:p w14:paraId="210727BF" w14:textId="77777777" w:rsidR="003A519C" w:rsidRDefault="00AC7BC0">
      <w:pPr>
        <w:pStyle w:val="PL"/>
        <w:rPr>
          <w:rFonts w:eastAsia="SimSun"/>
          <w:snapToGrid w:val="0"/>
          <w:lang w:eastAsia="zh-CN"/>
        </w:rPr>
      </w:pPr>
      <w:r>
        <w:tab/>
        <w:t>PathAdditionInformation</w:t>
      </w:r>
      <w:r>
        <w:rPr>
          <w:rFonts w:eastAsia="SimSun"/>
          <w:snapToGrid w:val="0"/>
          <w:lang w:eastAsia="zh-CN"/>
        </w:rPr>
        <w:t>,</w:t>
      </w:r>
    </w:p>
    <w:p w14:paraId="2A8C9192" w14:textId="77777777" w:rsidR="003A519C" w:rsidRDefault="00AC7BC0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RANTSSRequestType,</w:t>
      </w:r>
    </w:p>
    <w:p w14:paraId="6DB956F1" w14:textId="77777777" w:rsidR="003A519C" w:rsidRDefault="00AC7BC0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RANTimingSynchronisationStatusInfo,</w:t>
      </w:r>
    </w:p>
    <w:p w14:paraId="7A4951A2" w14:textId="77777777" w:rsidR="003A519C" w:rsidRDefault="00AC7BC0">
      <w:pPr>
        <w:pStyle w:val="PL"/>
      </w:pPr>
      <w:r>
        <w:rPr>
          <w:rFonts w:eastAsia="SimSun"/>
          <w:snapToGrid w:val="0"/>
          <w:lang w:eastAsia="zh-CN"/>
        </w:rPr>
        <w:tab/>
      </w:r>
      <w:r>
        <w:t>GlobalGNB-ID,</w:t>
      </w:r>
    </w:p>
    <w:p w14:paraId="69CDBE3E" w14:textId="77777777" w:rsidR="003A519C" w:rsidRDefault="00AC7BC0">
      <w:pPr>
        <w:pStyle w:val="PL"/>
      </w:pPr>
      <w:r>
        <w:tab/>
        <w:t>Activated-Cells-Mapping-List-Item,</w:t>
      </w:r>
    </w:p>
    <w:p w14:paraId="15083D3F" w14:textId="77777777" w:rsidR="003A519C" w:rsidRDefault="00AC7BC0">
      <w:pPr>
        <w:pStyle w:val="PL"/>
      </w:pPr>
      <w:r>
        <w:tab/>
        <w:t>RRC-Terminating-IAB-Donor-Related-Info,</w:t>
      </w:r>
    </w:p>
    <w:p w14:paraId="782262DD" w14:textId="77777777" w:rsidR="003A519C" w:rsidRDefault="00AC7BC0">
      <w:pPr>
        <w:pStyle w:val="PL"/>
        <w:rPr>
          <w:snapToGrid w:val="0"/>
          <w:lang w:val="en-US" w:eastAsia="zh-CN"/>
        </w:rPr>
      </w:pP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</w:rPr>
        <w:t>NCGI-to-be-Updated-List-Item</w:t>
      </w:r>
      <w:r>
        <w:rPr>
          <w:snapToGrid w:val="0"/>
          <w:lang w:val="en-US" w:eastAsia="zh-CN"/>
        </w:rPr>
        <w:t>,</w:t>
      </w:r>
    </w:p>
    <w:p w14:paraId="5A37B557" w14:textId="77777777" w:rsidR="003A519C" w:rsidRDefault="00AC7BC0">
      <w:pPr>
        <w:pStyle w:val="PL"/>
        <w:rPr>
          <w:lang w:val="fr-FR"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val="fr-FR" w:eastAsia="zh-CN"/>
        </w:rPr>
        <w:t>Mobile-</w:t>
      </w:r>
      <w:r>
        <w:rPr>
          <w:lang w:val="fr-FR" w:eastAsia="ja-JP"/>
        </w:rPr>
        <w:t>IAB-MTUserLocationInformation</w:t>
      </w:r>
      <w:r>
        <w:rPr>
          <w:lang w:val="fr-FR" w:eastAsia="zh-CN"/>
        </w:rPr>
        <w:t>,</w:t>
      </w:r>
    </w:p>
    <w:p w14:paraId="2634AA97" w14:textId="77777777" w:rsidR="003A519C" w:rsidRDefault="00AC7BC0">
      <w:pPr>
        <w:pStyle w:val="PL"/>
        <w:rPr>
          <w:rFonts w:eastAsia="SimSun"/>
          <w:lang w:val="fr-FR"/>
        </w:rPr>
      </w:pPr>
      <w:r>
        <w:rPr>
          <w:snapToGrid w:val="0"/>
          <w:lang w:val="fr-FR" w:eastAsia="zh-CN"/>
        </w:rPr>
        <w:tab/>
      </w:r>
      <w:r>
        <w:rPr>
          <w:lang w:val="fr-FR" w:eastAsia="zh-CN"/>
        </w:rPr>
        <w:t>TAI</w:t>
      </w:r>
      <w:r>
        <w:rPr>
          <w:rFonts w:eastAsia="SimSun"/>
          <w:snapToGrid w:val="0"/>
          <w:lang w:val="fr-FR" w:eastAsia="zh-CN"/>
        </w:rPr>
        <w:t>,</w:t>
      </w:r>
    </w:p>
    <w:p w14:paraId="4D81307B" w14:textId="77777777" w:rsidR="003A519C" w:rsidRDefault="00AC7BC0">
      <w:pPr>
        <w:pStyle w:val="PL"/>
        <w:rPr>
          <w:lang w:val="fr-FR"/>
        </w:rPr>
      </w:pPr>
      <w:r>
        <w:rPr>
          <w:rFonts w:eastAsia="SimSun"/>
          <w:snapToGrid w:val="0"/>
          <w:lang w:val="fr-FR" w:eastAsia="zh-CN"/>
        </w:rPr>
        <w:tab/>
      </w:r>
      <w:r>
        <w:rPr>
          <w:lang w:val="fr-FR"/>
        </w:rPr>
        <w:t>IndicationMCInactiveReception,</w:t>
      </w:r>
    </w:p>
    <w:p w14:paraId="702DBF6A" w14:textId="77777777" w:rsidR="003A519C" w:rsidRPr="00135D44" w:rsidRDefault="00AC7BC0">
      <w:pPr>
        <w:pStyle w:val="PL"/>
        <w:rPr>
          <w:lang w:val="en-US"/>
        </w:rPr>
      </w:pPr>
      <w:r>
        <w:rPr>
          <w:lang w:val="fr-FR"/>
        </w:rPr>
        <w:tab/>
      </w:r>
      <w:r w:rsidRPr="00135D44">
        <w:rPr>
          <w:lang w:val="en-US"/>
        </w:rPr>
        <w:t xml:space="preserve">MulticastCU2DURRCInfo, </w:t>
      </w:r>
    </w:p>
    <w:p w14:paraId="26153275" w14:textId="77777777" w:rsidR="003A519C" w:rsidRPr="00135D44" w:rsidRDefault="00AC7BC0">
      <w:pPr>
        <w:pStyle w:val="PL"/>
        <w:rPr>
          <w:rFonts w:eastAsia="SimSun"/>
          <w:snapToGrid w:val="0"/>
          <w:lang w:val="en-US" w:eastAsia="zh-CN"/>
        </w:rPr>
      </w:pPr>
      <w:r w:rsidRPr="00135D44">
        <w:rPr>
          <w:lang w:val="en-US"/>
        </w:rPr>
        <w:tab/>
        <w:t>MulticastDU2CURRCInfo,</w:t>
      </w:r>
    </w:p>
    <w:p w14:paraId="163D6A2E" w14:textId="77777777" w:rsidR="003A519C" w:rsidRPr="00135D44" w:rsidRDefault="00AC7BC0">
      <w:pPr>
        <w:pStyle w:val="PL"/>
        <w:rPr>
          <w:rFonts w:eastAsia="SimSun"/>
          <w:snapToGrid w:val="0"/>
          <w:lang w:val="en-US" w:eastAsia="zh-CN"/>
        </w:rPr>
      </w:pPr>
      <w:r w:rsidRPr="00135D44">
        <w:rPr>
          <w:lang w:val="en-US"/>
        </w:rPr>
        <w:tab/>
        <w:t>MBSMulticastSessionReceptionState</w:t>
      </w:r>
      <w:r w:rsidRPr="00135D44">
        <w:rPr>
          <w:rFonts w:eastAsia="SimSun"/>
          <w:lang w:val="en-US" w:eastAsia="zh-CN"/>
        </w:rPr>
        <w:t>,</w:t>
      </w:r>
    </w:p>
    <w:p w14:paraId="4D1F189D" w14:textId="77777777" w:rsidR="003A519C" w:rsidRPr="00135D44" w:rsidRDefault="00AC7BC0">
      <w:pPr>
        <w:pStyle w:val="PL"/>
        <w:rPr>
          <w:rFonts w:eastAsia="SimSun"/>
          <w:snapToGrid w:val="0"/>
          <w:lang w:val="en-US" w:eastAsia="zh-CN"/>
        </w:rPr>
      </w:pPr>
      <w:r w:rsidRPr="00135D44">
        <w:rPr>
          <w:rFonts w:eastAsia="SimSun"/>
          <w:snapToGrid w:val="0"/>
          <w:lang w:val="en-US"/>
        </w:rPr>
        <w:tab/>
        <w:t>MulticastCU2DUCommonRRCInfo,</w:t>
      </w:r>
    </w:p>
    <w:p w14:paraId="3D0017D3" w14:textId="77777777" w:rsidR="003A519C" w:rsidRPr="00135D44" w:rsidRDefault="00AC7BC0">
      <w:pPr>
        <w:pStyle w:val="PL"/>
        <w:rPr>
          <w:snapToGrid w:val="0"/>
          <w:lang w:val="en-US"/>
        </w:rPr>
      </w:pPr>
      <w:bookmarkStart w:id="411" w:name="_Hlk152270076"/>
      <w:r w:rsidRPr="00135D44">
        <w:rPr>
          <w:snapToGrid w:val="0"/>
          <w:lang w:val="en-US"/>
        </w:rPr>
        <w:tab/>
        <w:t>NRA2XServicesAuthorized,</w:t>
      </w:r>
      <w:bookmarkEnd w:id="411"/>
    </w:p>
    <w:p w14:paraId="479EDCDB" w14:textId="77777777" w:rsidR="003A519C" w:rsidRPr="00135D44" w:rsidRDefault="00AC7BC0">
      <w:pPr>
        <w:pStyle w:val="PL"/>
        <w:rPr>
          <w:snapToGrid w:val="0"/>
          <w:lang w:val="en-US"/>
        </w:rPr>
      </w:pPr>
      <w:bookmarkStart w:id="412" w:name="_Hlk152270104"/>
      <w:r w:rsidRPr="00135D44">
        <w:rPr>
          <w:snapToGrid w:val="0"/>
          <w:lang w:val="en-US"/>
        </w:rPr>
        <w:tab/>
        <w:t>LTEA2XServicesAuthorized,</w:t>
      </w:r>
      <w:bookmarkEnd w:id="412"/>
    </w:p>
    <w:p w14:paraId="348BAA48" w14:textId="77777777" w:rsidR="003A519C" w:rsidRPr="00135D44" w:rsidRDefault="00AC7BC0">
      <w:pPr>
        <w:pStyle w:val="PL"/>
        <w:rPr>
          <w:rFonts w:cs="Courier New"/>
          <w:lang w:val="en-US"/>
        </w:rPr>
      </w:pPr>
      <w:r w:rsidRPr="00135D44">
        <w:rPr>
          <w:snapToGrid w:val="0"/>
          <w:lang w:val="en-US"/>
        </w:rPr>
        <w:tab/>
        <w:t>NR</w:t>
      </w:r>
      <w:r w:rsidRPr="00135D44">
        <w:rPr>
          <w:snapToGrid w:val="0"/>
          <w:lang w:val="en-US" w:eastAsia="zh-CN"/>
        </w:rPr>
        <w:t>e</w:t>
      </w:r>
      <w:r w:rsidRPr="00135D44">
        <w:rPr>
          <w:snapToGrid w:val="0"/>
          <w:lang w:val="en-US"/>
        </w:rPr>
        <w:t>RedCapUEIndication,</w:t>
      </w:r>
    </w:p>
    <w:p w14:paraId="6D105522" w14:textId="77777777" w:rsidR="003A519C" w:rsidRPr="00135D44" w:rsidRDefault="00AC7BC0">
      <w:pPr>
        <w:pStyle w:val="PL"/>
        <w:rPr>
          <w:lang w:val="en-US"/>
        </w:rPr>
      </w:pPr>
      <w:r w:rsidRPr="00135D44">
        <w:rPr>
          <w:snapToGrid w:val="0"/>
          <w:lang w:val="en-US"/>
        </w:rPr>
        <w:tab/>
      </w:r>
      <w:r w:rsidRPr="00135D44">
        <w:rPr>
          <w:lang w:val="en-US"/>
        </w:rPr>
        <w:t>NRPaginglongeDRXInformationforRRCINACTIVE,</w:t>
      </w:r>
    </w:p>
    <w:p w14:paraId="269EF669" w14:textId="77777777" w:rsidR="003A519C" w:rsidRPr="00135D44" w:rsidRDefault="00AC7BC0">
      <w:pPr>
        <w:pStyle w:val="PL"/>
        <w:rPr>
          <w:lang w:val="en-US"/>
        </w:rPr>
      </w:pPr>
      <w:r w:rsidRPr="00135D44">
        <w:rPr>
          <w:rFonts w:cs="Courier New"/>
          <w:lang w:val="en-US"/>
        </w:rPr>
        <w:tab/>
      </w:r>
      <w:r w:rsidRPr="00135D44">
        <w:rPr>
          <w:lang w:val="en-US"/>
        </w:rPr>
        <w:t>Cells-With-SSBs-Activated-List,</w:t>
      </w:r>
    </w:p>
    <w:p w14:paraId="3B5FD3C4" w14:textId="77777777" w:rsidR="003A519C" w:rsidRDefault="00AC7BC0">
      <w:pPr>
        <w:pStyle w:val="PL"/>
      </w:pPr>
      <w:r w:rsidRPr="00135D44">
        <w:rPr>
          <w:lang w:val="en-US"/>
        </w:rPr>
        <w:tab/>
      </w:r>
      <w:r>
        <w:t>Recommended-SSBs-for-Paging-List,</w:t>
      </w:r>
    </w:p>
    <w:p w14:paraId="664BD3D4" w14:textId="77777777" w:rsidR="003A519C" w:rsidRDefault="00AC7BC0">
      <w:pPr>
        <w:pStyle w:val="PL"/>
      </w:pPr>
      <w:r>
        <w:rPr>
          <w:rFonts w:cs="Courier New"/>
        </w:rPr>
        <w:tab/>
        <w:t>S-CPAC-Configuration</w:t>
      </w:r>
      <w:r>
        <w:t>,</w:t>
      </w:r>
    </w:p>
    <w:p w14:paraId="060A4CC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DLLBTFailureInformationRequest,</w:t>
      </w:r>
    </w:p>
    <w:p w14:paraId="542F2855" w14:textId="77777777" w:rsidR="003A519C" w:rsidRDefault="00AC7BC0">
      <w:pPr>
        <w:pStyle w:val="PL"/>
      </w:pPr>
      <w:r>
        <w:rPr>
          <w:snapToGrid w:val="0"/>
        </w:rPr>
        <w:tab/>
        <w:t>DLLBTFailureInformationList</w:t>
      </w:r>
      <w:r>
        <w:t>,</w:t>
      </w:r>
    </w:p>
    <w:p w14:paraId="302B22C4" w14:textId="77777777" w:rsidR="003A519C" w:rsidRDefault="00AC7BC0">
      <w:pPr>
        <w:pStyle w:val="PL"/>
      </w:pPr>
      <w:r>
        <w:t xml:space="preserve"> </w:t>
      </w:r>
      <w:r>
        <w:tab/>
        <w:t>SLPositioning-Ranging-Service-Info,</w:t>
      </w:r>
    </w:p>
    <w:p w14:paraId="01E18389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TimeWindowInformation-SRS</w:t>
      </w:r>
      <w:r>
        <w:rPr>
          <w:rFonts w:hint="eastAsia"/>
          <w:snapToGrid w:val="0"/>
          <w:lang w:eastAsia="zh-CN"/>
        </w:rPr>
        <w:t>-List</w:t>
      </w:r>
      <w:r>
        <w:rPr>
          <w:snapToGrid w:val="0"/>
        </w:rPr>
        <w:t>,</w:t>
      </w:r>
    </w:p>
    <w:p w14:paraId="437FD97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TimeWindowInformation-Measurement</w:t>
      </w:r>
      <w:r>
        <w:rPr>
          <w:rFonts w:hint="eastAsia"/>
          <w:snapToGrid w:val="0"/>
          <w:lang w:eastAsia="zh-CN"/>
        </w:rPr>
        <w:t>-List</w:t>
      </w:r>
      <w:r>
        <w:rPr>
          <w:snapToGrid w:val="0"/>
        </w:rPr>
        <w:t>,</w:t>
      </w:r>
    </w:p>
    <w:p w14:paraId="1AC5802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SRSPosRRCInactiveValidityAreaConfig,</w:t>
      </w:r>
    </w:p>
    <w:p w14:paraId="25D1EFD9" w14:textId="77777777" w:rsidR="003A519C" w:rsidRDefault="00AC7BC0">
      <w:pPr>
        <w:pStyle w:val="PL"/>
      </w:pPr>
      <w:r>
        <w:rPr>
          <w:snapToGrid w:val="0"/>
        </w:rPr>
        <w:tab/>
      </w:r>
      <w:r>
        <w:t>SRSReservationType,</w:t>
      </w:r>
    </w:p>
    <w:p w14:paraId="01EB1A99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RequestedSRSPreconfigurationCharacteristics-List,</w:t>
      </w:r>
    </w:p>
    <w:p w14:paraId="33680CFD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</w:rPr>
        <w:tab/>
        <w:t>SRSPreconfiguration-List</w:t>
      </w:r>
      <w:r>
        <w:rPr>
          <w:snapToGrid w:val="0"/>
        </w:rPr>
        <w:t>,</w:t>
      </w:r>
    </w:p>
    <w:p w14:paraId="39C72299" w14:textId="77777777" w:rsidR="003A519C" w:rsidRDefault="00AC7BC0">
      <w:pPr>
        <w:pStyle w:val="PL"/>
        <w:rPr>
          <w:rFonts w:cs="Courier New"/>
        </w:rPr>
      </w:pPr>
      <w:r>
        <w:rPr>
          <w:rFonts w:cs="Courier New"/>
        </w:rPr>
        <w:tab/>
        <w:t>Broadcast-MRBs-Transport-Request-Item,</w:t>
      </w:r>
    </w:p>
    <w:p w14:paraId="27872C83" w14:textId="77777777" w:rsidR="003A519C" w:rsidRDefault="00AC7BC0">
      <w:pPr>
        <w:pStyle w:val="PL"/>
        <w:rPr>
          <w:snapToGrid w:val="0"/>
        </w:rPr>
      </w:pPr>
      <w:r>
        <w:tab/>
        <w:t>TAInformation-List</w:t>
      </w:r>
      <w:r>
        <w:rPr>
          <w:snapToGrid w:val="0"/>
        </w:rPr>
        <w:t>,</w:t>
      </w:r>
    </w:p>
    <w:p w14:paraId="07C36AC5" w14:textId="77777777" w:rsidR="003A519C" w:rsidRDefault="00AC7BC0">
      <w:pPr>
        <w:pStyle w:val="PL"/>
        <w:rPr>
          <w:rFonts w:cs="Courier New"/>
        </w:rPr>
      </w:pPr>
      <w:r>
        <w:rPr>
          <w:snapToGrid w:val="0"/>
        </w:rPr>
        <w:tab/>
        <w:t>NonIntegerDRXCycle</w:t>
      </w:r>
      <w:r>
        <w:rPr>
          <w:rFonts w:cs="Courier New"/>
        </w:rPr>
        <w:t>,</w:t>
      </w:r>
    </w:p>
    <w:p w14:paraId="6EE3BE7C" w14:textId="77777777" w:rsidR="003A519C" w:rsidRDefault="00AC7BC0">
      <w:pPr>
        <w:pStyle w:val="PL"/>
        <w:rPr>
          <w:rFonts w:cs="Courier New"/>
        </w:rPr>
      </w:pPr>
      <w:r>
        <w:rPr>
          <w:snapToGrid w:val="0"/>
        </w:rPr>
        <w:tab/>
        <w:t>AggregatedPosSRSResourceSetList</w:t>
      </w:r>
      <w:r>
        <w:rPr>
          <w:rFonts w:cs="Courier New"/>
        </w:rPr>
        <w:t>,</w:t>
      </w:r>
    </w:p>
    <w:p w14:paraId="320FA0B8" w14:textId="77777777" w:rsidR="003A519C" w:rsidRDefault="00AC7BC0">
      <w:pPr>
        <w:pStyle w:val="PL"/>
        <w:rPr>
          <w:rFonts w:eastAsia="SimSun"/>
          <w:snapToGrid w:val="0"/>
          <w:lang w:val="en-US" w:eastAsia="zh-CN"/>
        </w:rPr>
      </w:pPr>
      <w:r>
        <w:rPr>
          <w:rFonts w:cs="Courier New"/>
        </w:rPr>
        <w:tab/>
      </w:r>
      <w:r>
        <w:rPr>
          <w:snapToGrid w:val="0"/>
        </w:rPr>
        <w:t>F1U-PathFailure</w:t>
      </w:r>
      <w:ins w:id="413" w:author="Ericsson (Rapporteur)" w:date="2025-04-25T16:11:00Z">
        <w:r>
          <w:rPr>
            <w:rFonts w:eastAsia="SimSun" w:hint="eastAsia"/>
            <w:snapToGrid w:val="0"/>
            <w:lang w:val="en-US" w:eastAsia="zh-CN"/>
          </w:rPr>
          <w:t>,</w:t>
        </w:r>
      </w:ins>
    </w:p>
    <w:p w14:paraId="1C958E7C" w14:textId="77777777" w:rsidR="003A519C" w:rsidRDefault="00AC7BC0">
      <w:pPr>
        <w:pStyle w:val="PL"/>
        <w:rPr>
          <w:ins w:id="414" w:author="Ericsson (Rapporteur)" w:date="2025-04-25T16:11:00Z"/>
          <w:snapToGrid w:val="0"/>
          <w:lang w:val="en-US" w:eastAsia="zh-CN"/>
        </w:rPr>
      </w:pPr>
      <w:ins w:id="415" w:author="Ericsson (Rapporteur)" w:date="2025-04-25T16:11:00Z">
        <w:r>
          <w:rPr>
            <w:rFonts w:eastAsia="SimSun" w:hint="eastAsia"/>
            <w:snapToGrid w:val="0"/>
            <w:lang w:val="en-US" w:eastAsia="zh-CN"/>
          </w:rPr>
          <w:tab/>
          <w:t>Future-</w:t>
        </w:r>
        <w:r>
          <w:rPr>
            <w:snapToGrid w:val="0"/>
            <w:lang w:eastAsia="zh-CN"/>
          </w:rPr>
          <w:t>Coverage-Modification-Notification</w:t>
        </w:r>
        <w:r>
          <w:rPr>
            <w:rFonts w:hint="eastAsia"/>
            <w:snapToGrid w:val="0"/>
            <w:lang w:val="en-US" w:eastAsia="zh-CN"/>
          </w:rPr>
          <w:t>,</w:t>
        </w:r>
      </w:ins>
    </w:p>
    <w:p w14:paraId="3087E425" w14:textId="77777777" w:rsidR="003A519C" w:rsidRDefault="00AC7BC0">
      <w:pPr>
        <w:pStyle w:val="PL"/>
        <w:rPr>
          <w:ins w:id="416" w:author="Ericsson (Rapporteur)" w:date="2025-04-25T16:11:00Z"/>
          <w:snapToGrid w:val="0"/>
          <w:lang w:val="en-US" w:eastAsia="zh-CN"/>
        </w:rPr>
      </w:pPr>
      <w:ins w:id="417" w:author="Ericsson (Rapporteur)" w:date="2025-04-25T16:11:00Z">
        <w:r>
          <w:rPr>
            <w:rFonts w:hint="eastAsia"/>
            <w:snapToGrid w:val="0"/>
            <w:lang w:val="en-US" w:eastAsia="zh-CN"/>
          </w:rPr>
          <w:tab/>
        </w:r>
        <w:r>
          <w:rPr>
            <w:rFonts w:hint="eastAsia"/>
            <w:lang w:val="en-US" w:eastAsia="zh-CN"/>
          </w:rPr>
          <w:t>Predicted-</w:t>
        </w:r>
        <w:r>
          <w:rPr>
            <w:lang w:eastAsia="zh-CN"/>
          </w:rPr>
          <w:t>CCO-Assistance-Information</w:t>
        </w:r>
      </w:ins>
    </w:p>
    <w:p w14:paraId="684822A6" w14:textId="77777777" w:rsidR="003A519C" w:rsidRDefault="003A519C">
      <w:pPr>
        <w:pStyle w:val="PL"/>
        <w:rPr>
          <w:rFonts w:cs="Courier New"/>
        </w:rPr>
      </w:pPr>
    </w:p>
    <w:p w14:paraId="326637E3" w14:textId="77777777" w:rsidR="003A519C" w:rsidRDefault="003A519C">
      <w:pPr>
        <w:pStyle w:val="PL"/>
        <w:rPr>
          <w:snapToGrid w:val="0"/>
        </w:rPr>
      </w:pPr>
    </w:p>
    <w:p w14:paraId="167AC36D" w14:textId="77777777" w:rsidR="003A519C" w:rsidRDefault="003A519C">
      <w:pPr>
        <w:pStyle w:val="PL"/>
        <w:rPr>
          <w:snapToGrid w:val="0"/>
        </w:rPr>
      </w:pPr>
    </w:p>
    <w:p w14:paraId="7EA7FCC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FROM F1AP-IEs</w:t>
      </w:r>
    </w:p>
    <w:p w14:paraId="0D98F90C" w14:textId="77777777" w:rsidR="003A519C" w:rsidRDefault="003A519C">
      <w:pPr>
        <w:pStyle w:val="PL"/>
        <w:rPr>
          <w:snapToGrid w:val="0"/>
        </w:rPr>
      </w:pPr>
    </w:p>
    <w:p w14:paraId="4096EEFE" w14:textId="77777777" w:rsidR="003A519C" w:rsidRPr="00135D44" w:rsidRDefault="00AC7BC0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135D44">
        <w:rPr>
          <w:snapToGrid w:val="0"/>
          <w:lang w:val="fr-FR"/>
        </w:rPr>
        <w:t>PrivateIE-Container{},</w:t>
      </w:r>
    </w:p>
    <w:p w14:paraId="795B5180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ab/>
        <w:t>ProtocolExtensionContainer{},</w:t>
      </w:r>
    </w:p>
    <w:p w14:paraId="3F52836D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ab/>
        <w:t>ProtocolIE-Container{},</w:t>
      </w:r>
    </w:p>
    <w:p w14:paraId="5B88C40A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ab/>
        <w:t>ProtocolIE-ContainerPair{},</w:t>
      </w:r>
    </w:p>
    <w:p w14:paraId="28D58C80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ab/>
        <w:t>ProtocolIE-SingleContainer{},</w:t>
      </w:r>
    </w:p>
    <w:p w14:paraId="237BCE50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ab/>
        <w:t>F1AP-PRIVATE-IES,</w:t>
      </w:r>
    </w:p>
    <w:p w14:paraId="5FA6954C" w14:textId="77777777" w:rsidR="003A519C" w:rsidRPr="00024B4B" w:rsidRDefault="00AC7BC0">
      <w:pPr>
        <w:pStyle w:val="PL"/>
        <w:rPr>
          <w:snapToGrid w:val="0"/>
          <w:lang w:val="pt-PT"/>
        </w:rPr>
      </w:pPr>
      <w:r w:rsidRPr="00135D44">
        <w:rPr>
          <w:snapToGrid w:val="0"/>
          <w:lang w:val="fr-FR"/>
        </w:rPr>
        <w:tab/>
      </w:r>
      <w:r w:rsidRPr="00024B4B">
        <w:rPr>
          <w:snapToGrid w:val="0"/>
          <w:lang w:val="pt-PT"/>
        </w:rPr>
        <w:t>F1AP-PROTOCOL-EXTENSION,</w:t>
      </w:r>
    </w:p>
    <w:p w14:paraId="14BA7455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ab/>
        <w:t>F1AP-PROTOCOL-IES,</w:t>
      </w:r>
    </w:p>
    <w:p w14:paraId="500D8DAF" w14:textId="77777777" w:rsidR="003A519C" w:rsidRDefault="00AC7BC0">
      <w:pPr>
        <w:pStyle w:val="PL"/>
        <w:rPr>
          <w:snapToGrid w:val="0"/>
        </w:rPr>
      </w:pPr>
      <w:r w:rsidRPr="00024B4B">
        <w:rPr>
          <w:snapToGrid w:val="0"/>
          <w:lang w:val="pt-PT"/>
        </w:rPr>
        <w:tab/>
      </w:r>
      <w:r>
        <w:rPr>
          <w:snapToGrid w:val="0"/>
        </w:rPr>
        <w:t>F1AP-PROTOCOL-IES-PAIR</w:t>
      </w:r>
    </w:p>
    <w:p w14:paraId="3301643E" w14:textId="77777777" w:rsidR="003A519C" w:rsidRDefault="003A519C">
      <w:pPr>
        <w:pStyle w:val="PL"/>
        <w:rPr>
          <w:snapToGrid w:val="0"/>
        </w:rPr>
      </w:pPr>
    </w:p>
    <w:p w14:paraId="576F670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FROM F1AP-Containers</w:t>
      </w:r>
    </w:p>
    <w:p w14:paraId="67D15754" w14:textId="77777777" w:rsidR="003A519C" w:rsidRDefault="003A519C">
      <w:pPr>
        <w:pStyle w:val="PL"/>
        <w:rPr>
          <w:snapToGrid w:val="0"/>
        </w:rPr>
      </w:pPr>
    </w:p>
    <w:p w14:paraId="65102A26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rFonts w:eastAsia="SimSun"/>
          <w:snapToGrid w:val="0"/>
        </w:rPr>
        <w:t>A</w:t>
      </w:r>
      <w:r>
        <w:rPr>
          <w:rFonts w:eastAsia="SimSun" w:hint="eastAsia"/>
          <w:snapToGrid w:val="0"/>
          <w:lang w:eastAsia="zh-CN"/>
        </w:rPr>
        <w:t>ssociatedSessionID</w:t>
      </w:r>
      <w:r>
        <w:rPr>
          <w:rFonts w:eastAsia="SimSun"/>
          <w:snapToGrid w:val="0"/>
        </w:rPr>
        <w:t>,</w:t>
      </w:r>
    </w:p>
    <w:p w14:paraId="382DDE9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t>BroadcastMRBs</w:t>
      </w:r>
      <w:r>
        <w:rPr>
          <w:rFonts w:eastAsia="SimSun"/>
          <w:snapToGrid w:val="0"/>
        </w:rPr>
        <w:t>-FailedToBeModified-List,</w:t>
      </w:r>
    </w:p>
    <w:p w14:paraId="52C0A763" w14:textId="77777777" w:rsidR="003A519C" w:rsidRDefault="00AC7BC0">
      <w:pPr>
        <w:pStyle w:val="PL"/>
        <w:rPr>
          <w:rFonts w:eastAsia="SimSun"/>
          <w:snapToGrid w:val="0"/>
        </w:rPr>
      </w:pPr>
      <w:r>
        <w:tab/>
      </w:r>
      <w:r>
        <w:rPr>
          <w:rFonts w:eastAsia="SimSun"/>
          <w:snapToGrid w:val="0"/>
        </w:rPr>
        <w:t>id-</w:t>
      </w:r>
      <w:r>
        <w:t>BroadcastMRBs</w:t>
      </w:r>
      <w:r>
        <w:rPr>
          <w:rFonts w:eastAsia="SimSun"/>
          <w:snapToGrid w:val="0"/>
        </w:rPr>
        <w:t>-FailedToBeModified-Item,</w:t>
      </w:r>
    </w:p>
    <w:p w14:paraId="43E24FB7" w14:textId="77777777" w:rsidR="003A519C" w:rsidRDefault="00AC7BC0">
      <w:pPr>
        <w:pStyle w:val="PL"/>
        <w:rPr>
          <w:rFonts w:eastAsia="SimSun"/>
          <w:snapToGrid w:val="0"/>
        </w:rPr>
      </w:pPr>
      <w:r>
        <w:tab/>
      </w:r>
      <w:r>
        <w:rPr>
          <w:rFonts w:eastAsia="SimSun"/>
          <w:snapToGrid w:val="0"/>
        </w:rPr>
        <w:t>id-</w:t>
      </w:r>
      <w:r>
        <w:t>BroadcastMRBs</w:t>
      </w:r>
      <w:r>
        <w:rPr>
          <w:rFonts w:eastAsia="SimSun"/>
          <w:snapToGrid w:val="0"/>
        </w:rPr>
        <w:t>-FailedToBeSetup-List,</w:t>
      </w:r>
    </w:p>
    <w:p w14:paraId="5C18F5A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t>BroadcastMRBs</w:t>
      </w:r>
      <w:r>
        <w:rPr>
          <w:rFonts w:eastAsia="SimSun"/>
          <w:snapToGrid w:val="0"/>
        </w:rPr>
        <w:t>-FailedToBeSetup-Item,</w:t>
      </w:r>
    </w:p>
    <w:p w14:paraId="4494B6CC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t>BroadcastMRBs</w:t>
      </w:r>
      <w:r>
        <w:rPr>
          <w:rFonts w:eastAsia="SimSun"/>
          <w:snapToGrid w:val="0"/>
        </w:rPr>
        <w:t>-FailedToBeSetupMod-List,</w:t>
      </w:r>
    </w:p>
    <w:p w14:paraId="1835939E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t>BroadcastMRBs</w:t>
      </w:r>
      <w:r>
        <w:rPr>
          <w:rFonts w:eastAsia="SimSun"/>
          <w:snapToGrid w:val="0"/>
        </w:rPr>
        <w:t>-FailedToBeSetupMod-Item,</w:t>
      </w:r>
    </w:p>
    <w:p w14:paraId="5A6CD044" w14:textId="77777777" w:rsidR="003A519C" w:rsidRDefault="00AC7BC0">
      <w:pPr>
        <w:pStyle w:val="PL"/>
        <w:rPr>
          <w:rFonts w:eastAsia="SimSun"/>
          <w:snapToGrid w:val="0"/>
        </w:rPr>
      </w:pPr>
      <w:r>
        <w:tab/>
      </w:r>
      <w:r>
        <w:rPr>
          <w:rFonts w:eastAsia="SimSun"/>
          <w:snapToGrid w:val="0"/>
        </w:rPr>
        <w:t>id-</w:t>
      </w:r>
      <w:r>
        <w:t>BroadcastMRBs</w:t>
      </w:r>
      <w:r>
        <w:rPr>
          <w:rFonts w:eastAsia="SimSun"/>
          <w:snapToGrid w:val="0"/>
        </w:rPr>
        <w:t>-Modified-List,</w:t>
      </w:r>
    </w:p>
    <w:p w14:paraId="1B7E9F91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lastRenderedPageBreak/>
        <w:tab/>
        <w:t>id-</w:t>
      </w:r>
      <w:r>
        <w:t>BroadcastMRBs</w:t>
      </w:r>
      <w:r>
        <w:rPr>
          <w:rFonts w:eastAsia="SimSun"/>
          <w:snapToGrid w:val="0"/>
        </w:rPr>
        <w:t>-Modified-Item,</w:t>
      </w:r>
    </w:p>
    <w:p w14:paraId="63BC2F80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t>BroadcastMRBs</w:t>
      </w:r>
      <w:r>
        <w:rPr>
          <w:rFonts w:eastAsia="SimSun"/>
          <w:snapToGrid w:val="0"/>
        </w:rPr>
        <w:t>-Setup-List,</w:t>
      </w:r>
    </w:p>
    <w:p w14:paraId="457739A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t>BroadcastMRBs</w:t>
      </w:r>
      <w:r>
        <w:rPr>
          <w:rFonts w:eastAsia="SimSun"/>
          <w:snapToGrid w:val="0"/>
        </w:rPr>
        <w:t>-Setup-Item,</w:t>
      </w:r>
    </w:p>
    <w:p w14:paraId="09ECD5E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t>BroadcastMRBs</w:t>
      </w:r>
      <w:r>
        <w:rPr>
          <w:rFonts w:eastAsia="SimSun"/>
          <w:snapToGrid w:val="0"/>
        </w:rPr>
        <w:t>-SetupMod-List,</w:t>
      </w:r>
    </w:p>
    <w:p w14:paraId="5DD6C4E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t>BroadcastMRBs</w:t>
      </w:r>
      <w:r>
        <w:rPr>
          <w:rFonts w:eastAsia="SimSun"/>
          <w:snapToGrid w:val="0"/>
        </w:rPr>
        <w:t>-SetupMod-Item,</w:t>
      </w:r>
    </w:p>
    <w:p w14:paraId="134C9E6C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t>BroadcastMRBs</w:t>
      </w:r>
      <w:r>
        <w:rPr>
          <w:rFonts w:eastAsia="SimSun"/>
          <w:snapToGrid w:val="0"/>
        </w:rPr>
        <w:t>-ToBeModified-List,</w:t>
      </w:r>
    </w:p>
    <w:p w14:paraId="7D665A2A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t>BroadcastMRBs</w:t>
      </w:r>
      <w:r>
        <w:rPr>
          <w:rFonts w:eastAsia="SimSun"/>
          <w:snapToGrid w:val="0"/>
        </w:rPr>
        <w:t>-ToBeModified-Item,</w:t>
      </w:r>
    </w:p>
    <w:p w14:paraId="5A9E01A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t>BroadcastMRBs</w:t>
      </w:r>
      <w:r>
        <w:rPr>
          <w:rFonts w:eastAsia="SimSun"/>
          <w:snapToGrid w:val="0"/>
        </w:rPr>
        <w:t>-ToBeReleased-List,</w:t>
      </w:r>
    </w:p>
    <w:p w14:paraId="7AB2625E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t>BroadcastMRBs</w:t>
      </w:r>
      <w:r>
        <w:rPr>
          <w:rFonts w:eastAsia="SimSun"/>
          <w:snapToGrid w:val="0"/>
        </w:rPr>
        <w:t>-ToBeReleased-Item,</w:t>
      </w:r>
    </w:p>
    <w:p w14:paraId="2874B64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t>BroadcastMRBs</w:t>
      </w:r>
      <w:r>
        <w:rPr>
          <w:rFonts w:eastAsia="SimSun"/>
          <w:snapToGrid w:val="0"/>
        </w:rPr>
        <w:t>-ToBeSetup-List,</w:t>
      </w:r>
    </w:p>
    <w:p w14:paraId="2081544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t>BroadcastMRBs</w:t>
      </w:r>
      <w:r>
        <w:rPr>
          <w:rFonts w:eastAsia="SimSun"/>
          <w:snapToGrid w:val="0"/>
        </w:rPr>
        <w:t>-ToBeSetup-Item,</w:t>
      </w:r>
    </w:p>
    <w:p w14:paraId="1C8BE2A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t>BroadcastMRBs</w:t>
      </w:r>
      <w:r>
        <w:rPr>
          <w:rFonts w:eastAsia="SimSun"/>
          <w:snapToGrid w:val="0"/>
        </w:rPr>
        <w:t>-ToBeSetupMod-List,</w:t>
      </w:r>
    </w:p>
    <w:p w14:paraId="3D829129" w14:textId="77777777" w:rsidR="003A519C" w:rsidRDefault="00AC7BC0">
      <w:pPr>
        <w:pStyle w:val="PL"/>
        <w:rPr>
          <w:rFonts w:eastAsia="MS Gothic"/>
          <w:snapToGrid w:val="0"/>
        </w:rPr>
      </w:pPr>
      <w:r>
        <w:rPr>
          <w:rFonts w:eastAsia="SimSun"/>
          <w:snapToGrid w:val="0"/>
        </w:rPr>
        <w:tab/>
        <w:t>id-</w:t>
      </w:r>
      <w:r>
        <w:t>BroadcastMRBs</w:t>
      </w:r>
      <w:r>
        <w:rPr>
          <w:rFonts w:eastAsia="SimSun"/>
          <w:snapToGrid w:val="0"/>
        </w:rPr>
        <w:t>-ToBeSetupMod-Item,</w:t>
      </w:r>
    </w:p>
    <w:p w14:paraId="550794BB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id-Candidate-SpCell-Item,</w:t>
      </w:r>
    </w:p>
    <w:p w14:paraId="1EE1A4A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id-Candidate-SpCell-List,</w:t>
      </w:r>
    </w:p>
    <w:p w14:paraId="5177330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id-Cause,</w:t>
      </w:r>
    </w:p>
    <w:p w14:paraId="64EE480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id-Cancel-all-Warning-Messages-Indicator,</w:t>
      </w:r>
    </w:p>
    <w:p w14:paraId="244DE0E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id-Cells-Failed-to-be-Activated-List,</w:t>
      </w:r>
    </w:p>
    <w:p w14:paraId="5AB9C5C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 xml:space="preserve">id-Cells-Failed-to-be-Activated-List-Item, </w:t>
      </w:r>
    </w:p>
    <w:p w14:paraId="23E51E30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id-Cells-Status-Item,</w:t>
      </w:r>
    </w:p>
    <w:p w14:paraId="27C3E870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id-Cells-Status-List,</w:t>
      </w:r>
    </w:p>
    <w:p w14:paraId="21B8D1BA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id-Cells-to-be-Activated-List,</w:t>
      </w:r>
    </w:p>
    <w:p w14:paraId="4A52998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id-Cells-to-be-Activated-List-Item,</w:t>
      </w:r>
    </w:p>
    <w:p w14:paraId="5DD8720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id-Cells-to-be-Deactivated-List,</w:t>
      </w:r>
    </w:p>
    <w:p w14:paraId="539C951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id-Cells-to-be-Deactivated-List-Item,</w:t>
      </w:r>
    </w:p>
    <w:p w14:paraId="3911A0C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id-Cells-Allowed-to-be-Deactivated-List,</w:t>
      </w:r>
    </w:p>
    <w:p w14:paraId="7451B5F3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id-Cells-Allowed-to-be-Deactivated-List-Item,</w:t>
      </w:r>
    </w:p>
    <w:p w14:paraId="7DBE2C4D" w14:textId="77777777" w:rsidR="003A519C" w:rsidRDefault="00AC7BC0">
      <w:pPr>
        <w:pStyle w:val="PL"/>
        <w:rPr>
          <w:rFonts w:eastAsia="SimSun"/>
        </w:rPr>
      </w:pPr>
      <w:r>
        <w:tab/>
        <w:t>id-Cells-With-SSBs-Activated-List,</w:t>
      </w:r>
      <w:r>
        <w:rPr>
          <w:rFonts w:eastAsia="SimSun"/>
        </w:rPr>
        <w:t xml:space="preserve"> </w:t>
      </w:r>
    </w:p>
    <w:p w14:paraId="03B67E16" w14:textId="77777777" w:rsidR="003A519C" w:rsidRDefault="00AC7BC0">
      <w:pPr>
        <w:pStyle w:val="PL"/>
      </w:pPr>
      <w:r>
        <w:tab/>
        <w:t>id-Recommended-SSBs-for-Paging-List,</w:t>
      </w:r>
    </w:p>
    <w:p w14:paraId="0B0FCC11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id-ConfirmedUEID,</w:t>
      </w:r>
    </w:p>
    <w:p w14:paraId="781452E2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id-CriticalityDiagnostics,</w:t>
      </w:r>
    </w:p>
    <w:p w14:paraId="3EBC967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id-C-RNTI,</w:t>
      </w:r>
    </w:p>
    <w:p w14:paraId="63E568DC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id-CUtoDURRCInformation,</w:t>
      </w:r>
    </w:p>
    <w:p w14:paraId="72F4B602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id-DRB-Activity-Item,</w:t>
      </w:r>
    </w:p>
    <w:p w14:paraId="30F74EC2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id-DRB-Activity-List,</w:t>
      </w:r>
    </w:p>
    <w:p w14:paraId="1A952ED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id-DRBs-FailedToBeModified-Item,</w:t>
      </w:r>
    </w:p>
    <w:p w14:paraId="683290B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id-DRBs-FailedToBeModified-List,</w:t>
      </w:r>
    </w:p>
    <w:p w14:paraId="76E6DFE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id-DRBs-FailedToBeSetup-Item,</w:t>
      </w:r>
    </w:p>
    <w:p w14:paraId="12285A7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id-DRBs-FailedToBeSetup-List,</w:t>
      </w:r>
    </w:p>
    <w:p w14:paraId="31234DE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id-DRBs-FailedToBeSetupMod-Item,</w:t>
      </w:r>
    </w:p>
    <w:p w14:paraId="326FE252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id-DRBs-FailedToBeSetupMod-List,</w:t>
      </w:r>
    </w:p>
    <w:p w14:paraId="094A2A00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id-DRBs-ModifiedConf-Item,</w:t>
      </w:r>
    </w:p>
    <w:p w14:paraId="7D39FD0A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id-DRBs-ModifiedConf-List,</w:t>
      </w:r>
    </w:p>
    <w:p w14:paraId="34AD6DEE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id-DRBs-Modified-Item,</w:t>
      </w:r>
    </w:p>
    <w:p w14:paraId="7C5F22B1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id-DRBs-Modified-List,</w:t>
      </w:r>
    </w:p>
    <w:p w14:paraId="68C2DB5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id-DRB-Notify-Item,</w:t>
      </w:r>
    </w:p>
    <w:p w14:paraId="16652F9C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id-DRB-Notify-List,</w:t>
      </w:r>
    </w:p>
    <w:p w14:paraId="42E04472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id-DRBs-Required-ToBeModified-Item,</w:t>
      </w:r>
    </w:p>
    <w:p w14:paraId="30AE9BE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id-DRBs-Required-ToBeModified-List,</w:t>
      </w:r>
    </w:p>
    <w:p w14:paraId="35A012F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id-DRBs-Required-ToBeReleased-Item,</w:t>
      </w:r>
    </w:p>
    <w:p w14:paraId="59042E9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id-DRBs-Required-ToBeReleased-List,</w:t>
      </w:r>
    </w:p>
    <w:p w14:paraId="107D8000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id-DRBs-Setup-Item,</w:t>
      </w:r>
    </w:p>
    <w:p w14:paraId="39A44B9A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id-DRBs-Setup-List,</w:t>
      </w:r>
    </w:p>
    <w:p w14:paraId="6EF5375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id-DRBs-SetupMod-Item,</w:t>
      </w:r>
    </w:p>
    <w:p w14:paraId="50593A7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id-DRBs-SetupMod-List,</w:t>
      </w:r>
    </w:p>
    <w:p w14:paraId="0A246E5A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id-DRBs-ToBeModified-Item,</w:t>
      </w:r>
    </w:p>
    <w:p w14:paraId="32AA2FF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id-DRBs-ToBeModified-List,</w:t>
      </w:r>
    </w:p>
    <w:p w14:paraId="45FFC6B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id-DRBs-ToBeReleased-Item,</w:t>
      </w:r>
    </w:p>
    <w:p w14:paraId="0077311A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id-DRBs-ToBeReleased-List,</w:t>
      </w:r>
    </w:p>
    <w:p w14:paraId="77A3650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id-DRBs-ToBeSetup-Item,</w:t>
      </w:r>
    </w:p>
    <w:p w14:paraId="526761F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id-DRBs-ToBeSetup-List,</w:t>
      </w:r>
    </w:p>
    <w:p w14:paraId="6325E40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id-DRBs-ToBeSetupMod-Item,</w:t>
      </w:r>
    </w:p>
    <w:p w14:paraId="3FA982DC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id-DRBs-ToBeSetupMod-List,</w:t>
      </w:r>
    </w:p>
    <w:p w14:paraId="650E131A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id-DRXCycle,</w:t>
      </w:r>
    </w:p>
    <w:p w14:paraId="67FFBCD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id-DUtoCURRCInformation,</w:t>
      </w:r>
    </w:p>
    <w:p w14:paraId="58FC4943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id-ExecuteDuplication,</w:t>
      </w:r>
    </w:p>
    <w:p w14:paraId="6193824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id-FullConfiguration,</w:t>
      </w:r>
    </w:p>
    <w:p w14:paraId="72F9D00E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t>gNB-CU-</w:t>
      </w:r>
      <w:r>
        <w:rPr>
          <w:rFonts w:eastAsia="SimSun"/>
        </w:rPr>
        <w:t>MBS-</w:t>
      </w:r>
      <w:r>
        <w:t>F1AP-ID,</w:t>
      </w:r>
    </w:p>
    <w:p w14:paraId="74AFA95C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id-gNB-CU-UE-F1AP-ID,</w:t>
      </w:r>
    </w:p>
    <w:p w14:paraId="12012D6E" w14:textId="77777777" w:rsidR="003A519C" w:rsidRDefault="00AC7BC0">
      <w:pPr>
        <w:pStyle w:val="PL"/>
        <w:rPr>
          <w:rFonts w:eastAsia="SimSun"/>
          <w:snapToGrid w:val="0"/>
          <w:lang w:val="fr-FR"/>
        </w:rPr>
      </w:pPr>
      <w:r>
        <w:rPr>
          <w:rFonts w:eastAsia="SimSun"/>
          <w:snapToGrid w:val="0"/>
        </w:rPr>
        <w:tab/>
      </w:r>
      <w:r>
        <w:rPr>
          <w:rFonts w:eastAsia="SimSun"/>
          <w:snapToGrid w:val="0"/>
          <w:lang w:val="fr-FR"/>
        </w:rPr>
        <w:t>id-</w:t>
      </w:r>
      <w:r>
        <w:rPr>
          <w:lang w:val="fr-FR"/>
        </w:rPr>
        <w:t>gNB-DU-</w:t>
      </w:r>
      <w:r>
        <w:rPr>
          <w:rFonts w:eastAsia="SimSun"/>
          <w:lang w:val="fr-FR"/>
        </w:rPr>
        <w:t>MBS-</w:t>
      </w:r>
      <w:r>
        <w:rPr>
          <w:lang w:val="fr-FR"/>
        </w:rPr>
        <w:t>F1AP-ID</w:t>
      </w:r>
      <w:r>
        <w:rPr>
          <w:rFonts w:eastAsia="SimSun"/>
          <w:snapToGrid w:val="0"/>
          <w:lang w:val="fr-FR"/>
        </w:rPr>
        <w:t>,</w:t>
      </w:r>
    </w:p>
    <w:p w14:paraId="523883F1" w14:textId="77777777" w:rsidR="003A519C" w:rsidRDefault="00AC7BC0">
      <w:pPr>
        <w:pStyle w:val="PL"/>
        <w:rPr>
          <w:rFonts w:eastAsia="SimSun"/>
          <w:lang w:val="fr-FR"/>
        </w:rPr>
      </w:pPr>
      <w:r>
        <w:rPr>
          <w:rFonts w:eastAsia="SimSun"/>
          <w:snapToGrid w:val="0"/>
          <w:lang w:val="fr-FR"/>
        </w:rPr>
        <w:tab/>
      </w:r>
      <w:r>
        <w:rPr>
          <w:rFonts w:eastAsia="SimSun"/>
          <w:lang w:val="fr-FR"/>
        </w:rPr>
        <w:t>id-gNB-DU-UE-F1AP-ID,</w:t>
      </w:r>
    </w:p>
    <w:p w14:paraId="5D2A8A1E" w14:textId="77777777" w:rsidR="003A519C" w:rsidRPr="00135D44" w:rsidRDefault="00AC7BC0">
      <w:pPr>
        <w:pStyle w:val="PL"/>
        <w:rPr>
          <w:rFonts w:eastAsia="SimSun"/>
          <w:lang w:val="en-US"/>
        </w:rPr>
      </w:pPr>
      <w:r>
        <w:rPr>
          <w:rFonts w:eastAsia="SimSun"/>
          <w:lang w:val="fr-FR"/>
        </w:rPr>
        <w:tab/>
      </w:r>
      <w:r w:rsidRPr="00135D44">
        <w:rPr>
          <w:rFonts w:eastAsia="SimSun"/>
          <w:lang w:val="en-US"/>
        </w:rPr>
        <w:t>id-gNB-DU-ID,</w:t>
      </w:r>
    </w:p>
    <w:p w14:paraId="44018B5F" w14:textId="77777777" w:rsidR="003A519C" w:rsidRPr="00135D44" w:rsidRDefault="00AC7BC0">
      <w:pPr>
        <w:pStyle w:val="PL"/>
        <w:rPr>
          <w:rFonts w:eastAsia="SimSun"/>
          <w:lang w:val="en-US"/>
        </w:rPr>
      </w:pPr>
      <w:r w:rsidRPr="00135D44">
        <w:rPr>
          <w:rFonts w:eastAsia="SimSun"/>
          <w:lang w:val="en-US"/>
        </w:rPr>
        <w:tab/>
        <w:t>id-GNB-DU-Served-Cells-Item,</w:t>
      </w:r>
    </w:p>
    <w:p w14:paraId="0A4C99A0" w14:textId="77777777" w:rsidR="003A519C" w:rsidRPr="00135D44" w:rsidRDefault="00AC7BC0">
      <w:pPr>
        <w:pStyle w:val="PL"/>
        <w:rPr>
          <w:rFonts w:eastAsia="SimSun"/>
          <w:lang w:val="en-US"/>
        </w:rPr>
      </w:pPr>
      <w:r w:rsidRPr="00135D44">
        <w:rPr>
          <w:rFonts w:eastAsia="SimSun"/>
          <w:lang w:val="en-US"/>
        </w:rPr>
        <w:tab/>
        <w:t>id-gNB-DU-Served-Cells-List,</w:t>
      </w:r>
      <w:r w:rsidRPr="00135D44">
        <w:rPr>
          <w:lang w:val="en-US"/>
        </w:rPr>
        <w:t xml:space="preserve"> </w:t>
      </w:r>
    </w:p>
    <w:p w14:paraId="37AE47FF" w14:textId="77777777" w:rsidR="003A519C" w:rsidRPr="00135D44" w:rsidRDefault="00AC7BC0">
      <w:pPr>
        <w:pStyle w:val="PL"/>
        <w:rPr>
          <w:rFonts w:eastAsia="SimSun"/>
          <w:lang w:val="en-US"/>
        </w:rPr>
      </w:pPr>
      <w:r w:rsidRPr="00135D44">
        <w:rPr>
          <w:rFonts w:eastAsia="SimSun"/>
          <w:lang w:val="en-US"/>
        </w:rPr>
        <w:tab/>
        <w:t>id-gNB-CU-Name,</w:t>
      </w:r>
    </w:p>
    <w:p w14:paraId="340CD64F" w14:textId="77777777" w:rsidR="003A519C" w:rsidRDefault="00AC7BC0">
      <w:pPr>
        <w:pStyle w:val="PL"/>
        <w:rPr>
          <w:snapToGrid w:val="0"/>
        </w:rPr>
      </w:pPr>
      <w:r w:rsidRPr="00135D44">
        <w:rPr>
          <w:rFonts w:eastAsia="SimSun"/>
          <w:lang w:val="en-US"/>
        </w:rPr>
        <w:tab/>
      </w:r>
      <w:r>
        <w:rPr>
          <w:rFonts w:eastAsia="SimSun"/>
          <w:snapToGrid w:val="0"/>
        </w:rPr>
        <w:t>id-gNB-DU-Name,</w:t>
      </w:r>
    </w:p>
    <w:p w14:paraId="6B8651E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</w:t>
      </w:r>
      <w:r>
        <w:rPr>
          <w:snapToGrid w:val="0"/>
        </w:rPr>
        <w:t>Extended-GNB-CU-Name,</w:t>
      </w:r>
    </w:p>
    <w:p w14:paraId="1B01673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</w:t>
      </w:r>
      <w:r>
        <w:rPr>
          <w:snapToGrid w:val="0"/>
        </w:rPr>
        <w:t>Extended-GNB-DU-Name,</w:t>
      </w:r>
    </w:p>
    <w:p w14:paraId="1FE136F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lastRenderedPageBreak/>
        <w:tab/>
        <w:t>id-InactivityMonitoringRequest,</w:t>
      </w:r>
    </w:p>
    <w:p w14:paraId="1E0786D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id-InactivityMonitoringResponse,</w:t>
      </w:r>
    </w:p>
    <w:p w14:paraId="21CCB468" w14:textId="77777777" w:rsidR="003A519C" w:rsidRDefault="00AC7BC0">
      <w:pPr>
        <w:pStyle w:val="PL"/>
        <w:rPr>
          <w:rFonts w:eastAsia="SimSun"/>
          <w:snapToGrid w:val="0"/>
        </w:rPr>
      </w:pPr>
      <w:r>
        <w:tab/>
        <w:t>id-MBS-CUtoDURRCInformation,</w:t>
      </w:r>
    </w:p>
    <w:p w14:paraId="4531CC81" w14:textId="77777777" w:rsidR="003A519C" w:rsidRDefault="00AC7BC0">
      <w:pPr>
        <w:pStyle w:val="PL"/>
      </w:pPr>
      <w:r>
        <w:rPr>
          <w:rFonts w:eastAsia="SimSun"/>
          <w:snapToGrid w:val="0"/>
        </w:rPr>
        <w:tab/>
        <w:t>id-MBS</w:t>
      </w:r>
      <w:r>
        <w:t>-Session-ID,</w:t>
      </w:r>
    </w:p>
    <w:p w14:paraId="227F38B9" w14:textId="77777777" w:rsidR="003A519C" w:rsidRDefault="00AC7BC0">
      <w:pPr>
        <w:pStyle w:val="PL"/>
      </w:pPr>
      <w:r>
        <w:tab/>
        <w:t>id-MBS-ServiceArea,</w:t>
      </w:r>
    </w:p>
    <w:p w14:paraId="05AFCC1B" w14:textId="77777777" w:rsidR="003A519C" w:rsidRDefault="00AC7BC0">
      <w:pPr>
        <w:pStyle w:val="PL"/>
      </w:pPr>
      <w:r>
        <w:tab/>
        <w:t>id-MBSMulticastF1UContextDescriptor,</w:t>
      </w:r>
    </w:p>
    <w:p w14:paraId="4435D271" w14:textId="77777777" w:rsidR="003A519C" w:rsidRDefault="00AC7BC0">
      <w:pPr>
        <w:pStyle w:val="PL"/>
      </w:pPr>
      <w:r>
        <w:tab/>
        <w:t>id-MC-PagingCell-Item,</w:t>
      </w:r>
    </w:p>
    <w:p w14:paraId="5FD72073" w14:textId="77777777" w:rsidR="003A519C" w:rsidRDefault="00AC7BC0">
      <w:pPr>
        <w:pStyle w:val="PL"/>
      </w:pPr>
      <w:r>
        <w:tab/>
      </w:r>
      <w:r>
        <w:rPr>
          <w:rFonts w:eastAsia="SimSun"/>
          <w:snapToGrid w:val="0"/>
        </w:rPr>
        <w:t>id-MC-PagingCell-List,</w:t>
      </w:r>
    </w:p>
    <w:p w14:paraId="5B04CF17" w14:textId="77777777" w:rsidR="003A519C" w:rsidRDefault="00AC7BC0">
      <w:pPr>
        <w:pStyle w:val="PL"/>
        <w:rPr>
          <w:rFonts w:eastAsia="MS Gothic"/>
          <w:snapToGrid w:val="0"/>
        </w:rPr>
      </w:pPr>
      <w:r>
        <w:tab/>
        <w:t>id-MulticastF1UContextReferenceCU,</w:t>
      </w:r>
    </w:p>
    <w:p w14:paraId="62899419" w14:textId="77777777" w:rsidR="003A519C" w:rsidRDefault="00AC7BC0">
      <w:pPr>
        <w:pStyle w:val="PL"/>
        <w:rPr>
          <w:rFonts w:eastAsia="MS Gothic"/>
          <w:snapToGrid w:val="0"/>
        </w:rPr>
      </w:pPr>
      <w:r>
        <w:tab/>
        <w:t>id-MulticastMBSSessionSetupList,</w:t>
      </w:r>
    </w:p>
    <w:p w14:paraId="53036EC1" w14:textId="77777777" w:rsidR="003A519C" w:rsidRDefault="00AC7BC0">
      <w:pPr>
        <w:pStyle w:val="PL"/>
        <w:rPr>
          <w:rFonts w:eastAsia="MS Gothic"/>
          <w:snapToGrid w:val="0"/>
        </w:rPr>
      </w:pPr>
      <w:r>
        <w:tab/>
        <w:t>id-MulticastMBSSessionRemoveList,</w:t>
      </w:r>
    </w:p>
    <w:p w14:paraId="45BCBCA0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id-Multicast</w:t>
      </w:r>
      <w:r>
        <w:t>MRBs</w:t>
      </w:r>
      <w:r>
        <w:rPr>
          <w:rFonts w:eastAsia="SimSun"/>
          <w:snapToGrid w:val="0"/>
        </w:rPr>
        <w:t>-FailedToBeModified-List,</w:t>
      </w:r>
    </w:p>
    <w:p w14:paraId="749D3025" w14:textId="77777777" w:rsidR="003A519C" w:rsidRDefault="00AC7BC0">
      <w:pPr>
        <w:pStyle w:val="PL"/>
        <w:rPr>
          <w:rFonts w:eastAsia="SimSun"/>
          <w:snapToGrid w:val="0"/>
        </w:rPr>
      </w:pPr>
      <w:r>
        <w:tab/>
      </w:r>
      <w:r>
        <w:rPr>
          <w:rFonts w:eastAsia="SimSun"/>
          <w:snapToGrid w:val="0"/>
        </w:rPr>
        <w:t>id-Multicast</w:t>
      </w:r>
      <w:r>
        <w:t>MRBs</w:t>
      </w:r>
      <w:r>
        <w:rPr>
          <w:rFonts w:eastAsia="SimSun"/>
          <w:snapToGrid w:val="0"/>
        </w:rPr>
        <w:t>-FailedToBeModified-Item,</w:t>
      </w:r>
    </w:p>
    <w:p w14:paraId="4D4CFC78" w14:textId="77777777" w:rsidR="003A519C" w:rsidRDefault="00AC7BC0">
      <w:pPr>
        <w:pStyle w:val="PL"/>
        <w:rPr>
          <w:rFonts w:eastAsia="SimSun"/>
          <w:snapToGrid w:val="0"/>
        </w:rPr>
      </w:pPr>
      <w:r>
        <w:tab/>
      </w:r>
      <w:r>
        <w:rPr>
          <w:rFonts w:eastAsia="SimSun"/>
          <w:snapToGrid w:val="0"/>
        </w:rPr>
        <w:t>id-Multicast</w:t>
      </w:r>
      <w:r>
        <w:t>MRBs</w:t>
      </w:r>
      <w:r>
        <w:rPr>
          <w:rFonts w:eastAsia="SimSun"/>
          <w:snapToGrid w:val="0"/>
        </w:rPr>
        <w:t>-FailedToBeSetup-List,</w:t>
      </w:r>
    </w:p>
    <w:p w14:paraId="1D7E595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id-Multicast</w:t>
      </w:r>
      <w:r>
        <w:t>MRBs</w:t>
      </w:r>
      <w:r>
        <w:rPr>
          <w:rFonts w:eastAsia="SimSun"/>
          <w:snapToGrid w:val="0"/>
        </w:rPr>
        <w:t>-FailedToBeSetup-Item,</w:t>
      </w:r>
    </w:p>
    <w:p w14:paraId="13363EF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id-Multicast</w:t>
      </w:r>
      <w:r>
        <w:t>MRBs</w:t>
      </w:r>
      <w:r>
        <w:rPr>
          <w:rFonts w:eastAsia="SimSun"/>
          <w:snapToGrid w:val="0"/>
        </w:rPr>
        <w:t>-FailedToBeSetupMod-List,</w:t>
      </w:r>
    </w:p>
    <w:p w14:paraId="231A53D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id-Multicast</w:t>
      </w:r>
      <w:r>
        <w:t>MRBs</w:t>
      </w:r>
      <w:r>
        <w:rPr>
          <w:rFonts w:eastAsia="SimSun"/>
          <w:snapToGrid w:val="0"/>
        </w:rPr>
        <w:t>-FailedToBeSetupMod-Item,</w:t>
      </w:r>
    </w:p>
    <w:p w14:paraId="440F04DF" w14:textId="77777777" w:rsidR="003A519C" w:rsidRDefault="00AC7BC0">
      <w:pPr>
        <w:pStyle w:val="PL"/>
        <w:rPr>
          <w:rFonts w:eastAsia="SimSun"/>
          <w:snapToGrid w:val="0"/>
        </w:rPr>
      </w:pPr>
      <w:r>
        <w:tab/>
      </w:r>
      <w:r>
        <w:rPr>
          <w:rFonts w:eastAsia="SimSun"/>
          <w:snapToGrid w:val="0"/>
        </w:rPr>
        <w:t>id-Multicast</w:t>
      </w:r>
      <w:r>
        <w:t>MRBs</w:t>
      </w:r>
      <w:r>
        <w:rPr>
          <w:rFonts w:eastAsia="SimSun"/>
          <w:snapToGrid w:val="0"/>
        </w:rPr>
        <w:t>-Modified-List,</w:t>
      </w:r>
    </w:p>
    <w:p w14:paraId="0F3AA77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id-Multicast</w:t>
      </w:r>
      <w:r>
        <w:t>MRBs</w:t>
      </w:r>
      <w:r>
        <w:rPr>
          <w:rFonts w:eastAsia="SimSun"/>
          <w:snapToGrid w:val="0"/>
        </w:rPr>
        <w:t>-Modified-Item,</w:t>
      </w:r>
    </w:p>
    <w:p w14:paraId="583772D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id-Multicast</w:t>
      </w:r>
      <w:r>
        <w:t>MRBs</w:t>
      </w:r>
      <w:r>
        <w:rPr>
          <w:rFonts w:eastAsia="SimSun"/>
          <w:snapToGrid w:val="0"/>
        </w:rPr>
        <w:t>-Setup-List,</w:t>
      </w:r>
    </w:p>
    <w:p w14:paraId="623EAB6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id-Multicast</w:t>
      </w:r>
      <w:r>
        <w:t>MRBs</w:t>
      </w:r>
      <w:r>
        <w:rPr>
          <w:rFonts w:eastAsia="SimSun"/>
          <w:snapToGrid w:val="0"/>
        </w:rPr>
        <w:t>-Setup-Item,</w:t>
      </w:r>
    </w:p>
    <w:p w14:paraId="194278D2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id-Multicast</w:t>
      </w:r>
      <w:r>
        <w:t>MRBs</w:t>
      </w:r>
      <w:r>
        <w:rPr>
          <w:rFonts w:eastAsia="SimSun"/>
          <w:snapToGrid w:val="0"/>
        </w:rPr>
        <w:t>-SetupMod-List,</w:t>
      </w:r>
    </w:p>
    <w:p w14:paraId="2621C112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id-Multicast</w:t>
      </w:r>
      <w:r>
        <w:t>MRBs</w:t>
      </w:r>
      <w:r>
        <w:rPr>
          <w:rFonts w:eastAsia="SimSun"/>
          <w:snapToGrid w:val="0"/>
        </w:rPr>
        <w:t>-SetupMod-Item,</w:t>
      </w:r>
    </w:p>
    <w:p w14:paraId="77F88C8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id-Multicast</w:t>
      </w:r>
      <w:r>
        <w:t>MRBs</w:t>
      </w:r>
      <w:r>
        <w:rPr>
          <w:rFonts w:eastAsia="SimSun"/>
          <w:snapToGrid w:val="0"/>
        </w:rPr>
        <w:t>-ToBeModified-List,</w:t>
      </w:r>
    </w:p>
    <w:p w14:paraId="153411B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id-Multicast</w:t>
      </w:r>
      <w:r>
        <w:t>MRBs</w:t>
      </w:r>
      <w:r>
        <w:rPr>
          <w:rFonts w:eastAsia="SimSun"/>
          <w:snapToGrid w:val="0"/>
        </w:rPr>
        <w:t>-ToBeModified-Item,</w:t>
      </w:r>
    </w:p>
    <w:p w14:paraId="0997E73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id-Multicast</w:t>
      </w:r>
      <w:r>
        <w:t>MRBs</w:t>
      </w:r>
      <w:r>
        <w:rPr>
          <w:rFonts w:eastAsia="SimSun"/>
          <w:snapToGrid w:val="0"/>
        </w:rPr>
        <w:t>-ToBeReleased-List,</w:t>
      </w:r>
    </w:p>
    <w:p w14:paraId="238D944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id-Multicast</w:t>
      </w:r>
      <w:r>
        <w:t>MRBs</w:t>
      </w:r>
      <w:r>
        <w:rPr>
          <w:rFonts w:eastAsia="SimSun"/>
          <w:snapToGrid w:val="0"/>
        </w:rPr>
        <w:t>-ToBeReleased-Item,</w:t>
      </w:r>
    </w:p>
    <w:p w14:paraId="097F22B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id-Multicast</w:t>
      </w:r>
      <w:r>
        <w:t>MRBs</w:t>
      </w:r>
      <w:r>
        <w:rPr>
          <w:rFonts w:eastAsia="SimSun"/>
          <w:snapToGrid w:val="0"/>
        </w:rPr>
        <w:t>-ToBeSetup-List,</w:t>
      </w:r>
    </w:p>
    <w:p w14:paraId="6D63B10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id-Multicast</w:t>
      </w:r>
      <w:r>
        <w:t>MRBs</w:t>
      </w:r>
      <w:r>
        <w:rPr>
          <w:rFonts w:eastAsia="SimSun"/>
          <w:snapToGrid w:val="0"/>
        </w:rPr>
        <w:t>-ToBeSetup-Item,</w:t>
      </w:r>
    </w:p>
    <w:p w14:paraId="248B3EA0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id-Multicast</w:t>
      </w:r>
      <w:r>
        <w:t>MRBs</w:t>
      </w:r>
      <w:r>
        <w:rPr>
          <w:rFonts w:eastAsia="SimSun"/>
          <w:snapToGrid w:val="0"/>
        </w:rPr>
        <w:t>-ToBeSetupMod-List,</w:t>
      </w:r>
    </w:p>
    <w:p w14:paraId="0CEE34F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id-Multicast</w:t>
      </w:r>
      <w:r>
        <w:t>MRBs</w:t>
      </w:r>
      <w:r>
        <w:rPr>
          <w:rFonts w:eastAsia="SimSun"/>
          <w:snapToGrid w:val="0"/>
        </w:rPr>
        <w:t>-ToBeSetupMod-Item,</w:t>
      </w:r>
    </w:p>
    <w:p w14:paraId="29722A4A" w14:textId="77777777" w:rsidR="003A519C" w:rsidRDefault="00AC7BC0">
      <w:pPr>
        <w:pStyle w:val="PL"/>
      </w:pPr>
      <w:r>
        <w:rPr>
          <w:rFonts w:eastAsia="SimSun"/>
          <w:snapToGrid w:val="0"/>
        </w:rPr>
        <w:tab/>
      </w:r>
      <w:r>
        <w:t>id-MulticastF1UContext-ToBeSetup-List,</w:t>
      </w:r>
    </w:p>
    <w:p w14:paraId="1BCD34D3" w14:textId="77777777" w:rsidR="003A519C" w:rsidRDefault="00AC7BC0">
      <w:pPr>
        <w:pStyle w:val="PL"/>
        <w:rPr>
          <w:rFonts w:eastAsia="SimSun"/>
        </w:rPr>
      </w:pPr>
      <w:r>
        <w:rPr>
          <w:rFonts w:eastAsia="SimSun"/>
        </w:rPr>
        <w:tab/>
        <w:t>id-</w:t>
      </w:r>
      <w:r>
        <w:t>MulticastF1UContext-ToBeSetup</w:t>
      </w:r>
      <w:r>
        <w:rPr>
          <w:rFonts w:eastAsia="SimSun"/>
        </w:rPr>
        <w:t>-Item,</w:t>
      </w:r>
    </w:p>
    <w:p w14:paraId="2A703142" w14:textId="77777777" w:rsidR="003A519C" w:rsidRDefault="00AC7BC0">
      <w:pPr>
        <w:pStyle w:val="PL"/>
      </w:pPr>
      <w:r>
        <w:rPr>
          <w:rFonts w:eastAsia="SimSun"/>
        </w:rPr>
        <w:tab/>
      </w:r>
      <w:r>
        <w:t>id-MulticastF1UContext-Setup-List,</w:t>
      </w:r>
    </w:p>
    <w:p w14:paraId="2D1E8A11" w14:textId="77777777" w:rsidR="003A519C" w:rsidRDefault="00AC7BC0">
      <w:pPr>
        <w:pStyle w:val="PL"/>
        <w:rPr>
          <w:rFonts w:eastAsia="SimSun"/>
        </w:rPr>
      </w:pPr>
      <w:r>
        <w:tab/>
      </w:r>
      <w:r>
        <w:rPr>
          <w:rFonts w:eastAsia="SimSun"/>
        </w:rPr>
        <w:t>id-</w:t>
      </w:r>
      <w:r>
        <w:t>MulticastF1UContext-Setup</w:t>
      </w:r>
      <w:r>
        <w:rPr>
          <w:rFonts w:eastAsia="SimSun"/>
        </w:rPr>
        <w:t>-Item,</w:t>
      </w:r>
    </w:p>
    <w:p w14:paraId="07A386E5" w14:textId="77777777" w:rsidR="003A519C" w:rsidRDefault="00AC7BC0">
      <w:pPr>
        <w:pStyle w:val="PL"/>
      </w:pPr>
      <w:r>
        <w:rPr>
          <w:rFonts w:eastAsia="SimSun"/>
        </w:rPr>
        <w:tab/>
      </w:r>
      <w:r>
        <w:t>id-MulticastF1UContext-FailedToBeSetup-List,</w:t>
      </w:r>
    </w:p>
    <w:p w14:paraId="277AB511" w14:textId="77777777" w:rsidR="003A519C" w:rsidRDefault="00AC7BC0">
      <w:pPr>
        <w:pStyle w:val="PL"/>
        <w:rPr>
          <w:rFonts w:eastAsia="SimSun"/>
        </w:rPr>
      </w:pPr>
      <w:r>
        <w:tab/>
      </w:r>
      <w:r>
        <w:rPr>
          <w:rFonts w:eastAsia="SimSun"/>
        </w:rPr>
        <w:t>id-</w:t>
      </w:r>
      <w:r>
        <w:t>MulticastF1UContext-FailedToBeSetup</w:t>
      </w:r>
      <w:r>
        <w:rPr>
          <w:rFonts w:eastAsia="SimSun"/>
        </w:rPr>
        <w:t>-Item,</w:t>
      </w:r>
    </w:p>
    <w:p w14:paraId="298117A8" w14:textId="77777777" w:rsidR="003A519C" w:rsidRDefault="00AC7BC0">
      <w:pPr>
        <w:pStyle w:val="PL"/>
        <w:rPr>
          <w:rFonts w:eastAsia="SimSun"/>
          <w:snapToGrid w:val="0"/>
        </w:rPr>
      </w:pPr>
      <w:bookmarkStart w:id="418" w:name="OLE_LINK284"/>
      <w:bookmarkStart w:id="419" w:name="OLE_LINK285"/>
      <w:r>
        <w:rPr>
          <w:rFonts w:eastAsia="SimSun" w:hint="eastAsia"/>
          <w:snapToGrid w:val="0"/>
          <w:lang w:eastAsia="zh-CN"/>
        </w:rPr>
        <w:tab/>
      </w:r>
      <w:r>
        <w:rPr>
          <w:rFonts w:eastAsia="SimSun"/>
          <w:snapToGrid w:val="0"/>
        </w:rPr>
        <w:t>id-BroadcastAreaScope</w:t>
      </w:r>
      <w:r>
        <w:rPr>
          <w:rFonts w:eastAsia="SimSun" w:hint="eastAsia"/>
          <w:snapToGrid w:val="0"/>
        </w:rPr>
        <w:t>,</w:t>
      </w:r>
    </w:p>
    <w:bookmarkEnd w:id="418"/>
    <w:bookmarkEnd w:id="419"/>
    <w:p w14:paraId="587550A3" w14:textId="77777777" w:rsidR="003A519C" w:rsidRDefault="00AC7BC0">
      <w:pPr>
        <w:pStyle w:val="PL"/>
      </w:pPr>
      <w:r>
        <w:rPr>
          <w:rFonts w:eastAsia="SimSun"/>
          <w:snapToGrid w:val="0"/>
        </w:rPr>
        <w:tab/>
      </w:r>
      <w:r>
        <w:t>id-new-gNB-CU-</w:t>
      </w:r>
      <w:r>
        <w:rPr>
          <w:rFonts w:eastAsia="SimSun"/>
        </w:rPr>
        <w:t>UE-</w:t>
      </w:r>
      <w:r>
        <w:t>F1AP-ID,</w:t>
      </w:r>
    </w:p>
    <w:p w14:paraId="27A3576E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t>id-new-gNB-DU-</w:t>
      </w:r>
      <w:r>
        <w:rPr>
          <w:rFonts w:eastAsia="SimSun"/>
        </w:rPr>
        <w:t>UE-</w:t>
      </w:r>
      <w:r>
        <w:t>F1AP-ID,</w:t>
      </w:r>
    </w:p>
    <w:p w14:paraId="405DE51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id-oldgNB-DU-UE-F1AP-ID,</w:t>
      </w:r>
    </w:p>
    <w:p w14:paraId="6D2B4E51" w14:textId="77777777" w:rsidR="003A519C" w:rsidRDefault="00AC7BC0">
      <w:pPr>
        <w:pStyle w:val="PL"/>
        <w:rPr>
          <w:rFonts w:eastAsia="SimSun"/>
          <w:snapToGrid w:val="0"/>
        </w:rPr>
      </w:pPr>
      <w:r>
        <w:tab/>
        <w:t>id-PLMNAssistanceInfoForNetShar,</w:t>
      </w:r>
    </w:p>
    <w:p w14:paraId="31686FE3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id-Potential-SpCell-Item,</w:t>
      </w:r>
    </w:p>
    <w:p w14:paraId="0E99380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id-Potential-SpCell-List,</w:t>
      </w:r>
    </w:p>
    <w:p w14:paraId="2708035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 xml:space="preserve">id-RAT-FrequencyPriorityInformation, </w:t>
      </w:r>
    </w:p>
    <w:p w14:paraId="7976134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t>id-RedirectedRRCmessage,</w:t>
      </w:r>
    </w:p>
    <w:p w14:paraId="41CE545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id-ResetType,</w:t>
      </w:r>
    </w:p>
    <w:p w14:paraId="2387A8B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id-RequestedSRSTransmissionCharacteristics,</w:t>
      </w:r>
    </w:p>
    <w:p w14:paraId="2661278A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id-ResourceCoordinationTransferContainer,</w:t>
      </w:r>
    </w:p>
    <w:p w14:paraId="78369A8B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id-RRCContainer,</w:t>
      </w:r>
    </w:p>
    <w:p w14:paraId="61D3B64A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id-RRCContainer-RRCSetupComplete,</w:t>
      </w:r>
    </w:p>
    <w:p w14:paraId="12050F0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id-RRCReconfigurationCompleteIndicator,</w:t>
      </w:r>
    </w:p>
    <w:p w14:paraId="671E205C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id-SCell-FailedtoSetup-List,</w:t>
      </w:r>
    </w:p>
    <w:p w14:paraId="09CC58B2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id-SCell-FailedtoSetup-Item,</w:t>
      </w:r>
    </w:p>
    <w:p w14:paraId="7F734E0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id-SCell-FailedtoSetupMod-List,</w:t>
      </w:r>
    </w:p>
    <w:p w14:paraId="0585203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id-SCell-FailedtoSetupMod-Item,</w:t>
      </w:r>
    </w:p>
    <w:p w14:paraId="5F317DF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id-SCell-ToBeRemoved-Item,</w:t>
      </w:r>
    </w:p>
    <w:p w14:paraId="08BAA8CE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id-SCell-ToBeRemoved-List,</w:t>
      </w:r>
    </w:p>
    <w:p w14:paraId="7BEA972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id-SCell-ToBeSetup-Item,</w:t>
      </w:r>
    </w:p>
    <w:p w14:paraId="71B6062A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id-SCell-ToBeSetup-List,</w:t>
      </w:r>
    </w:p>
    <w:p w14:paraId="6F17664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id-SCell-ToBeSetupMod-Item,</w:t>
      </w:r>
    </w:p>
    <w:p w14:paraId="6FBB96B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id-SCell-ToBeSetupMod-List,</w:t>
      </w:r>
    </w:p>
    <w:p w14:paraId="0A92047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id-SDT-Termination-Request,</w:t>
      </w:r>
    </w:p>
    <w:p w14:paraId="1EC1E0D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id-SDT-Volume-Threshold,</w:t>
      </w:r>
    </w:p>
    <w:p w14:paraId="0EDB2D8A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</w:rPr>
        <w:tab/>
      </w:r>
      <w:r>
        <w:t>id-SelectedPLMNID,</w:t>
      </w:r>
    </w:p>
    <w:p w14:paraId="096EB8AA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id-Served-Cells-To-Add-Item,</w:t>
      </w:r>
    </w:p>
    <w:p w14:paraId="77AF07B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id-Served-Cells-To-Add-List,</w:t>
      </w:r>
    </w:p>
    <w:p w14:paraId="10C77C3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id-Served-Cells-To-Delete-Item,</w:t>
      </w:r>
    </w:p>
    <w:p w14:paraId="4FF49B73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id-Served-Cells-To-Delete-List,</w:t>
      </w:r>
    </w:p>
    <w:p w14:paraId="75FC6C5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id-Served-Cells-To-Modify-Item,</w:t>
      </w:r>
    </w:p>
    <w:p w14:paraId="6FD4E5B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id-Served-Cells-To-Modify-List,</w:t>
      </w:r>
    </w:p>
    <w:p w14:paraId="557ECDBE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</w:rPr>
        <w:tab/>
        <w:t>id-ServCellIndex,</w:t>
      </w:r>
    </w:p>
    <w:p w14:paraId="7CA7C783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id-ServingCellMO,</w:t>
      </w:r>
    </w:p>
    <w:p w14:paraId="4B9DF675" w14:textId="77777777" w:rsidR="003A519C" w:rsidRDefault="00AC7BC0">
      <w:pPr>
        <w:pStyle w:val="PL"/>
        <w:rPr>
          <w:rFonts w:eastAsia="MS Gothic"/>
          <w:snapToGrid w:val="0"/>
        </w:rPr>
      </w:pPr>
      <w:r>
        <w:rPr>
          <w:snapToGrid w:val="0"/>
        </w:rPr>
        <w:tab/>
      </w:r>
      <w:r>
        <w:t>id-SNSSAI,</w:t>
      </w:r>
    </w:p>
    <w:p w14:paraId="0604C8B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id-SpCell-ID,</w:t>
      </w:r>
    </w:p>
    <w:p w14:paraId="0095B32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id-SpCellULConfigured,</w:t>
      </w:r>
    </w:p>
    <w:p w14:paraId="0A06DDBA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id-SRBID,</w:t>
      </w:r>
    </w:p>
    <w:p w14:paraId="4474D40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id-SRBs-FailedToBeSetup-Item,</w:t>
      </w:r>
    </w:p>
    <w:p w14:paraId="50F7035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lastRenderedPageBreak/>
        <w:tab/>
        <w:t>id-SRBs-FailedToBeSetup-List,</w:t>
      </w:r>
    </w:p>
    <w:p w14:paraId="2F49282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id-SRBs-FailedToBeSetupMod-Item,</w:t>
      </w:r>
    </w:p>
    <w:p w14:paraId="2497504B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id-SRBs-FailedToBeSetupMod-List,</w:t>
      </w:r>
    </w:p>
    <w:p w14:paraId="5BF0101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id-SRBs-Required-ToBeReleased-Item,</w:t>
      </w:r>
    </w:p>
    <w:p w14:paraId="23A5D05E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id-SRBs-Required-ToBeReleased-List,</w:t>
      </w:r>
    </w:p>
    <w:p w14:paraId="2B377EB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id-SRBs-ToBeReleased-Item,</w:t>
      </w:r>
    </w:p>
    <w:p w14:paraId="0B0500C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 xml:space="preserve">id-SRBs-ToBeReleased-List, </w:t>
      </w:r>
    </w:p>
    <w:p w14:paraId="59FBCB60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id-SRBs-ToBeSetup-Item,</w:t>
      </w:r>
    </w:p>
    <w:p w14:paraId="2BB6101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id-SRBs-ToBeSetup-List,</w:t>
      </w:r>
    </w:p>
    <w:p w14:paraId="029449FB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id-SRBs-ToBeSetupMod-Item,</w:t>
      </w:r>
    </w:p>
    <w:p w14:paraId="0DE6CCD2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id-SRBs-ToBeSetupMod-List,</w:t>
      </w:r>
    </w:p>
    <w:p w14:paraId="6A4C555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id-SRBs-Modified-Item,</w:t>
      </w:r>
    </w:p>
    <w:p w14:paraId="0D725B7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id-SRBs-Modified-List,</w:t>
      </w:r>
    </w:p>
    <w:p w14:paraId="772BF04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id-SRBs-Setup-Item,</w:t>
      </w:r>
    </w:p>
    <w:p w14:paraId="6BAD738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id-SRBs-Setup-List,</w:t>
      </w:r>
    </w:p>
    <w:p w14:paraId="783735B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id-SRBs-SetupMod-Item,</w:t>
      </w:r>
    </w:p>
    <w:p w14:paraId="7915E9E1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</w:rPr>
        <w:tab/>
        <w:t>id-SRBs-SetupMod-List,</w:t>
      </w:r>
    </w:p>
    <w:p w14:paraId="58BA4291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id-SupportedUETypeList</w:t>
      </w:r>
      <w:r>
        <w:rPr>
          <w:rFonts w:hint="eastAsia"/>
          <w:snapToGrid w:val="0"/>
          <w:lang w:eastAsia="zh-CN"/>
        </w:rPr>
        <w:t>,</w:t>
      </w:r>
    </w:p>
    <w:p w14:paraId="7C9888D1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id-TimeToWait,</w:t>
      </w:r>
    </w:p>
    <w:p w14:paraId="02C5B97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id-TransactionID,</w:t>
      </w:r>
    </w:p>
    <w:p w14:paraId="766876F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id-Transmission</w:t>
      </w:r>
      <w:r>
        <w:rPr>
          <w:snapToGrid w:val="0"/>
        </w:rPr>
        <w:t>Action</w:t>
      </w:r>
      <w:r>
        <w:rPr>
          <w:rFonts w:eastAsia="SimSun"/>
          <w:snapToGrid w:val="0"/>
        </w:rPr>
        <w:t xml:space="preserve">Indicator, </w:t>
      </w:r>
    </w:p>
    <w:p w14:paraId="20A9148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t>id-UEContextNotRetrievable,</w:t>
      </w:r>
    </w:p>
    <w:p w14:paraId="1184BF4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id-UE-associatedLogicalF1-ConnectionItem,</w:t>
      </w:r>
    </w:p>
    <w:p w14:paraId="2CAAF0E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id-UE-associatedLogicalF1-ConnectionListResAck,</w:t>
      </w:r>
    </w:p>
    <w:p w14:paraId="34E83C76" w14:textId="77777777" w:rsidR="003A519C" w:rsidRDefault="00AC7BC0">
      <w:pPr>
        <w:pStyle w:val="PL"/>
      </w:pPr>
      <w:r>
        <w:tab/>
        <w:t>id-UEIdentity</w:t>
      </w:r>
      <w:r>
        <w:rPr>
          <w:lang w:eastAsia="zh-CN"/>
        </w:rPr>
        <w:t>-List-F</w:t>
      </w:r>
      <w:r>
        <w:t>or-Paging-List,</w:t>
      </w:r>
    </w:p>
    <w:p w14:paraId="4C644858" w14:textId="77777777" w:rsidR="003A519C" w:rsidRDefault="00AC7BC0">
      <w:pPr>
        <w:pStyle w:val="PL"/>
        <w:rPr>
          <w:rFonts w:eastAsia="SimSun"/>
          <w:snapToGrid w:val="0"/>
        </w:rPr>
      </w:pPr>
      <w:r>
        <w:tab/>
        <w:t>id-UEIdentity</w:t>
      </w:r>
      <w:r>
        <w:rPr>
          <w:lang w:eastAsia="zh-CN"/>
        </w:rPr>
        <w:t>-List-F</w:t>
      </w:r>
      <w:r>
        <w:t>or-Paging-</w:t>
      </w:r>
      <w:r>
        <w:rPr>
          <w:rFonts w:eastAsia="SimSun"/>
          <w:snapToGrid w:val="0"/>
        </w:rPr>
        <w:t>Item</w:t>
      </w:r>
      <w:r>
        <w:t>,</w:t>
      </w:r>
    </w:p>
    <w:p w14:paraId="3E382AC4" w14:textId="77777777" w:rsidR="003A519C" w:rsidRDefault="00AC7BC0">
      <w:pPr>
        <w:pStyle w:val="PL"/>
      </w:pPr>
      <w:r>
        <w:tab/>
        <w:t>id-UE-MulticastMRBs-ConfirmedToBeModified-List,</w:t>
      </w:r>
    </w:p>
    <w:p w14:paraId="0BCD7008" w14:textId="77777777" w:rsidR="003A519C" w:rsidRDefault="00AC7BC0">
      <w:pPr>
        <w:pStyle w:val="PL"/>
      </w:pPr>
      <w:r>
        <w:tab/>
        <w:t>id-UE-MulticastMRBs-ConfirmedToBeModified-Item,</w:t>
      </w:r>
    </w:p>
    <w:p w14:paraId="634F99AD" w14:textId="77777777" w:rsidR="003A519C" w:rsidRDefault="00AC7BC0">
      <w:pPr>
        <w:pStyle w:val="PL"/>
      </w:pPr>
      <w:r>
        <w:tab/>
        <w:t>id-UE-MulticastMRBs-RequiredToBeModified-List,</w:t>
      </w:r>
    </w:p>
    <w:p w14:paraId="7FC77994" w14:textId="77777777" w:rsidR="003A519C" w:rsidRDefault="00AC7BC0">
      <w:pPr>
        <w:pStyle w:val="PL"/>
      </w:pPr>
      <w:r>
        <w:tab/>
        <w:t>id-UE-MulticastMRBs-RequiredToBeModified-Item,</w:t>
      </w:r>
    </w:p>
    <w:p w14:paraId="22902D03" w14:textId="77777777" w:rsidR="003A519C" w:rsidRDefault="00AC7BC0">
      <w:pPr>
        <w:pStyle w:val="PL"/>
        <w:rPr>
          <w:rFonts w:eastAsia="SimSun"/>
          <w:snapToGrid w:val="0"/>
        </w:rPr>
      </w:pPr>
      <w:r>
        <w:tab/>
        <w:t>id-UE-MulticastMRBs-RequiredToBeReleased-List,</w:t>
      </w:r>
    </w:p>
    <w:p w14:paraId="101B8484" w14:textId="77777777" w:rsidR="003A519C" w:rsidRDefault="00AC7BC0">
      <w:pPr>
        <w:pStyle w:val="PL"/>
      </w:pPr>
      <w:r>
        <w:tab/>
        <w:t>id-UE-MulticastMRBs-RequiredToBeReleased-Item,</w:t>
      </w:r>
    </w:p>
    <w:p w14:paraId="0AB766D1" w14:textId="77777777" w:rsidR="003A519C" w:rsidRDefault="00AC7BC0">
      <w:pPr>
        <w:pStyle w:val="PL"/>
      </w:pPr>
      <w:r>
        <w:tab/>
        <w:t>id-</w:t>
      </w:r>
      <w:r>
        <w:rPr>
          <w:snapToGrid w:val="0"/>
          <w:lang w:eastAsia="zh-CN"/>
        </w:rPr>
        <w:t>UE-MulticastMRBs-Setup-List</w:t>
      </w:r>
      <w:r>
        <w:t>,</w:t>
      </w:r>
    </w:p>
    <w:p w14:paraId="38F00F82" w14:textId="77777777" w:rsidR="003A519C" w:rsidRDefault="00AC7BC0">
      <w:pPr>
        <w:pStyle w:val="PL"/>
      </w:pPr>
      <w:r>
        <w:tab/>
        <w:t>id-</w:t>
      </w:r>
      <w:r>
        <w:rPr>
          <w:snapToGrid w:val="0"/>
          <w:lang w:eastAsia="zh-CN"/>
        </w:rPr>
        <w:t>UE-MulticastMRBs-Setup-</w:t>
      </w:r>
      <w:r>
        <w:t>Item,</w:t>
      </w:r>
    </w:p>
    <w:p w14:paraId="6C8FAED0" w14:textId="77777777" w:rsidR="003A519C" w:rsidRDefault="00AC7BC0">
      <w:pPr>
        <w:pStyle w:val="PL"/>
      </w:pPr>
      <w:r>
        <w:tab/>
        <w:t>id-</w:t>
      </w:r>
      <w:r>
        <w:rPr>
          <w:snapToGrid w:val="0"/>
          <w:lang w:eastAsia="zh-CN"/>
        </w:rPr>
        <w:t>UE-MulticastMRBs-Setupnew-List</w:t>
      </w:r>
      <w:r>
        <w:t>,</w:t>
      </w:r>
    </w:p>
    <w:p w14:paraId="5F32516E" w14:textId="77777777" w:rsidR="003A519C" w:rsidRDefault="00AC7BC0">
      <w:pPr>
        <w:pStyle w:val="PL"/>
      </w:pPr>
      <w:r>
        <w:tab/>
        <w:t>id-</w:t>
      </w:r>
      <w:r>
        <w:rPr>
          <w:snapToGrid w:val="0"/>
          <w:lang w:eastAsia="zh-CN"/>
        </w:rPr>
        <w:t>UE-MulticastMRBs-Setupnew-</w:t>
      </w:r>
      <w:r>
        <w:t>Item,</w:t>
      </w:r>
    </w:p>
    <w:p w14:paraId="286ACA2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id-UE-MulticastMRBs-ToBeReleased-List,</w:t>
      </w:r>
    </w:p>
    <w:p w14:paraId="23D9B779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id-UE-MulticastMRBs-ToBeReleased-Item,</w:t>
      </w:r>
    </w:p>
    <w:p w14:paraId="7260621D" w14:textId="77777777" w:rsidR="003A519C" w:rsidRDefault="00AC7BC0">
      <w:pPr>
        <w:pStyle w:val="PL"/>
        <w:rPr>
          <w:rFonts w:eastAsia="SimSun"/>
          <w:snapToGrid w:val="0"/>
        </w:rPr>
      </w:pPr>
      <w:r>
        <w:tab/>
        <w:t>id-UE-MulticastMRBs-ToBeSetup-atModify-List,</w:t>
      </w:r>
    </w:p>
    <w:p w14:paraId="76A0E579" w14:textId="77777777" w:rsidR="003A519C" w:rsidRDefault="00AC7BC0">
      <w:pPr>
        <w:pStyle w:val="PL"/>
        <w:rPr>
          <w:rFonts w:eastAsia="SimSun"/>
          <w:snapToGrid w:val="0"/>
        </w:rPr>
      </w:pPr>
      <w:r>
        <w:tab/>
        <w:t>id-UE-MulticastMRBs-ToBeSetup-atModify-Item,</w:t>
      </w:r>
    </w:p>
    <w:p w14:paraId="1590456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id-UE-MulticastMRBs-ToBeSetup-List,</w:t>
      </w:r>
    </w:p>
    <w:p w14:paraId="5AC2357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id-UE-MulticastMRBs-ToBeSetup-Item,</w:t>
      </w:r>
    </w:p>
    <w:p w14:paraId="6788E10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id-DUtoCURRCContainer,</w:t>
      </w:r>
    </w:p>
    <w:p w14:paraId="092EA7FC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id-NRCGI,</w:t>
      </w:r>
    </w:p>
    <w:p w14:paraId="5DEF367A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id-PagingCell-Item,</w:t>
      </w:r>
    </w:p>
    <w:p w14:paraId="3D09CE8C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id-PagingCell-List,</w:t>
      </w:r>
    </w:p>
    <w:p w14:paraId="3C459DB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id-PagingDRX,</w:t>
      </w:r>
    </w:p>
    <w:p w14:paraId="55C11D12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id-PagingPriority,</w:t>
      </w:r>
    </w:p>
    <w:p w14:paraId="6C852B5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id-SItype-List,</w:t>
      </w:r>
    </w:p>
    <w:p w14:paraId="4BDC360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id-UEIdentityIndexValue,</w:t>
      </w:r>
    </w:p>
    <w:p w14:paraId="5A112512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id-GNB-CU-TNL-Association-Setup-List,</w:t>
      </w:r>
    </w:p>
    <w:p w14:paraId="5EC819C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id-GNB-CU-TNL-Association-Setup-Item,</w:t>
      </w:r>
    </w:p>
    <w:p w14:paraId="3D91B2E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id-GNB-CU-TNL-Association-Failed-To-Setup-List,</w:t>
      </w:r>
    </w:p>
    <w:p w14:paraId="1988DF9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id-GNB-CU-TNL-Association-Failed-To-Setup-Item,</w:t>
      </w:r>
    </w:p>
    <w:p w14:paraId="32F6B35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id-GNB-CU-TNL-Association-To-Add-Item,</w:t>
      </w:r>
    </w:p>
    <w:p w14:paraId="3D4B0AB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id-GNB-CU-TNL-Association-To-Add-List,</w:t>
      </w:r>
    </w:p>
    <w:p w14:paraId="02E7D15A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id-GNB-CU-TNL-Association-To-Remove-Item,</w:t>
      </w:r>
    </w:p>
    <w:p w14:paraId="12571143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id-GNB-CU-TNL-Association-To-Remove-List,</w:t>
      </w:r>
    </w:p>
    <w:p w14:paraId="313DE73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id-GNB-CU-TNL-Association-To-Update-Item,</w:t>
      </w:r>
    </w:p>
    <w:p w14:paraId="2EDC42C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id-GNB-CU-TNL-Association-To-Update-List,</w:t>
      </w:r>
    </w:p>
    <w:p w14:paraId="52FBD58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id-MaskedIMEISV,</w:t>
      </w:r>
    </w:p>
    <w:p w14:paraId="223B0C63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id-PagingIdentity,</w:t>
      </w:r>
    </w:p>
    <w:p w14:paraId="4E56E6D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id-Cells-to-be-Barred-List,</w:t>
      </w:r>
    </w:p>
    <w:p w14:paraId="76E38F43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id-Cells-to-be-Barred-Item,</w:t>
      </w:r>
    </w:p>
    <w:p w14:paraId="12FBFB8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id-PWSSystemInformation,</w:t>
      </w:r>
    </w:p>
    <w:p w14:paraId="67ECF2A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id-RepetitionPeriod,</w:t>
      </w:r>
    </w:p>
    <w:p w14:paraId="082612F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id-NumberofBroadcastRequest,</w:t>
      </w:r>
    </w:p>
    <w:p w14:paraId="37B251D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id-Cells-To-Be-Broadcast-List,</w:t>
      </w:r>
    </w:p>
    <w:p w14:paraId="4EFA833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id-Cells-To-Be-Broadcast-Item,</w:t>
      </w:r>
    </w:p>
    <w:p w14:paraId="7B88B43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id-Cells-Broadcast-Completed-List,</w:t>
      </w:r>
    </w:p>
    <w:p w14:paraId="467676A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id-Cells-Broadcast-Completed-Item,</w:t>
      </w:r>
    </w:p>
    <w:p w14:paraId="49B2A20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id-Broadcast-To-Be-Cancelled-List,</w:t>
      </w:r>
    </w:p>
    <w:p w14:paraId="64FF040A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id-Broadcast-To-Be-Cancelled-Item,</w:t>
      </w:r>
    </w:p>
    <w:p w14:paraId="264AEC7E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id-Cells-Broadcast-Cancelled-List,</w:t>
      </w:r>
    </w:p>
    <w:p w14:paraId="235F771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id-Cells-Broadcast-Cancelled-Item,</w:t>
      </w:r>
    </w:p>
    <w:p w14:paraId="2068749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id-NR-CGI-List-For-Restart-List,</w:t>
      </w:r>
    </w:p>
    <w:p w14:paraId="624E7AE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id-NR-CGI-List-For-Restart-Item,</w:t>
      </w:r>
    </w:p>
    <w:p w14:paraId="77CE083E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id-PWS-Failed-NR-CGI-List,</w:t>
      </w:r>
    </w:p>
    <w:p w14:paraId="361F3D4B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lastRenderedPageBreak/>
        <w:tab/>
        <w:t>id-PWS-Failed-NR-CGI-Item,</w:t>
      </w:r>
    </w:p>
    <w:p w14:paraId="677F2901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id-EUTRA-NR-CellResourceCoordinationReq-Container,</w:t>
      </w:r>
    </w:p>
    <w:p w14:paraId="14550580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id-EUTRA-NR-CellResourceCoordinationReqAck-Container,</w:t>
      </w:r>
    </w:p>
    <w:p w14:paraId="1CC0B5D3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id-Protected-EUTRA-Resources-List,</w:t>
      </w:r>
    </w:p>
    <w:p w14:paraId="280C2D9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id-RequestType,</w:t>
      </w:r>
    </w:p>
    <w:p w14:paraId="763D5D01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</w:rPr>
        <w:tab/>
        <w:t>id-ServingPLMN,</w:t>
      </w:r>
    </w:p>
    <w:p w14:paraId="2B25F23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id-DRXConfigurationIndicator,</w:t>
      </w:r>
    </w:p>
    <w:p w14:paraId="69C8FAF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id-RLCFailureIndication,</w:t>
      </w:r>
    </w:p>
    <w:p w14:paraId="5E50ECA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id-UplinkTxDirectCurrentListInformation,</w:t>
      </w:r>
    </w:p>
    <w:p w14:paraId="6192FC4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id-SULAccessIndication,</w:t>
      </w:r>
    </w:p>
    <w:p w14:paraId="5EE64D6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id-Protected-EUTRA-Resources-Item,</w:t>
      </w:r>
    </w:p>
    <w:p w14:paraId="44340EB5" w14:textId="77777777" w:rsidR="003A519C" w:rsidRPr="00135D44" w:rsidRDefault="00AC7BC0">
      <w:pPr>
        <w:pStyle w:val="PL"/>
        <w:rPr>
          <w:rFonts w:eastAsia="SimSun"/>
          <w:snapToGrid w:val="0"/>
          <w:lang w:val="fr-FR"/>
        </w:rPr>
      </w:pPr>
      <w:r>
        <w:rPr>
          <w:rFonts w:eastAsia="SimSun"/>
          <w:snapToGrid w:val="0"/>
        </w:rPr>
        <w:tab/>
      </w:r>
      <w:r w:rsidRPr="00135D44">
        <w:rPr>
          <w:rFonts w:eastAsia="SimSun"/>
          <w:snapToGrid w:val="0"/>
          <w:lang w:val="fr-FR"/>
        </w:rPr>
        <w:t>id-GNB-DUConfigurationQuery,</w:t>
      </w:r>
    </w:p>
    <w:p w14:paraId="1C2508A1" w14:textId="77777777" w:rsidR="003A519C" w:rsidRPr="00135D44" w:rsidRDefault="00AC7BC0">
      <w:pPr>
        <w:pStyle w:val="PL"/>
        <w:rPr>
          <w:rFonts w:eastAsia="SimSun"/>
          <w:snapToGrid w:val="0"/>
          <w:lang w:val="fr-FR"/>
        </w:rPr>
      </w:pPr>
      <w:r w:rsidRPr="00135D44">
        <w:rPr>
          <w:rFonts w:eastAsia="SimSun"/>
          <w:snapToGrid w:val="0"/>
          <w:lang w:val="fr-FR"/>
        </w:rPr>
        <w:tab/>
        <w:t>id-GNB-DU-UE-AMBR-UL,</w:t>
      </w:r>
    </w:p>
    <w:p w14:paraId="53C8B7EB" w14:textId="77777777" w:rsidR="003A519C" w:rsidRDefault="00AC7BC0">
      <w:pPr>
        <w:pStyle w:val="PL"/>
        <w:rPr>
          <w:rFonts w:eastAsia="SimSun"/>
          <w:lang w:val="fr-FR"/>
        </w:rPr>
      </w:pPr>
      <w:r w:rsidRPr="00135D44">
        <w:rPr>
          <w:rFonts w:eastAsia="SimSun"/>
          <w:snapToGrid w:val="0"/>
          <w:lang w:val="fr-FR"/>
        </w:rPr>
        <w:tab/>
      </w:r>
      <w:r>
        <w:rPr>
          <w:rFonts w:eastAsia="SimSun"/>
          <w:lang w:val="fr-FR"/>
        </w:rPr>
        <w:t>id-GNB-CU-RRC-Version,</w:t>
      </w:r>
    </w:p>
    <w:p w14:paraId="56448B63" w14:textId="77777777" w:rsidR="003A519C" w:rsidRDefault="00AC7BC0">
      <w:pPr>
        <w:pStyle w:val="PL"/>
        <w:rPr>
          <w:rFonts w:eastAsia="SimSun"/>
          <w:lang w:val="fr-FR"/>
        </w:rPr>
      </w:pPr>
      <w:r>
        <w:rPr>
          <w:rFonts w:eastAsia="SimSun"/>
          <w:lang w:val="fr-FR"/>
        </w:rPr>
        <w:tab/>
        <w:t>id-GNB-DU-RRC-Version,</w:t>
      </w:r>
    </w:p>
    <w:p w14:paraId="1EA426B7" w14:textId="77777777" w:rsidR="003A519C" w:rsidRPr="00135D44" w:rsidRDefault="00AC7BC0">
      <w:pPr>
        <w:pStyle w:val="PL"/>
        <w:rPr>
          <w:rFonts w:eastAsia="SimSun"/>
          <w:snapToGrid w:val="0"/>
          <w:lang w:val="en-US"/>
        </w:rPr>
      </w:pPr>
      <w:r>
        <w:rPr>
          <w:rFonts w:eastAsia="SimSun"/>
          <w:lang w:val="fr-FR"/>
        </w:rPr>
        <w:tab/>
      </w:r>
      <w:r w:rsidRPr="00135D44">
        <w:rPr>
          <w:rFonts w:eastAsia="SimSun"/>
          <w:snapToGrid w:val="0"/>
          <w:lang w:val="en-US"/>
        </w:rPr>
        <w:t>id-GNBDUOverloadInformation,</w:t>
      </w:r>
    </w:p>
    <w:p w14:paraId="1A6DF47A" w14:textId="77777777" w:rsidR="003A519C" w:rsidRPr="00135D44" w:rsidRDefault="00AC7BC0">
      <w:pPr>
        <w:pStyle w:val="PL"/>
        <w:rPr>
          <w:rFonts w:eastAsia="SimSun"/>
          <w:snapToGrid w:val="0"/>
          <w:lang w:val="en-US"/>
        </w:rPr>
      </w:pPr>
      <w:r w:rsidRPr="00135D44">
        <w:rPr>
          <w:rFonts w:eastAsia="SimSun"/>
          <w:snapToGrid w:val="0"/>
          <w:lang w:val="en-US"/>
        </w:rPr>
        <w:tab/>
        <w:t>id-NeedforGap,</w:t>
      </w:r>
    </w:p>
    <w:p w14:paraId="0748B66E" w14:textId="77777777" w:rsidR="003A519C" w:rsidRPr="00135D44" w:rsidRDefault="00AC7BC0">
      <w:pPr>
        <w:pStyle w:val="PL"/>
        <w:rPr>
          <w:snapToGrid w:val="0"/>
          <w:lang w:val="en-US"/>
        </w:rPr>
      </w:pPr>
      <w:r w:rsidRPr="00135D44">
        <w:rPr>
          <w:snapToGrid w:val="0"/>
          <w:lang w:val="en-US"/>
        </w:rPr>
        <w:tab/>
        <w:t>id-RRCDeliveryStatusRequest,</w:t>
      </w:r>
    </w:p>
    <w:p w14:paraId="0B8B3FBA" w14:textId="77777777" w:rsidR="003A519C" w:rsidRDefault="00AC7BC0">
      <w:pPr>
        <w:pStyle w:val="PL"/>
        <w:rPr>
          <w:snapToGrid w:val="0"/>
        </w:rPr>
      </w:pPr>
      <w:r w:rsidRPr="00135D44">
        <w:rPr>
          <w:snapToGrid w:val="0"/>
          <w:lang w:val="en-US"/>
        </w:rPr>
        <w:tab/>
      </w:r>
      <w:r>
        <w:rPr>
          <w:snapToGrid w:val="0"/>
        </w:rPr>
        <w:t>id-RRCDeliveryStatus,</w:t>
      </w:r>
    </w:p>
    <w:p w14:paraId="78188B0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id-Dedicated-SIDelivery-NeededUE-List,</w:t>
      </w:r>
    </w:p>
    <w:p w14:paraId="609A57D1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id-Dedicated-SIDelivery-NeededUE-Item</w:t>
      </w:r>
      <w:r>
        <w:rPr>
          <w:rFonts w:eastAsia="SimSun"/>
          <w:snapToGrid w:val="0"/>
        </w:rPr>
        <w:t>,</w:t>
      </w:r>
    </w:p>
    <w:p w14:paraId="1C27E9D5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</w:rPr>
        <w:tab/>
        <w:t>id-ResourceCoordinationTransferInformation</w:t>
      </w:r>
      <w:r>
        <w:rPr>
          <w:snapToGrid w:val="0"/>
        </w:rPr>
        <w:t>,</w:t>
      </w:r>
    </w:p>
    <w:p w14:paraId="4242625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id-Associated-SCell-List,</w:t>
      </w:r>
    </w:p>
    <w:p w14:paraId="07C3E599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id-Associated-SCell-Item,</w:t>
      </w:r>
    </w:p>
    <w:p w14:paraId="014BDC5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id-IgnoreResourceCoordinationContainer,</w:t>
      </w:r>
    </w:p>
    <w:p w14:paraId="56502967" w14:textId="77777777" w:rsidR="003A519C" w:rsidRDefault="00AC7BC0">
      <w:pPr>
        <w:pStyle w:val="PL"/>
        <w:rPr>
          <w:snapToGrid w:val="0"/>
        </w:rPr>
      </w:pPr>
      <w:r>
        <w:rPr>
          <w:rFonts w:cs="Courier New"/>
          <w:snapToGrid w:val="0"/>
        </w:rPr>
        <w:tab/>
        <w:t>id-</w:t>
      </w:r>
      <w:r>
        <w:rPr>
          <w:rFonts w:cs="Courier New"/>
        </w:rPr>
        <w:t>UAC-Assistance-Info,</w:t>
      </w:r>
    </w:p>
    <w:p w14:paraId="5C5138A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id-RANUEID,</w:t>
      </w:r>
    </w:p>
    <w:p w14:paraId="32F8052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id-PagingOrigin,</w:t>
      </w:r>
    </w:p>
    <w:p w14:paraId="6FE9E3B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id-GNB-DU-TNL-Association-To-Remove-Item,</w:t>
      </w:r>
    </w:p>
    <w:p w14:paraId="7AD1885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id-GNB-DU-TNL-Association-To-Remove-List,</w:t>
      </w:r>
    </w:p>
    <w:p w14:paraId="53687FE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id-NotificationInformation,</w:t>
      </w:r>
    </w:p>
    <w:p w14:paraId="6AFF4BA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id-TraceActivation,</w:t>
      </w:r>
    </w:p>
    <w:p w14:paraId="5F055EB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id-TraceID,</w:t>
      </w:r>
    </w:p>
    <w:p w14:paraId="6C0F7CC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id-Neighbour-Cell-Information-List,</w:t>
      </w:r>
    </w:p>
    <w:p w14:paraId="2933BB0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id-Neighbour-Cell-Information-Item,</w:t>
      </w:r>
    </w:p>
    <w:p w14:paraId="409A235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id-AdditionalRRMPriorityIndex,</w:t>
      </w:r>
    </w:p>
    <w:p w14:paraId="744B158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id-DUCURadioInformationType,</w:t>
      </w:r>
    </w:p>
    <w:p w14:paraId="7F86A49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id-CUDURadioInformationType,</w:t>
      </w:r>
    </w:p>
    <w:p w14:paraId="6B6594D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id-LowerLayerPresenceStatusChange,</w:t>
      </w:r>
    </w:p>
    <w:p w14:paraId="330AECE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id-Transport-Layer-Address-Info,</w:t>
      </w:r>
    </w:p>
    <w:p w14:paraId="452FC8D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id-BHChannels-ToBeSetup-List,</w:t>
      </w:r>
    </w:p>
    <w:p w14:paraId="5539A9C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id-BHChannels-ToBeSetup-Item,</w:t>
      </w:r>
    </w:p>
    <w:p w14:paraId="20338C9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id-BHChannels-Setup-List,</w:t>
      </w:r>
    </w:p>
    <w:p w14:paraId="74A641E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id-BHChannels-Setup-Item,</w:t>
      </w:r>
    </w:p>
    <w:p w14:paraId="293AC66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id-BHChannels-ToBeModified-Item,</w:t>
      </w:r>
    </w:p>
    <w:p w14:paraId="4ED96F7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id-BHChannels-ToBeModified-List,</w:t>
      </w:r>
    </w:p>
    <w:p w14:paraId="0697496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id-BHChannels-ToBeReleased-Item,</w:t>
      </w:r>
    </w:p>
    <w:p w14:paraId="74E8E92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id-BHChannels-ToBeReleased-List,</w:t>
      </w:r>
    </w:p>
    <w:p w14:paraId="2646A35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id-BHChannels-ToBeSetupMod-Item,</w:t>
      </w:r>
    </w:p>
    <w:p w14:paraId="7EF41BF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id-BHChannels-ToBeSetupMod-List,</w:t>
      </w:r>
    </w:p>
    <w:p w14:paraId="75E2904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id-BHChannels-FailedToBeSetup-Item,</w:t>
      </w:r>
    </w:p>
    <w:p w14:paraId="0FC5C5D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id-BHChannels-FailedToBeSetup-List,</w:t>
      </w:r>
    </w:p>
    <w:p w14:paraId="31439F0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id-BHChannels-FailedToBeModified-Item,</w:t>
      </w:r>
    </w:p>
    <w:p w14:paraId="0A39765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id-BHChannels-FailedToBeModified-List,</w:t>
      </w:r>
    </w:p>
    <w:p w14:paraId="597CA49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id-BHChannels-FailedToBeSetupMod-Item,</w:t>
      </w:r>
    </w:p>
    <w:p w14:paraId="1DC22FC9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id-BHChannels-FailedToBeSetupMod-List,</w:t>
      </w:r>
    </w:p>
    <w:p w14:paraId="3DAFF51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id-BHChannels-Modified-Item,</w:t>
      </w:r>
    </w:p>
    <w:p w14:paraId="2259EFE9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id-BHChannels-Modified-List,</w:t>
      </w:r>
    </w:p>
    <w:p w14:paraId="6F5589D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id-BHChannels-SetupMod-Item,</w:t>
      </w:r>
    </w:p>
    <w:p w14:paraId="3F96194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id-BHChannels-SetupMod-List,</w:t>
      </w:r>
    </w:p>
    <w:p w14:paraId="7C53C12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id-BHChannels-Required-ToBeReleased-Item,</w:t>
      </w:r>
    </w:p>
    <w:p w14:paraId="34250C1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id-BHChannels-Required-ToBeReleased-List,</w:t>
      </w:r>
    </w:p>
    <w:p w14:paraId="0C4EC1E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id-BAPAddress,</w:t>
      </w:r>
    </w:p>
    <w:p w14:paraId="4472719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id-ConfiguredBAPAddress,</w:t>
      </w:r>
    </w:p>
    <w:p w14:paraId="757BCB0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id-BH-Routing-Information-Added-List,</w:t>
      </w:r>
    </w:p>
    <w:p w14:paraId="29288EF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id-BH-Routing-Information-Added-List-Item,</w:t>
      </w:r>
    </w:p>
    <w:p w14:paraId="1401F8F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id-BH-Routing-Information-Removed-List,</w:t>
      </w:r>
    </w:p>
    <w:p w14:paraId="2AB8138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id-BH-Routing-Information-Removed-List-Item,</w:t>
      </w:r>
    </w:p>
    <w:p w14:paraId="72D159E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id-UL-BH-Non-UP-Traffic-Mapping,</w:t>
      </w:r>
    </w:p>
    <w:p w14:paraId="6472366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id-Child-Nodes-List,</w:t>
      </w:r>
    </w:p>
    <w:p w14:paraId="0C9CE3B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 xml:space="preserve">id-Activated-Cells-to-be-Updated-List, </w:t>
      </w:r>
    </w:p>
    <w:p w14:paraId="79D860A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id-IABIPv6RequestType,</w:t>
      </w:r>
    </w:p>
    <w:p w14:paraId="7D00046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id-IAB-TNL-Addresses-To-Remove-List,</w:t>
      </w:r>
    </w:p>
    <w:p w14:paraId="04B7119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id-IAB-TNL-Addresses-To-Remove-Item,</w:t>
      </w:r>
    </w:p>
    <w:p w14:paraId="7E2A535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id-IAB-Allocated-TNL-Address-List,</w:t>
      </w:r>
    </w:p>
    <w:p w14:paraId="38CB7AF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id-IAB-Allocated-TNL-Address-Item,</w:t>
      </w:r>
    </w:p>
    <w:p w14:paraId="7138E0B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id-IABv4AddressesRequested,</w:t>
      </w:r>
    </w:p>
    <w:p w14:paraId="2E12CDC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id-TrafficMappingInformation,</w:t>
      </w:r>
    </w:p>
    <w:p w14:paraId="226C8BA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lastRenderedPageBreak/>
        <w:tab/>
        <w:t>id-UL-UP-TNL-Information-to-Update-List,</w:t>
      </w:r>
    </w:p>
    <w:p w14:paraId="393763E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id-UL-UP-TNL-Information-to-Update-List-Item,</w:t>
      </w:r>
    </w:p>
    <w:p w14:paraId="1CFFAE7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id-UL-UP-TNL-Address-to-Update-List,</w:t>
      </w:r>
    </w:p>
    <w:p w14:paraId="17D5E60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id-UL-UP-TNL-Address-to-Update-List-Item,</w:t>
      </w:r>
    </w:p>
    <w:p w14:paraId="03E559C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id-DL-UP-TNL-Address-to-Update-List,</w:t>
      </w:r>
    </w:p>
    <w:p w14:paraId="10B10D1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id-DL-UP-TNL-Address-to-Update-List-Item,</w:t>
      </w:r>
    </w:p>
    <w:p w14:paraId="73500C3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id-NRV2XServicesAuthorized,</w:t>
      </w:r>
    </w:p>
    <w:p w14:paraId="60F254A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id-LTEV2XServicesAuthorized,</w:t>
      </w:r>
    </w:p>
    <w:p w14:paraId="4BA76CD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id-NRUESidelinkAggregateMaximumBitrate,</w:t>
      </w:r>
    </w:p>
    <w:p w14:paraId="7107D8A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id-LTEUESidelinkAggregateMaximumBitrate,</w:t>
      </w:r>
    </w:p>
    <w:p w14:paraId="550EBF3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id-PC5LinkAMBR,</w:t>
      </w:r>
    </w:p>
    <w:p w14:paraId="31CA0D9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id-SLDRBs-FailedToBeModified-Item,</w:t>
      </w:r>
    </w:p>
    <w:p w14:paraId="2F77988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id-SLDRBs-FailedToBeModified-List,</w:t>
      </w:r>
    </w:p>
    <w:p w14:paraId="1A22F12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id-SLDRBs-FailedToBeSetup-Item,</w:t>
      </w:r>
    </w:p>
    <w:p w14:paraId="498AEA1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id-SLDRBs-FailedToBeSetup-List,</w:t>
      </w:r>
    </w:p>
    <w:p w14:paraId="71427A2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id-SLDRBs-Modified-Item,</w:t>
      </w:r>
    </w:p>
    <w:p w14:paraId="1E54D3D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id-SLDRBs-Modified-List,</w:t>
      </w:r>
    </w:p>
    <w:p w14:paraId="374F458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id-SLDRBs-Required-ToBeModified-Item,</w:t>
      </w:r>
    </w:p>
    <w:p w14:paraId="772C34B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id-SLDRBs-Required-ToBeModified-List,</w:t>
      </w:r>
    </w:p>
    <w:p w14:paraId="75F06D4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id-SLDRBs-Required-ToBeReleased-Item,</w:t>
      </w:r>
    </w:p>
    <w:p w14:paraId="239C702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id-SLDRBs-Required-ToBeReleased-List,</w:t>
      </w:r>
    </w:p>
    <w:p w14:paraId="4386F5F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id-SLDRBs-Setup-Item,</w:t>
      </w:r>
    </w:p>
    <w:p w14:paraId="2B96B2E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id-SLDRBs-Setup-List,</w:t>
      </w:r>
    </w:p>
    <w:p w14:paraId="4F59841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id-SLDRBs-ToBeModified-Item,</w:t>
      </w:r>
    </w:p>
    <w:p w14:paraId="382DF14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id-SLDRBs-ToBeModified-List,</w:t>
      </w:r>
    </w:p>
    <w:p w14:paraId="558CFE3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id-SLDRBs-ToBeReleased-Item,</w:t>
      </w:r>
    </w:p>
    <w:p w14:paraId="1D0249C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id-SLDRBs-ToBeReleased-List,</w:t>
      </w:r>
    </w:p>
    <w:p w14:paraId="7BD4DBB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id-SLDRBs-ToBeSetup-Item,</w:t>
      </w:r>
    </w:p>
    <w:p w14:paraId="2FFDCA7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id-SLDRBs-ToBeSetup-List,</w:t>
      </w:r>
    </w:p>
    <w:p w14:paraId="364CAF5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id-SLDRBs-ToBeSetupMod-Item,</w:t>
      </w:r>
    </w:p>
    <w:p w14:paraId="36F059D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id-SLDRBs-ToBeSetupMod-List,</w:t>
      </w:r>
    </w:p>
    <w:p w14:paraId="3DB3DC9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id-SLDRBs-SetupMod-List,</w:t>
      </w:r>
    </w:p>
    <w:p w14:paraId="3822188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id-SLDRBs-FailedToBeSetupMod-List,</w:t>
      </w:r>
    </w:p>
    <w:p w14:paraId="0F14733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id-SLDRBs-SetupMod-Item,</w:t>
      </w:r>
    </w:p>
    <w:p w14:paraId="1E952CA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id-SLDRBs-FailedToBeSetupMod-Item,</w:t>
      </w:r>
    </w:p>
    <w:p w14:paraId="5BDF899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id-SLDRBs-ModifiedConf-List,</w:t>
      </w:r>
    </w:p>
    <w:p w14:paraId="29AE4E2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id-SLDRBs-ModifiedConf-Item,</w:t>
      </w:r>
    </w:p>
    <w:p w14:paraId="1EF92861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id-gNBCUMeasurementID,</w:t>
      </w:r>
    </w:p>
    <w:p w14:paraId="578ECE8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id-gNBDUMeasurementID,</w:t>
      </w:r>
    </w:p>
    <w:p w14:paraId="1C96013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id-RegistrationRequest,</w:t>
      </w:r>
    </w:p>
    <w:p w14:paraId="41B94B3C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id-ReportCharacteristics,</w:t>
      </w:r>
    </w:p>
    <w:p w14:paraId="7C8815BC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id-CellToReportList,</w:t>
      </w:r>
    </w:p>
    <w:p w14:paraId="0BB6BE71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id-CellMeasurementResultList,</w:t>
      </w:r>
    </w:p>
    <w:p w14:paraId="7CB4B350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id-HardwareLoadIndicator,</w:t>
      </w:r>
    </w:p>
    <w:p w14:paraId="3B50021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 xml:space="preserve">id-ReportingPeriodicity, </w:t>
      </w:r>
    </w:p>
    <w:p w14:paraId="076D1A4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 xml:space="preserve">id-TNLCapacityIndicator, </w:t>
      </w:r>
    </w:p>
    <w:p w14:paraId="7F95DB2C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id-RAReportList,</w:t>
      </w:r>
    </w:p>
    <w:p w14:paraId="33062ED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id-RLFReportInformationList,</w:t>
      </w:r>
    </w:p>
    <w:p w14:paraId="0F3F60F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id-ReportingRequestType,</w:t>
      </w:r>
    </w:p>
    <w:p w14:paraId="0D78D24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id-TimeReferenceInformation,</w:t>
      </w:r>
    </w:p>
    <w:p w14:paraId="6F27DE1C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id-ConditionalInterDUMobilityInformation,</w:t>
      </w:r>
    </w:p>
    <w:p w14:paraId="6780BCB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id-ConditionalIntraDUMobilityInformation,</w:t>
      </w:r>
    </w:p>
    <w:p w14:paraId="50D4FC6B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id-targetCellsToCancel,</w:t>
      </w:r>
    </w:p>
    <w:p w14:paraId="15E46E5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id-requestedTargetCellGlobalID,</w:t>
      </w:r>
    </w:p>
    <w:p w14:paraId="7769AE6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id-TraceCollectionEntityIPAddress,</w:t>
      </w:r>
    </w:p>
    <w:p w14:paraId="2C55C652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id-ManagementBasedMDTPLMNList,</w:t>
      </w:r>
    </w:p>
    <w:p w14:paraId="71A60423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id-PrivacyIndicator,</w:t>
      </w:r>
    </w:p>
    <w:p w14:paraId="08F9B671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id-TraceCollectionEntityURI,</w:t>
      </w:r>
    </w:p>
    <w:p w14:paraId="6ED8CD1D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</w:rPr>
        <w:tab/>
        <w:t>id-ServingNID,</w:t>
      </w:r>
    </w:p>
    <w:p w14:paraId="0E41B6F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id-PosAssistance-Information,</w:t>
      </w:r>
    </w:p>
    <w:p w14:paraId="0A15DFA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id-PosBroadcast,</w:t>
      </w:r>
    </w:p>
    <w:p w14:paraId="0431D80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t>Positioning</w:t>
      </w:r>
      <w:r>
        <w:rPr>
          <w:snapToGrid w:val="0"/>
        </w:rPr>
        <w:t>BroadcastCells,</w:t>
      </w:r>
    </w:p>
    <w:p w14:paraId="0739F7B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id-RoutingID,</w:t>
      </w:r>
    </w:p>
    <w:p w14:paraId="55DFDEA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id-PosAssistanceInformationFailureList,</w:t>
      </w:r>
    </w:p>
    <w:p w14:paraId="086E4E1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id-PosMeasurementQuantities,</w:t>
      </w:r>
    </w:p>
    <w:p w14:paraId="0AB7A261" w14:textId="77777777" w:rsidR="003A519C" w:rsidRDefault="00AC7BC0">
      <w:pPr>
        <w:pStyle w:val="PL"/>
      </w:pPr>
      <w:r>
        <w:rPr>
          <w:snapToGrid w:val="0"/>
        </w:rPr>
        <w:tab/>
      </w:r>
      <w:r>
        <w:t>id-PosMeasurementResultList,</w:t>
      </w:r>
    </w:p>
    <w:p w14:paraId="41DD0FAC" w14:textId="77777777" w:rsidR="003A519C" w:rsidRDefault="00AC7BC0">
      <w:pPr>
        <w:pStyle w:val="PL"/>
      </w:pPr>
      <w:r>
        <w:tab/>
        <w:t>id-PosMeasurementPeriodicity,</w:t>
      </w:r>
    </w:p>
    <w:p w14:paraId="58AF084F" w14:textId="77777777" w:rsidR="003A519C" w:rsidRDefault="00AC7BC0">
      <w:pPr>
        <w:pStyle w:val="PL"/>
      </w:pPr>
      <w:r>
        <w:tab/>
        <w:t>id-PosReportCharacteristics,</w:t>
      </w:r>
    </w:p>
    <w:p w14:paraId="4DDE9BD6" w14:textId="77777777" w:rsidR="003A519C" w:rsidRDefault="00AC7BC0">
      <w:pPr>
        <w:pStyle w:val="PL"/>
      </w:pPr>
      <w:r>
        <w:tab/>
        <w:t>id-TRPInformationTypeListTRPReq,</w:t>
      </w:r>
    </w:p>
    <w:p w14:paraId="700D321D" w14:textId="77777777" w:rsidR="003A519C" w:rsidRDefault="00AC7BC0">
      <w:pPr>
        <w:pStyle w:val="PL"/>
      </w:pPr>
      <w:r>
        <w:tab/>
        <w:t>id-TRPInformationTypeItem,</w:t>
      </w:r>
    </w:p>
    <w:p w14:paraId="4548666A" w14:textId="77777777" w:rsidR="003A519C" w:rsidRDefault="00AC7BC0">
      <w:pPr>
        <w:pStyle w:val="PL"/>
      </w:pPr>
      <w:r>
        <w:tab/>
        <w:t>id-TRPInformationListTRPResp,</w:t>
      </w:r>
    </w:p>
    <w:p w14:paraId="058DCF4C" w14:textId="77777777" w:rsidR="003A519C" w:rsidRDefault="00AC7BC0">
      <w:pPr>
        <w:pStyle w:val="PL"/>
        <w:rPr>
          <w:snapToGrid w:val="0"/>
          <w:lang w:eastAsia="zh-CN"/>
        </w:rPr>
      </w:pPr>
      <w:r>
        <w:tab/>
        <w:t>id-TRPInformationItem,</w:t>
      </w:r>
    </w:p>
    <w:p w14:paraId="2C564178" w14:textId="77777777" w:rsidR="003A519C" w:rsidRDefault="00AC7BC0">
      <w:pPr>
        <w:pStyle w:val="PL"/>
      </w:pPr>
      <w:r>
        <w:rPr>
          <w:snapToGrid w:val="0"/>
          <w:lang w:eastAsia="zh-CN"/>
        </w:rPr>
        <w:tab/>
      </w:r>
      <w:r>
        <w:t>id-LMF-MeasurementID,</w:t>
      </w:r>
    </w:p>
    <w:p w14:paraId="041A6E8A" w14:textId="77777777" w:rsidR="003A519C" w:rsidRDefault="00AC7BC0">
      <w:pPr>
        <w:pStyle w:val="PL"/>
      </w:pPr>
      <w:r>
        <w:tab/>
        <w:t>id-RAN-MeasurementID,</w:t>
      </w:r>
    </w:p>
    <w:p w14:paraId="050F64BA" w14:textId="77777777" w:rsidR="003A519C" w:rsidRDefault="00AC7BC0">
      <w:pPr>
        <w:pStyle w:val="PL"/>
        <w:rPr>
          <w:snapToGrid w:val="0"/>
          <w:lang w:eastAsia="zh-CN"/>
        </w:rPr>
      </w:pPr>
      <w:r>
        <w:tab/>
      </w:r>
      <w:r>
        <w:rPr>
          <w:snapToGrid w:val="0"/>
          <w:lang w:eastAsia="zh-CN"/>
        </w:rPr>
        <w:t>id-SRSType,</w:t>
      </w:r>
    </w:p>
    <w:p w14:paraId="3A97D6B6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id-ActivationTime,</w:t>
      </w:r>
    </w:p>
    <w:p w14:paraId="6E14E539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id-AbortTransmission,</w:t>
      </w:r>
    </w:p>
    <w:p w14:paraId="32AAA522" w14:textId="77777777" w:rsidR="003A519C" w:rsidRDefault="00AC7BC0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rFonts w:eastAsia="SimSun"/>
          <w:snapToGrid w:val="0"/>
        </w:rPr>
        <w:t>id-</w:t>
      </w:r>
      <w:r>
        <w:rPr>
          <w:snapToGrid w:val="0"/>
        </w:rPr>
        <w:t>SRSConfiguration,</w:t>
      </w:r>
    </w:p>
    <w:p w14:paraId="578DD2B5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lastRenderedPageBreak/>
        <w:tab/>
      </w:r>
      <w:r>
        <w:t>id-</w:t>
      </w:r>
      <w:r>
        <w:rPr>
          <w:snapToGrid w:val="0"/>
          <w:lang w:eastAsia="zh-CN"/>
        </w:rPr>
        <w:t>TRPList,</w:t>
      </w:r>
    </w:p>
    <w:p w14:paraId="76D93CEC" w14:textId="77777777" w:rsidR="003A519C" w:rsidRDefault="00AC7BC0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id-E-CID-MeasurementQuantities,</w:t>
      </w:r>
    </w:p>
    <w:p w14:paraId="07031B6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id-E-CID-MeasurementPeriodicity,</w:t>
      </w:r>
    </w:p>
    <w:p w14:paraId="1D3F070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id-E-CID-MeasurementResult,</w:t>
      </w:r>
    </w:p>
    <w:p w14:paraId="15FD4B6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id-Cell-Portion-ID,</w:t>
      </w:r>
    </w:p>
    <w:p w14:paraId="31422FD8" w14:textId="77777777" w:rsidR="003A519C" w:rsidRDefault="00AC7BC0">
      <w:pPr>
        <w:pStyle w:val="PL"/>
      </w:pPr>
      <w:r>
        <w:rPr>
          <w:snapToGrid w:val="0"/>
        </w:rPr>
        <w:tab/>
      </w:r>
      <w:r>
        <w:t>id-LMF-UE-MeasurementID,</w:t>
      </w:r>
    </w:p>
    <w:p w14:paraId="53323641" w14:textId="77777777" w:rsidR="003A519C" w:rsidRDefault="00AC7BC0">
      <w:pPr>
        <w:pStyle w:val="PL"/>
      </w:pPr>
      <w:r>
        <w:tab/>
        <w:t>id-RAN-UE-MeasurementID,</w:t>
      </w:r>
    </w:p>
    <w:p w14:paraId="48582BB6" w14:textId="77777777" w:rsidR="003A519C" w:rsidRDefault="00AC7BC0">
      <w:pPr>
        <w:pStyle w:val="PL"/>
        <w:rPr>
          <w:snapToGrid w:val="0"/>
        </w:rPr>
      </w:pPr>
      <w:r>
        <w:tab/>
        <w:t>id-</w:t>
      </w:r>
      <w:r>
        <w:rPr>
          <w:snapToGrid w:val="0"/>
        </w:rPr>
        <w:t>SFNInitialisationTime,</w:t>
      </w:r>
    </w:p>
    <w:p w14:paraId="7991C59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id-SystemFrameNumber,</w:t>
      </w:r>
    </w:p>
    <w:p w14:paraId="6857632A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id-SlotNumber,</w:t>
      </w:r>
    </w:p>
    <w:p w14:paraId="7B842C94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id-TRP-MeasurementRequestList,</w:t>
      </w:r>
    </w:p>
    <w:p w14:paraId="18AF204E" w14:textId="77777777" w:rsidR="003A519C" w:rsidRDefault="00AC7BC0">
      <w:pPr>
        <w:pStyle w:val="PL"/>
      </w:pPr>
      <w:r>
        <w:rPr>
          <w:snapToGrid w:val="0"/>
          <w:lang w:eastAsia="zh-CN"/>
        </w:rPr>
        <w:tab/>
      </w:r>
      <w:r>
        <w:rPr>
          <w:snapToGrid w:val="0"/>
        </w:rPr>
        <w:t>id-MeasurementBeamInfoRequest,</w:t>
      </w:r>
    </w:p>
    <w:p w14:paraId="1177119A" w14:textId="77777777" w:rsidR="003A519C" w:rsidRDefault="00AC7BC0">
      <w:pPr>
        <w:pStyle w:val="PL"/>
      </w:pPr>
      <w:r>
        <w:rPr>
          <w:snapToGrid w:val="0"/>
        </w:rPr>
        <w:tab/>
        <w:t>id-E-CID-ReportCharacteristics,</w:t>
      </w:r>
    </w:p>
    <w:p w14:paraId="1FEAFC71" w14:textId="77777777" w:rsidR="003A519C" w:rsidRDefault="00AC7BC0">
      <w:pPr>
        <w:pStyle w:val="PL"/>
        <w:rPr>
          <w:snapToGrid w:val="0"/>
          <w:lang w:eastAsia="en-GB"/>
        </w:rPr>
      </w:pPr>
      <w:r>
        <w:rPr>
          <w:rFonts w:eastAsia="SimSun"/>
          <w:snapToGrid w:val="0"/>
        </w:rPr>
        <w:tab/>
        <w:t>id-F1CTransferPath,</w:t>
      </w:r>
    </w:p>
    <w:p w14:paraId="14E33712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id-SCGIndicator</w:t>
      </w:r>
      <w:r>
        <w:rPr>
          <w:rFonts w:eastAsia="SimSun"/>
          <w:snapToGrid w:val="0"/>
        </w:rPr>
        <w:t>,</w:t>
      </w:r>
    </w:p>
    <w:p w14:paraId="6BC473F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rPr>
          <w:snapToGrid w:val="0"/>
        </w:rPr>
        <w:t>id-SRSSpatialRelationP</w:t>
      </w:r>
      <w:r>
        <w:rPr>
          <w:rFonts w:hint="eastAsia"/>
          <w:snapToGrid w:val="0"/>
          <w:lang w:eastAsia="zh-CN"/>
        </w:rPr>
        <w:t>er</w:t>
      </w:r>
      <w:r>
        <w:rPr>
          <w:snapToGrid w:val="0"/>
        </w:rPr>
        <w:t>SRSR</w:t>
      </w:r>
      <w:r>
        <w:rPr>
          <w:rFonts w:hint="eastAsia"/>
          <w:snapToGrid w:val="0"/>
          <w:lang w:eastAsia="zh-CN"/>
        </w:rPr>
        <w:t>esource</w:t>
      </w:r>
      <w:r>
        <w:rPr>
          <w:snapToGrid w:val="0"/>
          <w:lang w:eastAsia="zh-CN"/>
        </w:rPr>
        <w:t>,</w:t>
      </w:r>
    </w:p>
    <w:p w14:paraId="6AA1E76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snapToGrid w:val="0"/>
          <w:lang w:eastAsia="zh-CN"/>
        </w:rPr>
        <w:tab/>
        <w:t>id-Pos</w:t>
      </w:r>
      <w:r>
        <w:t>MeasurementPeriodicity</w:t>
      </w:r>
      <w:r>
        <w:rPr>
          <w:snapToGrid w:val="0"/>
        </w:rPr>
        <w:t>Extended,</w:t>
      </w:r>
    </w:p>
    <w:p w14:paraId="6037536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id-SuccessfulHOReportInformationList,</w:t>
      </w:r>
    </w:p>
    <w:p w14:paraId="458863D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id-Coverage-Modification-Notification,</w:t>
      </w:r>
    </w:p>
    <w:p w14:paraId="1C6B613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id-CCO-Assistance-Information,</w:t>
      </w:r>
    </w:p>
    <w:p w14:paraId="5E7D253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rPr>
          <w:rFonts w:eastAsia="Malgun Gothic"/>
          <w:snapToGrid w:val="0"/>
          <w:lang w:eastAsia="zh-CN"/>
        </w:rPr>
        <w:t>CellsForSON</w:t>
      </w:r>
      <w:r>
        <w:rPr>
          <w:rFonts w:eastAsia="SimSun"/>
          <w:snapToGrid w:val="0"/>
        </w:rPr>
        <w:t>-List,</w:t>
      </w:r>
    </w:p>
    <w:p w14:paraId="020A801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id-IABCongestionIndication,</w:t>
      </w:r>
    </w:p>
    <w:p w14:paraId="67E0872F" w14:textId="77777777" w:rsidR="003A519C" w:rsidRDefault="00AC7BC0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id-IABConditional</w:t>
      </w:r>
      <w:r>
        <w:rPr>
          <w:snapToGrid w:val="0"/>
        </w:rPr>
        <w:t>RRCMessageDeliveryIndication,</w:t>
      </w:r>
    </w:p>
    <w:p w14:paraId="2BAF02F3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  <w:lang w:eastAsia="zh-CN"/>
        </w:rPr>
        <w:t>,</w:t>
      </w:r>
    </w:p>
    <w:p w14:paraId="7410EBD5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id-BufferSizeThresh,</w:t>
      </w:r>
    </w:p>
    <w:p w14:paraId="48343620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id-IAB-TNL-Addresses-Exception,</w:t>
      </w:r>
    </w:p>
    <w:p w14:paraId="160D4B42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id-BAP-Header-Rewriting-Added-List,</w:t>
      </w:r>
    </w:p>
    <w:p w14:paraId="170CF075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id-BAP-Header-Rewriting-Added-List-Item,</w:t>
      </w:r>
    </w:p>
    <w:p w14:paraId="667164EF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id-Re-routingEnableIndicator,</w:t>
      </w:r>
    </w:p>
    <w:p w14:paraId="273A1A04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id-Neighbour-Node-Cells-List,</w:t>
      </w:r>
    </w:p>
    <w:p w14:paraId="7B04C23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snapToGrid w:val="0"/>
          <w:lang w:eastAsia="zh-CN"/>
        </w:rPr>
        <w:tab/>
        <w:t>id-Serving-Cells-List,</w:t>
      </w:r>
    </w:p>
    <w:p w14:paraId="009BFC72" w14:textId="77777777" w:rsidR="003A519C" w:rsidRDefault="00AC7BC0">
      <w:pPr>
        <w:pStyle w:val="PL"/>
        <w:rPr>
          <w:rFonts w:eastAsia="Malgun Gothic"/>
          <w:snapToGrid w:val="0"/>
        </w:rPr>
      </w:pPr>
      <w:r>
        <w:rPr>
          <w:snapToGrid w:val="0"/>
        </w:rPr>
        <w:tab/>
        <w:t>id-</w:t>
      </w:r>
      <w:r>
        <w:rPr>
          <w:rFonts w:eastAsia="SimSun" w:hint="eastAsia"/>
          <w:snapToGrid w:val="0"/>
          <w:lang w:eastAsia="zh-CN"/>
        </w:rPr>
        <w:t>MDT</w:t>
      </w:r>
      <w:r>
        <w:rPr>
          <w:snapToGrid w:val="0"/>
        </w:rPr>
        <w:t>Pol</w:t>
      </w:r>
      <w:r>
        <w:rPr>
          <w:rFonts w:eastAsia="SimSun" w:hint="eastAsia"/>
          <w:snapToGrid w:val="0"/>
          <w:lang w:eastAsia="zh-CN"/>
        </w:rPr>
        <w:t>l</w:t>
      </w:r>
      <w:r>
        <w:rPr>
          <w:snapToGrid w:val="0"/>
        </w:rPr>
        <w:t>utedMeasurementIndicator,</w:t>
      </w:r>
    </w:p>
    <w:p w14:paraId="7B305F14" w14:textId="77777777" w:rsidR="003A519C" w:rsidRDefault="00AC7BC0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PDCMeasurementPeriodicity,</w:t>
      </w:r>
    </w:p>
    <w:p w14:paraId="09BC6EE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id-PDCMeasurementQuantities,</w:t>
      </w:r>
    </w:p>
    <w:p w14:paraId="1CF7D490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id-PDCMeasurementResult,</w:t>
      </w:r>
    </w:p>
    <w:p w14:paraId="6AA24BB6" w14:textId="77777777" w:rsidR="003A519C" w:rsidRDefault="00AC7BC0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PDCReportType,</w:t>
      </w:r>
    </w:p>
    <w:p w14:paraId="6F3F762E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id-RAN-UE-PDC-MeasID,</w:t>
      </w:r>
    </w:p>
    <w:p w14:paraId="70A5C695" w14:textId="77777777" w:rsidR="003A519C" w:rsidRDefault="00AC7BC0">
      <w:pPr>
        <w:pStyle w:val="PL"/>
        <w:rPr>
          <w:rFonts w:eastAsia="Batang"/>
        </w:rPr>
      </w:pPr>
      <w:r>
        <w:rPr>
          <w:rFonts w:eastAsia="Batang"/>
        </w:rPr>
        <w:tab/>
        <w:t>id-SCGActivationRequest,</w:t>
      </w:r>
    </w:p>
    <w:p w14:paraId="22C03658" w14:textId="77777777" w:rsidR="003A519C" w:rsidRPr="00024B4B" w:rsidRDefault="00AC7BC0">
      <w:pPr>
        <w:pStyle w:val="PL"/>
        <w:rPr>
          <w:rFonts w:eastAsia="Batang"/>
          <w:lang w:eastAsia="sv-SE"/>
        </w:rPr>
      </w:pPr>
      <w:r w:rsidRPr="00024B4B">
        <w:rPr>
          <w:rFonts w:eastAsia="Batang"/>
          <w:lang w:eastAsia="sv-SE"/>
        </w:rPr>
        <w:tab/>
        <w:t>id-SCGActivationStatus,</w:t>
      </w:r>
    </w:p>
    <w:p w14:paraId="42F19D5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id-TRP-MeasurementUpdateList,</w:t>
      </w:r>
    </w:p>
    <w:p w14:paraId="4A2D13F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id-PRSTRPList,</w:t>
      </w:r>
    </w:p>
    <w:p w14:paraId="3E6438B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id-PRSTransmissionTRPList,</w:t>
      </w:r>
    </w:p>
    <w:p w14:paraId="25E05E4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id-ResponseTime,</w:t>
      </w:r>
    </w:p>
    <w:p w14:paraId="2B8CD00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id-TRP-PRS-Info-List,</w:t>
      </w:r>
    </w:p>
    <w:p w14:paraId="5415BCB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id-PRS-Measurement-Info-List,</w:t>
      </w:r>
    </w:p>
    <w:p w14:paraId="60F685D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id-PRSConfigRequestType,</w:t>
      </w:r>
    </w:p>
    <w:p w14:paraId="6C79412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id-MeasurementCharacteristicsRequestIndicator,</w:t>
      </w:r>
    </w:p>
    <w:p w14:paraId="02C549EA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id-MeasurementTimeOccasion,</w:t>
      </w:r>
    </w:p>
    <w:p w14:paraId="65B15A4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id-UEReportingInformation,</w:t>
      </w:r>
    </w:p>
    <w:p w14:paraId="5FE0CEC0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id-PosContextRevIndication,</w:t>
      </w:r>
    </w:p>
    <w:p w14:paraId="4E6889B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id-NRRedCapUEIndication,</w:t>
      </w:r>
    </w:p>
    <w:p w14:paraId="1B7930B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id-RANUEPagingDRX,</w:t>
      </w:r>
    </w:p>
    <w:p w14:paraId="134FA00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id-CNUEPagingDRX,</w:t>
      </w:r>
    </w:p>
    <w:p w14:paraId="70BAC61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id-NRPagingeDRXInformation,</w:t>
      </w:r>
    </w:p>
    <w:p w14:paraId="484E5E3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rFonts w:eastAsia="Malgun Gothic"/>
          <w:snapToGrid w:val="0"/>
        </w:rPr>
        <w:t>NRPagingeDRXInformationforRRCINACTIVE</w:t>
      </w:r>
      <w:r>
        <w:rPr>
          <w:snapToGrid w:val="0"/>
        </w:rPr>
        <w:t>,</w:t>
      </w:r>
    </w:p>
    <w:p w14:paraId="018203A2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snapToGrid w:val="0"/>
          <w:lang w:eastAsia="zh-CN"/>
        </w:rPr>
        <w:tab/>
        <w:t>id-QoEInformation,</w:t>
      </w:r>
    </w:p>
    <w:p w14:paraId="73D21D8A" w14:textId="77777777" w:rsidR="003A519C" w:rsidRDefault="00AC7BC0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</w:rPr>
        <w:t>i</w:t>
      </w:r>
      <w:r>
        <w:rPr>
          <w:snapToGrid w:val="0"/>
        </w:rPr>
        <w:t>d-CG-SDTQueryIndication,</w:t>
      </w:r>
    </w:p>
    <w:p w14:paraId="5EC4201B" w14:textId="77777777" w:rsidR="003A519C" w:rsidRPr="00024B4B" w:rsidRDefault="00AC7BC0">
      <w:pPr>
        <w:pStyle w:val="PL"/>
        <w:rPr>
          <w:snapToGrid w:val="0"/>
          <w:lang w:eastAsia="sv-SE"/>
        </w:rPr>
      </w:pPr>
      <w:r w:rsidRPr="00024B4B">
        <w:rPr>
          <w:snapToGrid w:val="0"/>
          <w:lang w:eastAsia="sv-SE"/>
        </w:rPr>
        <w:tab/>
        <w:t>id-CG-SDTKeptIndicator,</w:t>
      </w:r>
    </w:p>
    <w:p w14:paraId="2510A39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id-CG-SDTSessionInfoOld,</w:t>
      </w:r>
    </w:p>
    <w:p w14:paraId="0A61CF40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  <w:lang w:eastAsia="zh-CN"/>
        </w:rPr>
        <w:tab/>
        <w:t>id-SDTInformation,</w:t>
      </w:r>
    </w:p>
    <w:p w14:paraId="65587E79" w14:textId="77777777" w:rsidR="003A519C" w:rsidRDefault="00AC7BC0">
      <w:pPr>
        <w:pStyle w:val="PL"/>
        <w:rPr>
          <w:rFonts w:eastAsia="FangSong"/>
          <w:snapToGrid w:val="0"/>
        </w:rPr>
      </w:pPr>
      <w:r>
        <w:rPr>
          <w:rFonts w:eastAsia="FangSong"/>
          <w:snapToGrid w:val="0"/>
        </w:rPr>
        <w:tab/>
        <w:t>id-FiveG-ProSeAuthorized,</w:t>
      </w:r>
    </w:p>
    <w:p w14:paraId="0EF8D8F4" w14:textId="77777777" w:rsidR="003A519C" w:rsidRDefault="00AC7BC0">
      <w:pPr>
        <w:pStyle w:val="PL"/>
        <w:rPr>
          <w:rFonts w:eastAsia="FangSong"/>
          <w:snapToGrid w:val="0"/>
        </w:rPr>
      </w:pPr>
      <w:r>
        <w:rPr>
          <w:rFonts w:eastAsia="FangSong"/>
          <w:snapToGrid w:val="0"/>
        </w:rPr>
        <w:tab/>
        <w:t>id-FiveG-ProSePC5LinkAMBR,</w:t>
      </w:r>
    </w:p>
    <w:p w14:paraId="7BA7B8D1" w14:textId="77777777" w:rsidR="003A519C" w:rsidRDefault="00AC7BC0">
      <w:pPr>
        <w:pStyle w:val="PL"/>
        <w:rPr>
          <w:rFonts w:eastAsia="FangSong"/>
          <w:snapToGrid w:val="0"/>
        </w:rPr>
      </w:pPr>
      <w:r>
        <w:rPr>
          <w:rFonts w:eastAsia="FangSong"/>
          <w:snapToGrid w:val="0"/>
        </w:rPr>
        <w:tab/>
        <w:t>id-FiveG-ProSeUEPC5AggregateMaximumBitrate,</w:t>
      </w:r>
    </w:p>
    <w:p w14:paraId="6C6A2242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UuRLCChannelToBeSetupList,</w:t>
      </w:r>
    </w:p>
    <w:p w14:paraId="3EB13364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UuRLCChannelToBeModifiedList,</w:t>
      </w:r>
    </w:p>
    <w:p w14:paraId="2F0D4F15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UuRLCChannelToBeReleasedList,</w:t>
      </w:r>
    </w:p>
    <w:p w14:paraId="2C9FA49C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UuRLCChannelSetupList,</w:t>
      </w:r>
    </w:p>
    <w:p w14:paraId="037AAF32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UuRLCChannelFailedToBeSetupList,</w:t>
      </w:r>
    </w:p>
    <w:p w14:paraId="149FBF53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UuRLCChannelModifiedList,</w:t>
      </w:r>
    </w:p>
    <w:p w14:paraId="4F7B826E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UuRLCChannelFailedToBeModifiedList,</w:t>
      </w:r>
    </w:p>
    <w:p w14:paraId="5047A767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UuRLCChannelRequiredToBeModifiedList,</w:t>
      </w:r>
    </w:p>
    <w:p w14:paraId="67EDF468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UuRLCChannelRequiredToBeReleasedList,</w:t>
      </w:r>
    </w:p>
    <w:p w14:paraId="2EC61964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PC5RLCChannelToBeSetupList,</w:t>
      </w:r>
    </w:p>
    <w:p w14:paraId="00C8E27B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PC5RLCChannelToBeModifiedList,</w:t>
      </w:r>
    </w:p>
    <w:p w14:paraId="35A5314C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PC5RLCChannelToBeReleasedList,</w:t>
      </w:r>
    </w:p>
    <w:p w14:paraId="1D60F552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PC5RLCChannelSetupList,</w:t>
      </w:r>
    </w:p>
    <w:p w14:paraId="2BB01F62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PC5RLCChannelFailedToBeSetupList,</w:t>
      </w:r>
    </w:p>
    <w:p w14:paraId="1EB0CF37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PC5RLCChannelModifiedList,</w:t>
      </w:r>
    </w:p>
    <w:p w14:paraId="000A37F1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lastRenderedPageBreak/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PC5RLCChannelFailedToBeModifiedList,</w:t>
      </w:r>
    </w:p>
    <w:p w14:paraId="2310CC8E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PC5RLCChannelRequiredToBeModifiedList,</w:t>
      </w:r>
    </w:p>
    <w:p w14:paraId="5684194F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PC5RLCChannelRequiredToBeReleasedList,</w:t>
      </w:r>
    </w:p>
    <w:p w14:paraId="24CBDC3E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SidelinkRelayConfiguration,</w:t>
      </w:r>
    </w:p>
    <w:p w14:paraId="3BCD099F" w14:textId="77777777" w:rsidR="003A519C" w:rsidRDefault="00AC7BC0">
      <w:pPr>
        <w:pStyle w:val="PL"/>
      </w:pPr>
      <w:r>
        <w:tab/>
        <w:t>id-UpdatedRemoteUELocalID,</w:t>
      </w:r>
    </w:p>
    <w:p w14:paraId="43F6DD19" w14:textId="77777777" w:rsidR="003A519C" w:rsidRDefault="00AC7BC0">
      <w:pPr>
        <w:pStyle w:val="PL"/>
        <w:rPr>
          <w:rFonts w:eastAsia="FangSong"/>
          <w:snapToGrid w:val="0"/>
        </w:rPr>
      </w:pPr>
      <w:r>
        <w:tab/>
        <w:t>id-PathSwitchConfiguration,</w:t>
      </w:r>
    </w:p>
    <w:p w14:paraId="708CD4BB" w14:textId="77777777" w:rsidR="003A519C" w:rsidRDefault="00AC7BC0">
      <w:pPr>
        <w:pStyle w:val="PL"/>
        <w:rPr>
          <w:rFonts w:eastAsia="SimSun"/>
          <w:snapToGrid w:val="0"/>
        </w:rPr>
      </w:pPr>
      <w:r>
        <w:tab/>
      </w:r>
      <w:r>
        <w:rPr>
          <w:snapToGrid w:val="0"/>
          <w:lang w:eastAsia="zh-CN"/>
        </w:rPr>
        <w:t>id-PagingCause,</w:t>
      </w:r>
    </w:p>
    <w:p w14:paraId="65CA032A" w14:textId="77777777" w:rsidR="003A519C" w:rsidRDefault="00AC7BC0">
      <w:pPr>
        <w:pStyle w:val="PL"/>
        <w:rPr>
          <w:rFonts w:eastAsia="SimSun"/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  <w:t>id-</w:t>
      </w:r>
      <w:r>
        <w:rPr>
          <w:rFonts w:eastAsia="SimSun" w:hint="eastAsia"/>
          <w:snapToGrid w:val="0"/>
          <w:lang w:eastAsia="zh-CN"/>
        </w:rPr>
        <w:t>PEIPSAssistanceInfo</w:t>
      </w:r>
      <w:r>
        <w:rPr>
          <w:rFonts w:eastAsia="SimSun"/>
          <w:snapToGrid w:val="0"/>
          <w:lang w:eastAsia="zh-CN"/>
        </w:rPr>
        <w:t>,</w:t>
      </w:r>
    </w:p>
    <w:p w14:paraId="11E85E91" w14:textId="77777777" w:rsidR="003A519C" w:rsidRDefault="00AC7BC0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id-UEPagingCapability,</w:t>
      </w:r>
    </w:p>
    <w:p w14:paraId="1A80A144" w14:textId="77777777" w:rsidR="003A519C" w:rsidRDefault="00AC7BC0">
      <w:pPr>
        <w:pStyle w:val="PL"/>
        <w:rPr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rFonts w:eastAsia="SimSun" w:hint="eastAsia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UESliceMaximumBitRateList</w:t>
      </w:r>
      <w:r>
        <w:rPr>
          <w:rFonts w:hint="eastAsia"/>
          <w:snapToGrid w:val="0"/>
          <w:lang w:eastAsia="zh-CN"/>
        </w:rPr>
        <w:t>,</w:t>
      </w:r>
    </w:p>
    <w:p w14:paraId="53B77735" w14:textId="77777777" w:rsidR="003A519C" w:rsidRDefault="00AC7BC0">
      <w:pPr>
        <w:pStyle w:val="PL"/>
        <w:rPr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</w:rPr>
        <w:t>id-PosMeasurementAmount</w:t>
      </w:r>
      <w:r>
        <w:rPr>
          <w:rFonts w:hint="eastAsia"/>
          <w:snapToGrid w:val="0"/>
          <w:lang w:eastAsia="zh-CN"/>
        </w:rPr>
        <w:t>,</w:t>
      </w:r>
    </w:p>
    <w:p w14:paraId="40650D5C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id-BAP-Header-Rewriting-Removed-List,</w:t>
      </w:r>
    </w:p>
    <w:p w14:paraId="7FBE6BD8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id-BAP-Header-Rewriting-Removed-List-Item,</w:t>
      </w:r>
    </w:p>
    <w:p w14:paraId="473C2D1D" w14:textId="77777777" w:rsidR="003A519C" w:rsidRDefault="00AC7BC0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  <w:t>id-</w:t>
      </w:r>
      <w:r>
        <w:rPr>
          <w:rFonts w:eastAsia="SimSun" w:hint="eastAsia"/>
          <w:snapToGrid w:val="0"/>
          <w:lang w:eastAsia="zh-CN"/>
        </w:rPr>
        <w:t>SLDRXCycle</w:t>
      </w:r>
      <w:r>
        <w:rPr>
          <w:snapToGrid w:val="0"/>
          <w:lang w:eastAsia="zh-CN"/>
        </w:rPr>
        <w:t>List</w:t>
      </w:r>
      <w:r>
        <w:rPr>
          <w:rFonts w:hint="eastAsia"/>
          <w:snapToGrid w:val="0"/>
          <w:lang w:eastAsia="zh-CN"/>
        </w:rPr>
        <w:t>,</w:t>
      </w:r>
    </w:p>
    <w:p w14:paraId="6A9B7DE3" w14:textId="77777777" w:rsidR="003A519C" w:rsidRDefault="00AC7BC0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>id-ManagementBasedMDTPLMNModificationList,</w:t>
      </w:r>
    </w:p>
    <w:p w14:paraId="6A394AD3" w14:textId="77777777" w:rsidR="003A519C" w:rsidRDefault="00AC7BC0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ActivationRequestType,</w:t>
      </w:r>
    </w:p>
    <w:p w14:paraId="32F866EE" w14:textId="77777777" w:rsidR="003A519C" w:rsidRDefault="00AC7BC0">
      <w:pPr>
        <w:pStyle w:val="PL"/>
        <w:rPr>
          <w:rFonts w:eastAsia="SimSun"/>
          <w:snapToGrid w:val="0"/>
          <w:lang w:eastAsia="zh-CN"/>
        </w:rPr>
      </w:pPr>
      <w:r>
        <w:tab/>
        <w:t>id-PosMeasGapPreConfigList</w:t>
      </w:r>
      <w:r>
        <w:rPr>
          <w:rFonts w:eastAsia="SimSun"/>
          <w:snapToGrid w:val="0"/>
          <w:lang w:eastAsia="zh-CN"/>
        </w:rPr>
        <w:t>,</w:t>
      </w:r>
    </w:p>
    <w:p w14:paraId="7E918FF9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  <w:lang w:eastAsia="zh-CN"/>
        </w:rPr>
        <w:tab/>
        <w:t>id-</w:t>
      </w:r>
      <w:r>
        <w:rPr>
          <w:snapToGrid w:val="0"/>
        </w:rPr>
        <w:t>PosMeasurementPeriodicityNR-AoA,</w:t>
      </w:r>
    </w:p>
    <w:p w14:paraId="314D49A8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id-SRSPosRRCInactiveConfig,</w:t>
      </w:r>
    </w:p>
    <w:p w14:paraId="7D0F71CB" w14:textId="77777777" w:rsidR="003A519C" w:rsidRDefault="00AC7BC0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SDTBearerConfigurationQueryIndication,</w:t>
      </w:r>
    </w:p>
    <w:p w14:paraId="548D68B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id-SDTBearerConfigurationInfo,</w:t>
      </w:r>
    </w:p>
    <w:p w14:paraId="4FF61029" w14:textId="77777777" w:rsidR="003A519C" w:rsidRDefault="00AC7BC0">
      <w:pPr>
        <w:pStyle w:val="PL"/>
      </w:pPr>
      <w:r>
        <w:rPr>
          <w:snapToGrid w:val="0"/>
        </w:rPr>
        <w:tab/>
      </w:r>
      <w:r>
        <w:t>id-ServingCellMO-List,</w:t>
      </w:r>
    </w:p>
    <w:p w14:paraId="2DD6E823" w14:textId="77777777" w:rsidR="003A519C" w:rsidRDefault="00AC7BC0">
      <w:pPr>
        <w:pStyle w:val="PL"/>
      </w:pPr>
      <w:r>
        <w:tab/>
        <w:t>id-ServingCellMO-List-Item,</w:t>
      </w:r>
    </w:p>
    <w:p w14:paraId="28944821" w14:textId="77777777" w:rsidR="003A519C" w:rsidRDefault="00AC7BC0">
      <w:pPr>
        <w:pStyle w:val="PL"/>
        <w:rPr>
          <w:snapToGrid w:val="0"/>
        </w:rPr>
      </w:pPr>
      <w:r>
        <w:tab/>
        <w:t>id-</w:t>
      </w:r>
      <w:r>
        <w:rPr>
          <w:snapToGrid w:val="0"/>
        </w:rPr>
        <w:t>ServingCellMO-encoded-in-CGC-List,</w:t>
      </w:r>
    </w:p>
    <w:p w14:paraId="5B9FE36B" w14:textId="77777777" w:rsidR="003A519C" w:rsidRDefault="00AC7BC0">
      <w:pPr>
        <w:pStyle w:val="PL"/>
      </w:pPr>
      <w:r>
        <w:rPr>
          <w:snapToGrid w:val="0"/>
        </w:rPr>
        <w:tab/>
        <w:t>id-</w:t>
      </w:r>
      <w:r>
        <w:t>PosSItypeList,</w:t>
      </w:r>
    </w:p>
    <w:p w14:paraId="1FE45A03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</w:t>
      </w:r>
      <w:r>
        <w:rPr>
          <w:snapToGrid w:val="0"/>
        </w:rPr>
        <w:t>DAPS-HO-Status</w:t>
      </w:r>
      <w:r>
        <w:rPr>
          <w:rFonts w:hint="eastAsia"/>
          <w:snapToGrid w:val="0"/>
          <w:lang w:eastAsia="zh-CN"/>
        </w:rPr>
        <w:t>,</w:t>
      </w:r>
    </w:p>
    <w:p w14:paraId="165DEC46" w14:textId="77777777" w:rsidR="003A519C" w:rsidRDefault="00AC7BC0">
      <w:pPr>
        <w:pStyle w:val="PL"/>
        <w:rPr>
          <w:rFonts w:eastAsia="FangSong"/>
          <w:lang w:eastAsia="zh-CN"/>
        </w:rPr>
      </w:pPr>
      <w:r>
        <w:rPr>
          <w:snapToGrid w:val="0"/>
        </w:rPr>
        <w:tab/>
        <w:t>id-</w:t>
      </w:r>
      <w:r>
        <w:rPr>
          <w:rFonts w:eastAsia="FangSong"/>
          <w:lang w:eastAsia="zh-CN"/>
        </w:rPr>
        <w:t>SRBMappingInfo</w:t>
      </w:r>
      <w:r>
        <w:rPr>
          <w:rFonts w:eastAsia="FangSong" w:hint="eastAsia"/>
          <w:lang w:eastAsia="zh-CN"/>
        </w:rPr>
        <w:t>,</w:t>
      </w:r>
    </w:p>
    <w:p w14:paraId="2C3E025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val="en-US" w:eastAsia="zh-CN"/>
        </w:rPr>
        <w:t>i</w:t>
      </w:r>
      <w:r>
        <w:rPr>
          <w:rFonts w:hint="eastAsia"/>
          <w:snapToGrid w:val="0"/>
          <w:lang w:val="en-US" w:eastAsia="zh-CN"/>
        </w:rPr>
        <w:t>d-</w:t>
      </w:r>
      <w:r>
        <w:rPr>
          <w:snapToGrid w:val="0"/>
        </w:rPr>
        <w:t>UplinkTxDirectCurrentTwoCarrierListInfo</w:t>
      </w:r>
      <w:r>
        <w:rPr>
          <w:rFonts w:hint="eastAsia"/>
          <w:snapToGrid w:val="0"/>
          <w:lang w:val="en-US" w:eastAsia="zh-CN"/>
        </w:rPr>
        <w:t>,</w:t>
      </w:r>
    </w:p>
    <w:p w14:paraId="61EC6CF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id-SRSPosRRCInactiveQueryIndication,</w:t>
      </w:r>
    </w:p>
    <w:p w14:paraId="461D23C2" w14:textId="77777777" w:rsidR="003A519C" w:rsidRDefault="00AC7BC0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snapToGrid w:val="0"/>
          <w:lang w:eastAsia="zh-CN"/>
        </w:rPr>
        <w:t>UlTxDirectCurrentMoreCarrierInformation</w:t>
      </w:r>
      <w:r>
        <w:rPr>
          <w:rFonts w:hint="eastAsia"/>
          <w:snapToGrid w:val="0"/>
          <w:lang w:val="en-US" w:eastAsia="zh-CN"/>
        </w:rPr>
        <w:t>,</w:t>
      </w:r>
    </w:p>
    <w:p w14:paraId="66F1B61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eastAsia="SimSun" w:hint="eastAsia"/>
          <w:snapToGrid w:val="0"/>
          <w:lang w:eastAsia="zh-CN"/>
        </w:rPr>
        <w:t>id-</w:t>
      </w:r>
      <w:r>
        <w:rPr>
          <w:rFonts w:eastAsia="SimSun"/>
          <w:snapToGrid w:val="0"/>
          <w:lang w:eastAsia="zh-CN"/>
        </w:rPr>
        <w:t>CPAC</w:t>
      </w:r>
      <w:r>
        <w:rPr>
          <w:snapToGrid w:val="0"/>
        </w:rPr>
        <w:t>MCGInformation,</w:t>
      </w:r>
    </w:p>
    <w:p w14:paraId="61E4ABA3" w14:textId="77777777" w:rsidR="003A519C" w:rsidRDefault="00AC7BC0">
      <w:pPr>
        <w:pStyle w:val="PL"/>
      </w:pPr>
      <w:r>
        <w:tab/>
        <w:t>id-</w:t>
      </w:r>
      <w:r>
        <w:rPr>
          <w:rFonts w:hint="eastAsia"/>
          <w:lang w:val="en-US" w:eastAsia="zh-CN"/>
        </w:rPr>
        <w:t>Extended</w:t>
      </w:r>
      <w:r>
        <w:t>UEIdentityIndexValue,</w:t>
      </w:r>
    </w:p>
    <w:p w14:paraId="1C996708" w14:textId="77777777" w:rsidR="003A519C" w:rsidRDefault="00AC7BC0">
      <w:pPr>
        <w:pStyle w:val="PL"/>
        <w:rPr>
          <w:snapToGrid w:val="0"/>
        </w:rPr>
      </w:pPr>
      <w:r>
        <w:rPr>
          <w:rFonts w:eastAsia="DengXian"/>
          <w:snapToGrid w:val="0"/>
          <w:lang w:eastAsia="zh-CN"/>
        </w:rPr>
        <w:tab/>
        <w:t>id-</w:t>
      </w:r>
      <w:r>
        <w:rPr>
          <w:rFonts w:eastAsia="SimSun"/>
          <w:snapToGrid w:val="0"/>
          <w:lang w:eastAsia="zh-CN"/>
        </w:rPr>
        <w:t>HashedUEIdentityIndexValue</w:t>
      </w:r>
      <w:r>
        <w:rPr>
          <w:rFonts w:eastAsia="SimSun"/>
          <w:snapToGrid w:val="0"/>
        </w:rPr>
        <w:t xml:space="preserve">, </w:t>
      </w:r>
    </w:p>
    <w:p w14:paraId="44125714" w14:textId="77777777" w:rsidR="003A519C" w:rsidRDefault="00AC7BC0">
      <w:pPr>
        <w:pStyle w:val="PL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ab/>
        <w:t>id-DedicatedSIDeliveryIndication,</w:t>
      </w:r>
    </w:p>
    <w:p w14:paraId="0EA36473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id-Configured-BWP-List,</w:t>
      </w:r>
    </w:p>
    <w:p w14:paraId="2D513C8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id-NetworkControlledRepeaterAuthorized,</w:t>
      </w:r>
    </w:p>
    <w:p w14:paraId="208B31E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id-MT-SDT-Information,</w:t>
      </w:r>
    </w:p>
    <w:p w14:paraId="17071DC1" w14:textId="77777777" w:rsidR="003A519C" w:rsidRDefault="00AC7BC0">
      <w:pPr>
        <w:pStyle w:val="PL"/>
      </w:pPr>
      <w:r>
        <w:tab/>
        <w:t>id-LTMInformation-Setup,</w:t>
      </w:r>
    </w:p>
    <w:p w14:paraId="070D21A0" w14:textId="77777777" w:rsidR="003A519C" w:rsidRDefault="00AC7BC0">
      <w:pPr>
        <w:pStyle w:val="PL"/>
      </w:pPr>
      <w:r>
        <w:tab/>
        <w:t>id-LTMConfigurationIDMappingList,</w:t>
      </w:r>
    </w:p>
    <w:p w14:paraId="1DCFA68F" w14:textId="77777777" w:rsidR="003A519C" w:rsidRDefault="00AC7BC0">
      <w:pPr>
        <w:pStyle w:val="PL"/>
      </w:pPr>
      <w:r>
        <w:tab/>
        <w:t>id-LTMInformation-Modify,</w:t>
      </w:r>
    </w:p>
    <w:p w14:paraId="42356E9A" w14:textId="77777777" w:rsidR="003A519C" w:rsidRDefault="00AC7BC0">
      <w:pPr>
        <w:pStyle w:val="PL"/>
      </w:pPr>
      <w:r>
        <w:tab/>
        <w:t>id-LTMCells-ToBeReleased-List,</w:t>
      </w:r>
    </w:p>
    <w:p w14:paraId="16E0DBB2" w14:textId="77777777" w:rsidR="003A519C" w:rsidRDefault="00AC7BC0">
      <w:pPr>
        <w:pStyle w:val="PL"/>
        <w:rPr>
          <w:rFonts w:eastAsia="SimSun"/>
        </w:rPr>
      </w:pPr>
      <w:r>
        <w:rPr>
          <w:rFonts w:eastAsia="SimSun"/>
        </w:rPr>
        <w:tab/>
        <w:t>id-LTMConfiguration,</w:t>
      </w:r>
    </w:p>
    <w:p w14:paraId="4B58F5A8" w14:textId="77777777" w:rsidR="003A519C" w:rsidRDefault="00AC7BC0">
      <w:pPr>
        <w:pStyle w:val="PL"/>
        <w:rPr>
          <w:rFonts w:eastAsia="SimSun"/>
        </w:rPr>
      </w:pPr>
      <w:r>
        <w:tab/>
        <w:t>id-LTMCFRAResourceConfig-List,</w:t>
      </w:r>
    </w:p>
    <w:p w14:paraId="2ED51E80" w14:textId="77777777" w:rsidR="003A519C" w:rsidRDefault="00AC7BC0">
      <w:pPr>
        <w:pStyle w:val="PL"/>
      </w:pPr>
      <w:r>
        <w:tab/>
        <w:t>id-EarlySyncInformation-Request,</w:t>
      </w:r>
    </w:p>
    <w:p w14:paraId="40FFE0A1" w14:textId="77777777" w:rsidR="003A519C" w:rsidRDefault="00AC7BC0">
      <w:pPr>
        <w:pStyle w:val="PL"/>
      </w:pPr>
      <w:r>
        <w:tab/>
        <w:t>id-EarlySyncInformation,</w:t>
      </w:r>
    </w:p>
    <w:p w14:paraId="335948F2" w14:textId="77777777" w:rsidR="003A519C" w:rsidRDefault="00AC7BC0">
      <w:pPr>
        <w:pStyle w:val="PL"/>
      </w:pPr>
      <w:r>
        <w:tab/>
        <w:t>id-EarlySync</w:t>
      </w:r>
      <w:r>
        <w:rPr>
          <w:rFonts w:hint="eastAsia"/>
        </w:rPr>
        <w:t>CandidateCell</w:t>
      </w:r>
      <w:r>
        <w:t>Information-List,</w:t>
      </w:r>
    </w:p>
    <w:p w14:paraId="03503832" w14:textId="77777777" w:rsidR="003A519C" w:rsidRDefault="00AC7BC0">
      <w:pPr>
        <w:pStyle w:val="PL"/>
      </w:pPr>
      <w:r>
        <w:tab/>
      </w:r>
      <w:r>
        <w:rPr>
          <w:rFonts w:hint="eastAsia"/>
        </w:rPr>
        <w:t>id-EarlySyncServingCellInformation,</w:t>
      </w:r>
    </w:p>
    <w:p w14:paraId="3788863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t>LTMCellSwitchInformation,</w:t>
      </w:r>
    </w:p>
    <w:p w14:paraId="0B90F034" w14:textId="77777777" w:rsidR="003A519C" w:rsidRDefault="00AC7BC0">
      <w:pPr>
        <w:pStyle w:val="PL"/>
      </w:pPr>
      <w:r>
        <w:tab/>
        <w:t>id-DUtoCUTAInformation-List,</w:t>
      </w:r>
    </w:p>
    <w:p w14:paraId="525BC2AC" w14:textId="77777777" w:rsidR="003A519C" w:rsidRDefault="00AC7BC0">
      <w:pPr>
        <w:pStyle w:val="PL"/>
      </w:pPr>
      <w:r>
        <w:tab/>
        <w:t>id-CUtoDUTAInformation-List,</w:t>
      </w:r>
    </w:p>
    <w:p w14:paraId="25481AC6" w14:textId="77777777" w:rsidR="003A519C" w:rsidRDefault="00AC7BC0">
      <w:pPr>
        <w:pStyle w:val="PL"/>
        <w:rPr>
          <w:snapToGrid w:val="0"/>
        </w:rPr>
      </w:pPr>
      <w:r>
        <w:rPr>
          <w:rFonts w:eastAsia="DengXian"/>
          <w:snapToGrid w:val="0"/>
          <w:lang w:eastAsia="zh-CN"/>
        </w:rPr>
        <w:tab/>
      </w:r>
      <w:r>
        <w:rPr>
          <w:snapToGrid w:val="0"/>
        </w:rPr>
        <w:t>id-DeactivationIndication,</w:t>
      </w:r>
    </w:p>
    <w:p w14:paraId="5A37F30C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id-RAReport</w:t>
      </w:r>
      <w:r>
        <w:rPr>
          <w:lang w:eastAsia="ja-JP"/>
        </w:rPr>
        <w:t>Indication</w:t>
      </w:r>
      <w:r>
        <w:rPr>
          <w:snapToGrid w:val="0"/>
          <w:lang w:eastAsia="zh-CN"/>
        </w:rPr>
        <w:t>List,</w:t>
      </w:r>
    </w:p>
    <w:p w14:paraId="2F73FA63" w14:textId="77777777" w:rsidR="003A519C" w:rsidRDefault="00AC7BC0">
      <w:pPr>
        <w:pStyle w:val="PL"/>
        <w:rPr>
          <w:snapToGrid w:val="0"/>
          <w:lang w:eastAsia="zh-CN"/>
        </w:rPr>
      </w:pPr>
      <w:r>
        <w:tab/>
        <w:t>id-Successful</w:t>
      </w:r>
      <w:r>
        <w:rPr>
          <w:rFonts w:hint="eastAsia"/>
          <w:lang w:val="en-US" w:eastAsia="zh-CN"/>
        </w:rPr>
        <w:t>PSCell</w:t>
      </w:r>
      <w:r>
        <w:rPr>
          <w:lang w:val="en-US" w:eastAsia="zh-CN"/>
        </w:rPr>
        <w:t>Change</w:t>
      </w:r>
      <w:r>
        <w:t>ReportInformationList,</w:t>
      </w:r>
    </w:p>
    <w:p w14:paraId="0F597871" w14:textId="77777777" w:rsidR="003A519C" w:rsidRDefault="00AC7BC0">
      <w:pPr>
        <w:pStyle w:val="PL"/>
        <w:rPr>
          <w:snapToGrid w:val="0"/>
        </w:rPr>
      </w:pPr>
      <w:r>
        <w:tab/>
        <w:t>id-PathAdditionInformation,</w:t>
      </w:r>
    </w:p>
    <w:p w14:paraId="766E3DAC" w14:textId="77777777" w:rsidR="003A519C" w:rsidRDefault="00AC7BC0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>id-RANTSSRequestType,</w:t>
      </w:r>
    </w:p>
    <w:p w14:paraId="7E40D94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/>
          <w:snapToGrid w:val="0"/>
        </w:rPr>
        <w:t>id-RANTimingSynchronisationStatusInfo,</w:t>
      </w:r>
    </w:p>
    <w:p w14:paraId="18DC8B48" w14:textId="77777777" w:rsidR="003A519C" w:rsidRDefault="00AC7BC0">
      <w:pPr>
        <w:pStyle w:val="PL"/>
      </w:pPr>
      <w:r>
        <w:rPr>
          <w:rFonts w:eastAsia="SimSun"/>
          <w:snapToGrid w:val="0"/>
        </w:rPr>
        <w:tab/>
      </w:r>
      <w:r>
        <w:t>id-Target-gNB-ID,</w:t>
      </w:r>
    </w:p>
    <w:p w14:paraId="5FD800D4" w14:textId="77777777" w:rsidR="003A519C" w:rsidRDefault="00AC7BC0">
      <w:pPr>
        <w:pStyle w:val="PL"/>
      </w:pPr>
      <w:r>
        <w:tab/>
        <w:t>id-Target-gNB-IP-address,</w:t>
      </w:r>
    </w:p>
    <w:p w14:paraId="7CA49D47" w14:textId="77777777" w:rsidR="003A519C" w:rsidRDefault="00AC7BC0">
      <w:pPr>
        <w:pStyle w:val="PL"/>
      </w:pPr>
      <w:r>
        <w:rPr>
          <w:snapToGrid w:val="0"/>
        </w:rPr>
        <w:tab/>
      </w:r>
      <w:r>
        <w:t>id-Target-SeGW-IP-address,</w:t>
      </w:r>
    </w:p>
    <w:p w14:paraId="5232ABF2" w14:textId="77777777" w:rsidR="003A519C" w:rsidRDefault="00AC7BC0">
      <w:pPr>
        <w:pStyle w:val="PL"/>
      </w:pPr>
      <w:r>
        <w:tab/>
        <w:t>id-Activated-Cells-Mapping-List,</w:t>
      </w:r>
    </w:p>
    <w:p w14:paraId="7CFB4631" w14:textId="77777777" w:rsidR="003A519C" w:rsidRDefault="00AC7BC0">
      <w:pPr>
        <w:pStyle w:val="PL"/>
      </w:pPr>
      <w:r>
        <w:rPr>
          <w:snapToGrid w:val="0"/>
        </w:rPr>
        <w:tab/>
      </w:r>
      <w:r>
        <w:t>id-Activated-Cells-Mapping-List-Item,</w:t>
      </w:r>
    </w:p>
    <w:p w14:paraId="4EC0B97D" w14:textId="77777777" w:rsidR="003A519C" w:rsidRDefault="00AC7BC0">
      <w:pPr>
        <w:pStyle w:val="PL"/>
      </w:pPr>
      <w:r>
        <w:rPr>
          <w:snapToGrid w:val="0"/>
        </w:rPr>
        <w:tab/>
      </w:r>
      <w:r>
        <w:t>id-F1SetupOutcome,</w:t>
      </w:r>
    </w:p>
    <w:p w14:paraId="5298DBA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id-RRC-Terminating-IAB-Donor-Related-Info,</w:t>
      </w:r>
    </w:p>
    <w:p w14:paraId="4D2EACEB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rPr>
          <w:snapToGrid w:val="0"/>
        </w:rPr>
        <w:t>id-</w:t>
      </w:r>
      <w:r>
        <w:rPr>
          <w:rFonts w:cs="Arial"/>
          <w:szCs w:val="18"/>
          <w:lang w:val="en-US" w:eastAsia="zh-CN"/>
        </w:rPr>
        <w:t>RRC-Terminating-IAB-Donor-gNB-ID,</w:t>
      </w:r>
      <w:r>
        <w:rPr>
          <w:rFonts w:eastAsia="SimSun"/>
          <w:snapToGrid w:val="0"/>
        </w:rPr>
        <w:tab/>
      </w:r>
    </w:p>
    <w:p w14:paraId="12AC8FC3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id-NCGI-to-be-Updated-List,</w:t>
      </w:r>
    </w:p>
    <w:p w14:paraId="0113DDE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id-NCGI-to-be-Updated-List-Item,</w:t>
      </w:r>
    </w:p>
    <w:p w14:paraId="72345A8D" w14:textId="77777777" w:rsidR="003A519C" w:rsidRDefault="00AC7BC0">
      <w:pPr>
        <w:pStyle w:val="PL"/>
        <w:rPr>
          <w:lang w:val="en-US"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val="en-US" w:eastAsia="zh-CN"/>
        </w:rPr>
        <w:t>id-</w:t>
      </w:r>
      <w:r>
        <w:rPr>
          <w:snapToGrid w:val="0"/>
          <w:lang w:eastAsia="zh-CN"/>
        </w:rPr>
        <w:t>Mobile-</w:t>
      </w:r>
      <w:r>
        <w:rPr>
          <w:lang w:eastAsia="ja-JP"/>
        </w:rPr>
        <w:t>IAB-MTUserLocationInformation</w:t>
      </w:r>
      <w:r>
        <w:rPr>
          <w:lang w:val="en-US" w:eastAsia="zh-CN"/>
        </w:rPr>
        <w:t>,</w:t>
      </w:r>
    </w:p>
    <w:p w14:paraId="5D82D48C" w14:textId="77777777" w:rsidR="003A519C" w:rsidRDefault="00AC7BC0">
      <w:pPr>
        <w:pStyle w:val="PL"/>
      </w:pPr>
      <w:r>
        <w:tab/>
        <w:t>id-IndicationMCInactiveReception,</w:t>
      </w:r>
    </w:p>
    <w:p w14:paraId="7F20F7DD" w14:textId="77777777" w:rsidR="003A519C" w:rsidRDefault="00AC7BC0">
      <w:pPr>
        <w:pStyle w:val="PL"/>
      </w:pPr>
      <w:r>
        <w:tab/>
        <w:t xml:space="preserve">id-MulticastCU2DURRCInfo, </w:t>
      </w:r>
    </w:p>
    <w:p w14:paraId="2ED1E6E7" w14:textId="77777777" w:rsidR="003A519C" w:rsidRDefault="00AC7BC0">
      <w:pPr>
        <w:pStyle w:val="PL"/>
      </w:pPr>
      <w:r>
        <w:tab/>
        <w:t>id-MulticastDU2CURRCInfo,</w:t>
      </w:r>
    </w:p>
    <w:p w14:paraId="4593EB15" w14:textId="77777777" w:rsidR="003A519C" w:rsidRDefault="00AC7BC0">
      <w:pPr>
        <w:pStyle w:val="PL"/>
      </w:pPr>
      <w:r>
        <w:tab/>
        <w:t>id-MBSMulticastSessionReceptionState,</w:t>
      </w:r>
    </w:p>
    <w:p w14:paraId="56AE6330" w14:textId="77777777" w:rsidR="003A519C" w:rsidRDefault="00AC7BC0">
      <w:pPr>
        <w:pStyle w:val="PL"/>
      </w:pPr>
      <w:r>
        <w:rPr>
          <w:rFonts w:eastAsia="SimSun"/>
          <w:snapToGrid w:val="0"/>
        </w:rPr>
        <w:tab/>
        <w:t>id-</w:t>
      </w:r>
      <w:r>
        <w:t>MulticastCU2DUCommonRRCInfo,</w:t>
      </w:r>
    </w:p>
    <w:p w14:paraId="7B200B1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id-NRA2XServicesAuthorized,</w:t>
      </w:r>
    </w:p>
    <w:p w14:paraId="1757603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id-LTEA2XServicesAuthorized,</w:t>
      </w:r>
    </w:p>
    <w:p w14:paraId="0E1290B9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id-NRUESidelinkAggregateMaximumBitrateForA2X,</w:t>
      </w:r>
    </w:p>
    <w:p w14:paraId="7946B6E9" w14:textId="77777777" w:rsidR="003A519C" w:rsidRDefault="00AC7BC0">
      <w:pPr>
        <w:pStyle w:val="PL"/>
        <w:rPr>
          <w:snapToGrid w:val="0"/>
          <w:lang w:val="en-US"/>
        </w:rPr>
      </w:pPr>
      <w:r>
        <w:rPr>
          <w:snapToGrid w:val="0"/>
        </w:rPr>
        <w:tab/>
        <w:t>id-LTEUESidelinkAggregateMaximumBitrateForA2X</w:t>
      </w:r>
      <w:r>
        <w:rPr>
          <w:snapToGrid w:val="0"/>
          <w:lang w:val="en-US"/>
        </w:rPr>
        <w:t>,</w:t>
      </w:r>
    </w:p>
    <w:p w14:paraId="28E4013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id-NR</w:t>
      </w:r>
      <w:r>
        <w:rPr>
          <w:rFonts w:hint="eastAsia"/>
          <w:snapToGrid w:val="0"/>
          <w:lang w:eastAsia="zh-CN"/>
        </w:rPr>
        <w:t>e</w:t>
      </w:r>
      <w:r>
        <w:rPr>
          <w:snapToGrid w:val="0"/>
        </w:rPr>
        <w:t>RedCapUEIndication,</w:t>
      </w:r>
    </w:p>
    <w:p w14:paraId="4E0F0BC5" w14:textId="77777777" w:rsidR="003A519C" w:rsidRDefault="00AC7BC0">
      <w:pPr>
        <w:pStyle w:val="PL"/>
        <w:rPr>
          <w:rFonts w:cs="Courier New"/>
          <w:snapToGrid w:val="0"/>
          <w:szCs w:val="22"/>
          <w:lang w:val="en-US"/>
        </w:rPr>
      </w:pPr>
      <w:r>
        <w:rPr>
          <w:snapToGrid w:val="0"/>
        </w:rPr>
        <w:tab/>
      </w:r>
      <w:r>
        <w:rPr>
          <w:snapToGrid w:val="0"/>
          <w:lang w:val="en-US"/>
        </w:rPr>
        <w:t>id-NRPaginglongeDRXInformationforRRCINACTIVE,</w:t>
      </w:r>
    </w:p>
    <w:p w14:paraId="32436347" w14:textId="77777777" w:rsidR="003A519C" w:rsidRDefault="00AC7BC0">
      <w:pPr>
        <w:pStyle w:val="PL"/>
        <w:rPr>
          <w:snapToGrid w:val="0"/>
          <w:lang w:val="en-US"/>
        </w:rPr>
      </w:pPr>
      <w:r>
        <w:rPr>
          <w:rFonts w:cs="Courier New"/>
          <w:snapToGrid w:val="0"/>
          <w:szCs w:val="22"/>
          <w:lang w:val="en-US"/>
        </w:rPr>
        <w:lastRenderedPageBreak/>
        <w:tab/>
      </w:r>
      <w:r>
        <w:rPr>
          <w:rFonts w:cs="Courier New"/>
          <w:szCs w:val="22"/>
        </w:rPr>
        <w:t>id-Target-F1-Terminating-Donor-gNB-ID,</w:t>
      </w:r>
    </w:p>
    <w:p w14:paraId="5E44650C" w14:textId="77777777" w:rsidR="003A519C" w:rsidRDefault="00AC7BC0">
      <w:pPr>
        <w:pStyle w:val="PL"/>
        <w:rPr>
          <w:snapToGrid w:val="0"/>
          <w:lang w:val="en-US"/>
        </w:rPr>
      </w:pPr>
      <w:r>
        <w:tab/>
        <w:t>id-Broadcast-MRBs-Transport-Request-List,</w:t>
      </w:r>
    </w:p>
    <w:p w14:paraId="00E5576D" w14:textId="77777777" w:rsidR="003A519C" w:rsidRDefault="00AC7BC0">
      <w:pPr>
        <w:pStyle w:val="PL"/>
        <w:rPr>
          <w:snapToGrid w:val="0"/>
          <w:lang w:val="en-US"/>
        </w:rPr>
      </w:pPr>
      <w:r>
        <w:rPr>
          <w:snapToGrid w:val="0"/>
        </w:rPr>
        <w:tab/>
      </w:r>
      <w:r>
        <w:rPr>
          <w:snapToGrid w:val="0"/>
          <w:lang w:val="en-US"/>
        </w:rPr>
        <w:t>id-</w:t>
      </w:r>
      <w:r>
        <w:t>Broadcast-MRBs-Transport-Request-Item</w:t>
      </w:r>
      <w:r>
        <w:rPr>
          <w:snapToGrid w:val="0"/>
        </w:rPr>
        <w:t>,</w:t>
      </w:r>
    </w:p>
    <w:p w14:paraId="7957B0CF" w14:textId="77777777" w:rsidR="003A519C" w:rsidRDefault="00AC7BC0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  <w:t>id-S-CPAC-Configuration,</w:t>
      </w:r>
    </w:p>
    <w:p w14:paraId="3426E897" w14:textId="77777777" w:rsidR="003A519C" w:rsidRDefault="00AC7BC0">
      <w:pPr>
        <w:pStyle w:val="PL"/>
      </w:pPr>
      <w:r>
        <w:tab/>
      </w:r>
      <w:r>
        <w:rPr>
          <w:rFonts w:hint="eastAsia"/>
          <w:snapToGrid w:val="0"/>
        </w:rPr>
        <w:t>id-</w:t>
      </w:r>
      <w:r>
        <w:rPr>
          <w:snapToGrid w:val="0"/>
        </w:rPr>
        <w:t>DLLBTFailureInformationRequest,</w:t>
      </w:r>
    </w:p>
    <w:p w14:paraId="53B5C3BE" w14:textId="77777777" w:rsidR="003A519C" w:rsidRDefault="00AC7BC0">
      <w:pPr>
        <w:pStyle w:val="PL"/>
      </w:pPr>
      <w:r>
        <w:tab/>
      </w:r>
      <w:r>
        <w:rPr>
          <w:rFonts w:hint="eastAsia"/>
          <w:snapToGrid w:val="0"/>
        </w:rPr>
        <w:t>id-</w:t>
      </w:r>
      <w:r>
        <w:rPr>
          <w:snapToGrid w:val="0"/>
        </w:rPr>
        <w:t>DLLBTFailureInformationList,</w:t>
      </w:r>
    </w:p>
    <w:p w14:paraId="7F233686" w14:textId="77777777" w:rsidR="003A519C" w:rsidRDefault="00AC7BC0">
      <w:pPr>
        <w:pStyle w:val="PL"/>
      </w:pPr>
      <w:r>
        <w:tab/>
        <w:t>id-SLPositioning-Ranging-Service-Info,</w:t>
      </w:r>
    </w:p>
    <w:p w14:paraId="04EF9F1B" w14:textId="77777777" w:rsidR="003A519C" w:rsidRDefault="00AC7BC0">
      <w:pPr>
        <w:pStyle w:val="PL"/>
        <w:rPr>
          <w:snapToGrid w:val="0"/>
        </w:rPr>
      </w:pPr>
      <w:r>
        <w:tab/>
        <w:t>id-</w:t>
      </w:r>
      <w:r>
        <w:rPr>
          <w:snapToGrid w:val="0"/>
        </w:rPr>
        <w:t>TimeWindowInformation-SRS</w:t>
      </w:r>
      <w:r>
        <w:rPr>
          <w:rFonts w:hint="eastAsia"/>
          <w:snapToGrid w:val="0"/>
          <w:lang w:eastAsia="zh-CN"/>
        </w:rPr>
        <w:t>-List</w:t>
      </w:r>
      <w:r>
        <w:rPr>
          <w:snapToGrid w:val="0"/>
        </w:rPr>
        <w:t>,</w:t>
      </w:r>
    </w:p>
    <w:p w14:paraId="77B77BF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id-TimeWindowInformation-Measurement</w:t>
      </w:r>
      <w:r>
        <w:rPr>
          <w:rFonts w:hint="eastAsia"/>
          <w:snapToGrid w:val="0"/>
          <w:lang w:eastAsia="zh-CN"/>
        </w:rPr>
        <w:t>-List</w:t>
      </w:r>
      <w:r>
        <w:rPr>
          <w:snapToGrid w:val="0"/>
        </w:rPr>
        <w:t>,</w:t>
      </w:r>
    </w:p>
    <w:p w14:paraId="551C870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id-SRSPosRRCInactiveValidityAreaConfig,</w:t>
      </w:r>
    </w:p>
    <w:p w14:paraId="4275FE86" w14:textId="77777777" w:rsidR="003A519C" w:rsidRDefault="00AC7BC0">
      <w:pPr>
        <w:pStyle w:val="PL"/>
        <w:rPr>
          <w:snapToGrid w:val="0"/>
          <w:lang w:val="en-US"/>
        </w:rPr>
      </w:pPr>
      <w:r>
        <w:rPr>
          <w:snapToGrid w:val="0"/>
        </w:rPr>
        <w:tab/>
      </w:r>
      <w:r>
        <w:t>id-SRSReservationType</w:t>
      </w:r>
      <w:r>
        <w:rPr>
          <w:snapToGrid w:val="0"/>
          <w:lang w:val="en-US"/>
        </w:rPr>
        <w:t>,</w:t>
      </w:r>
    </w:p>
    <w:p w14:paraId="43B23DB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id-RequestedSRSPreconfigurationCharacteristics-List,</w:t>
      </w:r>
    </w:p>
    <w:p w14:paraId="27F7341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id-SRSPreconfiguration-List,</w:t>
      </w:r>
    </w:p>
    <w:p w14:paraId="5195DADA" w14:textId="77777777" w:rsidR="003A519C" w:rsidRDefault="00AC7BC0">
      <w:pPr>
        <w:pStyle w:val="PL"/>
      </w:pPr>
      <w:r>
        <w:rPr>
          <w:snapToGrid w:val="0"/>
          <w:lang w:val="en-US"/>
        </w:rPr>
        <w:tab/>
      </w:r>
      <w:r>
        <w:t>id-SRSInformation,</w:t>
      </w:r>
    </w:p>
    <w:p w14:paraId="7CF9B322" w14:textId="77777777" w:rsidR="003A519C" w:rsidRDefault="00AC7BC0">
      <w:pPr>
        <w:pStyle w:val="PL"/>
        <w:rPr>
          <w:snapToGrid w:val="0"/>
        </w:rPr>
      </w:pPr>
      <w:r>
        <w:tab/>
        <w:t>id-TAInformation-List,</w:t>
      </w:r>
      <w:bookmarkStart w:id="420" w:name="_Hlk168210233"/>
    </w:p>
    <w:p w14:paraId="125A2CA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id-NonIntegerDRXCycle,</w:t>
      </w:r>
      <w:bookmarkEnd w:id="420"/>
    </w:p>
    <w:p w14:paraId="287065C7" w14:textId="77777777" w:rsidR="003A519C" w:rsidRDefault="00AC7BC0">
      <w:pPr>
        <w:pStyle w:val="PL"/>
      </w:pPr>
      <w:r>
        <w:rPr>
          <w:snapToGrid w:val="0"/>
          <w:lang w:val="en-US"/>
        </w:rPr>
        <w:tab/>
        <w:t>id-</w:t>
      </w:r>
      <w:r>
        <w:rPr>
          <w:snapToGrid w:val="0"/>
        </w:rPr>
        <w:t>AggregatedPosSRSResourceSetList,</w:t>
      </w:r>
    </w:p>
    <w:p w14:paraId="7AFD4BF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id-RANSharingAssistanceInformation,</w:t>
      </w:r>
    </w:p>
    <w:p w14:paraId="625870A3" w14:textId="77777777" w:rsidR="003A519C" w:rsidRPr="00157872" w:rsidRDefault="00AC7BC0">
      <w:pPr>
        <w:pStyle w:val="PL"/>
        <w:rPr>
          <w:rPrChange w:id="421" w:author="Ericsson (Rapporteur)" w:date="2025-04-25T16:11:00Z">
            <w:rPr>
              <w:lang w:val="en-US"/>
            </w:rPr>
          </w:rPrChange>
        </w:rPr>
      </w:pPr>
      <w:r>
        <w:rPr>
          <w:snapToGrid w:val="0"/>
        </w:rPr>
        <w:tab/>
        <w:t>id-F1U-PathFailure,</w:t>
      </w:r>
    </w:p>
    <w:p w14:paraId="75E60DAE" w14:textId="77777777" w:rsidR="003A519C" w:rsidRDefault="00AC7BC0">
      <w:pPr>
        <w:pStyle w:val="PL"/>
        <w:rPr>
          <w:ins w:id="422" w:author="Ericsson (Rapporteur)" w:date="2025-04-25T16:11:00Z"/>
          <w:rFonts w:eastAsia="SimSun"/>
          <w:snapToGrid w:val="0"/>
        </w:rPr>
      </w:pPr>
      <w:ins w:id="423" w:author="Ericsson (Rapporteur)" w:date="2025-04-25T16:11:00Z">
        <w:r>
          <w:rPr>
            <w:rFonts w:eastAsia="SimSun" w:hint="eastAsia"/>
            <w:snapToGrid w:val="0"/>
            <w:lang w:val="en-US" w:eastAsia="zh-CN"/>
          </w:rPr>
          <w:tab/>
        </w:r>
        <w:r>
          <w:rPr>
            <w:rFonts w:eastAsia="SimSun"/>
            <w:snapToGrid w:val="0"/>
          </w:rPr>
          <w:t>id-</w:t>
        </w:r>
        <w:r>
          <w:rPr>
            <w:rFonts w:eastAsia="SimSun" w:hint="eastAsia"/>
            <w:snapToGrid w:val="0"/>
            <w:lang w:val="en-US" w:eastAsia="zh-CN"/>
          </w:rPr>
          <w:t>Future-</w:t>
        </w:r>
        <w:r>
          <w:rPr>
            <w:rFonts w:eastAsia="SimSun"/>
            <w:snapToGrid w:val="0"/>
          </w:rPr>
          <w:t>Coverage-Modification-Notification,</w:t>
        </w:r>
      </w:ins>
    </w:p>
    <w:p w14:paraId="15A7BEB4" w14:textId="77777777" w:rsidR="003A519C" w:rsidRDefault="00AC7BC0">
      <w:pPr>
        <w:pStyle w:val="PL"/>
        <w:rPr>
          <w:ins w:id="424" w:author="Ericsson (Rapporteur)" w:date="2025-04-25T16:11:00Z"/>
          <w:rFonts w:eastAsia="SimSun"/>
          <w:snapToGrid w:val="0"/>
          <w:lang w:val="en-US" w:eastAsia="zh-CN"/>
        </w:rPr>
      </w:pPr>
      <w:ins w:id="425" w:author="Ericsson (Rapporteur)" w:date="2025-04-25T16:11:00Z">
        <w:r>
          <w:rPr>
            <w:rFonts w:eastAsia="SimSun" w:hint="eastAsia"/>
            <w:snapToGrid w:val="0"/>
            <w:lang w:val="en-US" w:eastAsia="zh-CN"/>
          </w:rPr>
          <w:tab/>
        </w:r>
        <w:r>
          <w:rPr>
            <w:lang w:eastAsia="zh-CN"/>
          </w:rPr>
          <w:t>id-</w:t>
        </w:r>
        <w:r>
          <w:rPr>
            <w:rFonts w:hint="eastAsia"/>
            <w:lang w:val="en-US" w:eastAsia="zh-CN"/>
          </w:rPr>
          <w:t>Predicted-</w:t>
        </w:r>
        <w:r>
          <w:rPr>
            <w:lang w:eastAsia="zh-CN"/>
          </w:rPr>
          <w:t>CCO-Assistance-Information</w:t>
        </w:r>
        <w:r>
          <w:rPr>
            <w:rFonts w:hint="eastAsia"/>
            <w:lang w:val="en-US" w:eastAsia="zh-CN"/>
          </w:rPr>
          <w:t>,</w:t>
        </w:r>
      </w:ins>
    </w:p>
    <w:p w14:paraId="5F4BC7D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maxCellingNBDU,</w:t>
      </w:r>
    </w:p>
    <w:p w14:paraId="793E9C1B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maxnoofCandidateSpCells,</w:t>
      </w:r>
    </w:p>
    <w:p w14:paraId="71F7B490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maxnoofDRBs,</w:t>
      </w:r>
    </w:p>
    <w:p w14:paraId="46D6E2C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maxnoofIndividualF1ConnectionsToReset,</w:t>
      </w:r>
    </w:p>
    <w:p w14:paraId="3CC7173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t>maxnoof</w:t>
      </w:r>
      <w:r>
        <w:rPr>
          <w:lang w:eastAsia="zh-CN"/>
        </w:rPr>
        <w:t>Potential</w:t>
      </w:r>
      <w:r>
        <w:t>S</w:t>
      </w:r>
      <w:r>
        <w:rPr>
          <w:lang w:eastAsia="zh-CN"/>
        </w:rPr>
        <w:t>p</w:t>
      </w:r>
      <w:r>
        <w:t>Cells,</w:t>
      </w:r>
    </w:p>
    <w:p w14:paraId="3CD20C1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maxnoofSCells,</w:t>
      </w:r>
    </w:p>
    <w:p w14:paraId="6126C54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maxnoofSRBs,</w:t>
      </w:r>
    </w:p>
    <w:p w14:paraId="276AA5A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maxnoofPagingCells,</w:t>
      </w:r>
    </w:p>
    <w:p w14:paraId="416203B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maxnoofTNLAssociations,</w:t>
      </w:r>
    </w:p>
    <w:p w14:paraId="6835233F" w14:textId="77777777" w:rsidR="003A519C" w:rsidRDefault="00AC7BC0">
      <w:pPr>
        <w:pStyle w:val="PL"/>
        <w:rPr>
          <w:snapToGrid w:val="0"/>
          <w:lang w:eastAsia="zh-CN"/>
        </w:rPr>
      </w:pPr>
      <w:r>
        <w:rPr>
          <w:rFonts w:eastAsia="SimSun"/>
          <w:snapToGrid w:val="0"/>
        </w:rPr>
        <w:tab/>
        <w:t>maxCellineNB</w:t>
      </w:r>
      <w:r>
        <w:rPr>
          <w:snapToGrid w:val="0"/>
          <w:lang w:eastAsia="zh-CN"/>
        </w:rPr>
        <w:t>,</w:t>
      </w:r>
    </w:p>
    <w:p w14:paraId="599628B0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zh-CN"/>
        </w:rPr>
        <w:tab/>
      </w:r>
      <w:r>
        <w:rPr>
          <w:rFonts w:cs="Arial"/>
          <w:szCs w:val="18"/>
          <w:lang w:eastAsia="ja-JP"/>
        </w:rPr>
        <w:t>maxnoofUEIDs,</w:t>
      </w:r>
    </w:p>
    <w:p w14:paraId="70A3CAFD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maxnoofBHRLCChannels,</w:t>
      </w:r>
    </w:p>
    <w:p w14:paraId="56AF510F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maxnoofRoutingEntries,</w:t>
      </w:r>
    </w:p>
    <w:p w14:paraId="1EC57DC0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maxnoofTLAsIAB,</w:t>
      </w:r>
    </w:p>
    <w:p w14:paraId="1975E54D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maxnoofULUPTNLInformationforIAB,</w:t>
      </w:r>
    </w:p>
    <w:p w14:paraId="5AEA7770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maxnoofUPTNLAddresses,</w:t>
      </w:r>
    </w:p>
    <w:p w14:paraId="6FF4F3ED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maxnoofSLDRBs,</w:t>
      </w:r>
    </w:p>
    <w:p w14:paraId="233ECF0C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maxnoofTRPInfoTypes,</w:t>
      </w:r>
    </w:p>
    <w:p w14:paraId="3B99D441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maxnoofTRPs,</w:t>
      </w:r>
    </w:p>
    <w:p w14:paraId="177093BD" w14:textId="77777777" w:rsidR="003A519C" w:rsidRDefault="00AC7BC0">
      <w:pPr>
        <w:pStyle w:val="PL"/>
      </w:pPr>
      <w:r>
        <w:tab/>
        <w:t>maxnoofMRBs,</w:t>
      </w:r>
    </w:p>
    <w:p w14:paraId="54E07022" w14:textId="77777777" w:rsidR="003A519C" w:rsidRDefault="00AC7BC0">
      <w:pPr>
        <w:pStyle w:val="PL"/>
        <w:rPr>
          <w:rFonts w:cs="Arial"/>
          <w:szCs w:val="18"/>
        </w:rPr>
      </w:pPr>
      <w:r>
        <w:rPr>
          <w:rFonts w:cs="Arial"/>
          <w:iCs/>
        </w:rPr>
        <w:tab/>
        <w:t>maxnoofUEIDforPaging,</w:t>
      </w:r>
    </w:p>
    <w:p w14:paraId="413AA437" w14:textId="77777777" w:rsidR="003A519C" w:rsidRDefault="00AC7BC0">
      <w:pPr>
        <w:pStyle w:val="PL"/>
      </w:pPr>
      <w:r>
        <w:rPr>
          <w:rFonts w:cs="Arial"/>
          <w:szCs w:val="18"/>
          <w:lang w:eastAsia="ja-JP"/>
        </w:rPr>
        <w:tab/>
        <w:t>maxnoofMRBsforUE,</w:t>
      </w:r>
    </w:p>
    <w:p w14:paraId="01BA9FFC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tab/>
        <w:t>maxnoofServingCellMOs</w:t>
      </w:r>
    </w:p>
    <w:p w14:paraId="6F983D64" w14:textId="77777777" w:rsidR="003A519C" w:rsidRDefault="003A519C">
      <w:pPr>
        <w:pStyle w:val="PL"/>
        <w:rPr>
          <w:rFonts w:cs="Arial"/>
          <w:szCs w:val="18"/>
          <w:lang w:eastAsia="zh-CN"/>
        </w:rPr>
      </w:pPr>
    </w:p>
    <w:p w14:paraId="3E782409" w14:textId="77777777" w:rsidR="003A519C" w:rsidRDefault="003A519C">
      <w:pPr>
        <w:pStyle w:val="FirstChange"/>
      </w:pPr>
    </w:p>
    <w:p w14:paraId="220B3DAB" w14:textId="77777777" w:rsidR="003A519C" w:rsidRDefault="00AC7BC0">
      <w:pPr>
        <w:pStyle w:val="FirstChange"/>
      </w:pPr>
      <w:r>
        <w:t>&lt;&lt;&lt;&lt;&lt;&lt;&lt;&lt;&lt;&lt;&lt;&lt;&lt;&lt;&lt;&lt;&lt;&lt;&lt;&lt;</w:t>
      </w:r>
      <w:r>
        <w:rPr>
          <w:rFonts w:eastAsia="SimSun" w:hint="eastAsia"/>
          <w:lang w:val="en-US" w:eastAsia="zh-CN"/>
        </w:rPr>
        <w:t>Skipped Unchanged part</w:t>
      </w:r>
      <w:r>
        <w:t xml:space="preserve"> &gt;&gt;&gt;&gt;&gt;&gt;&gt;&gt;&gt;&gt;&gt;&gt;&gt;&gt;&gt;&gt;&gt;&gt;&gt;&gt;</w:t>
      </w:r>
    </w:p>
    <w:p w14:paraId="24499F24" w14:textId="77777777" w:rsidR="003A519C" w:rsidRDefault="00AC7BC0">
      <w:pPr>
        <w:pStyle w:val="PL"/>
      </w:pPr>
      <w:r>
        <w:t>-- **************************************************************</w:t>
      </w:r>
    </w:p>
    <w:p w14:paraId="376AEFA3" w14:textId="77777777" w:rsidR="003A519C" w:rsidRDefault="00AC7BC0">
      <w:pPr>
        <w:pStyle w:val="PL"/>
      </w:pPr>
      <w:r>
        <w:t>--</w:t>
      </w:r>
    </w:p>
    <w:p w14:paraId="1C78059A" w14:textId="77777777" w:rsidR="003A519C" w:rsidRDefault="00AC7BC0">
      <w:pPr>
        <w:pStyle w:val="PL"/>
        <w:outlineLvl w:val="3"/>
      </w:pPr>
      <w:r>
        <w:t>-- GNB-DU CONFIGURATION UPDATE ELEMENTARY PROCEDURE</w:t>
      </w:r>
    </w:p>
    <w:p w14:paraId="437BA010" w14:textId="77777777" w:rsidR="003A519C" w:rsidRDefault="00AC7BC0">
      <w:pPr>
        <w:pStyle w:val="PL"/>
        <w:rPr>
          <w:lang w:val="fr-FR"/>
        </w:rPr>
      </w:pPr>
      <w:r>
        <w:rPr>
          <w:lang w:val="fr-FR"/>
        </w:rPr>
        <w:t>--</w:t>
      </w:r>
    </w:p>
    <w:p w14:paraId="78B86BB6" w14:textId="77777777" w:rsidR="003A519C" w:rsidRDefault="00AC7BC0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56092684" w14:textId="77777777" w:rsidR="003A519C" w:rsidRDefault="003A519C">
      <w:pPr>
        <w:pStyle w:val="PL"/>
        <w:rPr>
          <w:lang w:val="fr-FR"/>
        </w:rPr>
      </w:pPr>
    </w:p>
    <w:p w14:paraId="38178A78" w14:textId="77777777" w:rsidR="003A519C" w:rsidRDefault="00AC7BC0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7A27E260" w14:textId="77777777" w:rsidR="003A519C" w:rsidRDefault="00AC7BC0">
      <w:pPr>
        <w:pStyle w:val="PL"/>
        <w:rPr>
          <w:lang w:val="fr-FR"/>
        </w:rPr>
      </w:pPr>
      <w:r>
        <w:rPr>
          <w:lang w:val="fr-FR"/>
        </w:rPr>
        <w:t>--</w:t>
      </w:r>
    </w:p>
    <w:p w14:paraId="67247356" w14:textId="77777777" w:rsidR="003A519C" w:rsidRDefault="00AC7BC0">
      <w:pPr>
        <w:pStyle w:val="PL"/>
        <w:outlineLvl w:val="4"/>
        <w:rPr>
          <w:lang w:val="fr-FR"/>
        </w:rPr>
      </w:pPr>
      <w:r>
        <w:rPr>
          <w:lang w:val="fr-FR"/>
        </w:rPr>
        <w:t>-- GNB-DU CONFIGURATION UPDATE</w:t>
      </w:r>
    </w:p>
    <w:p w14:paraId="7C698AD2" w14:textId="77777777" w:rsidR="003A519C" w:rsidRDefault="00AC7BC0">
      <w:pPr>
        <w:pStyle w:val="PL"/>
        <w:rPr>
          <w:lang w:val="fr-FR"/>
        </w:rPr>
      </w:pPr>
      <w:r>
        <w:rPr>
          <w:lang w:val="fr-FR"/>
        </w:rPr>
        <w:t>--</w:t>
      </w:r>
    </w:p>
    <w:p w14:paraId="77FF9FA9" w14:textId="77777777" w:rsidR="003A519C" w:rsidRDefault="00AC7BC0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249CFC86" w14:textId="77777777" w:rsidR="003A519C" w:rsidRDefault="003A519C">
      <w:pPr>
        <w:pStyle w:val="PL"/>
        <w:rPr>
          <w:lang w:val="fr-FR"/>
        </w:rPr>
      </w:pPr>
    </w:p>
    <w:p w14:paraId="35906A56" w14:textId="77777777" w:rsidR="003A519C" w:rsidRDefault="00AC7BC0">
      <w:pPr>
        <w:pStyle w:val="PL"/>
        <w:rPr>
          <w:lang w:val="fr-FR"/>
        </w:rPr>
      </w:pPr>
      <w:r>
        <w:rPr>
          <w:lang w:val="fr-FR"/>
        </w:rPr>
        <w:t>GNBDUConfigurationUpdate::= SEQUENCE {</w:t>
      </w:r>
    </w:p>
    <w:p w14:paraId="004C2DED" w14:textId="77777777" w:rsidR="003A519C" w:rsidRDefault="00AC7BC0">
      <w:pPr>
        <w:pStyle w:val="PL"/>
        <w:rPr>
          <w:lang w:val="fr-FR"/>
        </w:rPr>
      </w:pPr>
      <w:r>
        <w:rPr>
          <w:lang w:val="fr-FR"/>
        </w:rPr>
        <w:tab/>
        <w:t>protocolIEs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ProtocolIE-Container       { {GNBDUConfigurationUpdateIEs} },</w:t>
      </w:r>
    </w:p>
    <w:p w14:paraId="058A97EC" w14:textId="77777777" w:rsidR="003A519C" w:rsidRPr="00C108DA" w:rsidRDefault="00AC7BC0">
      <w:pPr>
        <w:pStyle w:val="PL"/>
        <w:rPr>
          <w:lang w:val="fr-FR"/>
        </w:rPr>
      </w:pPr>
      <w:r>
        <w:rPr>
          <w:lang w:val="fr-FR"/>
        </w:rPr>
        <w:tab/>
      </w:r>
      <w:r w:rsidRPr="00C108DA">
        <w:rPr>
          <w:lang w:val="fr-FR"/>
        </w:rPr>
        <w:t>...</w:t>
      </w:r>
    </w:p>
    <w:p w14:paraId="30F2DC67" w14:textId="77777777" w:rsidR="003A519C" w:rsidRPr="00C108DA" w:rsidRDefault="00AC7BC0">
      <w:pPr>
        <w:pStyle w:val="PL"/>
        <w:rPr>
          <w:lang w:val="fr-FR"/>
        </w:rPr>
      </w:pPr>
      <w:r w:rsidRPr="00C108DA">
        <w:rPr>
          <w:lang w:val="fr-FR"/>
        </w:rPr>
        <w:t>}</w:t>
      </w:r>
    </w:p>
    <w:p w14:paraId="6FFE2EF2" w14:textId="77777777" w:rsidR="003A519C" w:rsidRPr="00C108DA" w:rsidRDefault="003A519C">
      <w:pPr>
        <w:pStyle w:val="PL"/>
        <w:rPr>
          <w:lang w:val="fr-FR"/>
        </w:rPr>
      </w:pPr>
    </w:p>
    <w:p w14:paraId="055BF789" w14:textId="77777777" w:rsidR="003A519C" w:rsidRPr="00C108DA" w:rsidRDefault="00AC7BC0">
      <w:pPr>
        <w:pStyle w:val="PL"/>
        <w:rPr>
          <w:lang w:val="fr-FR"/>
        </w:rPr>
      </w:pPr>
      <w:r w:rsidRPr="00C108DA">
        <w:rPr>
          <w:lang w:val="fr-FR"/>
        </w:rPr>
        <w:t>GNBDUConfigurationUpdateIEs F1AP-PROTOCOL-IES ::= {</w:t>
      </w:r>
    </w:p>
    <w:p w14:paraId="3433F725" w14:textId="77777777" w:rsidR="003A519C" w:rsidRDefault="00AC7BC0">
      <w:pPr>
        <w:pStyle w:val="PL"/>
        <w:rPr>
          <w:rFonts w:eastAsia="SimSun"/>
        </w:rPr>
      </w:pPr>
      <w:r w:rsidRPr="00C108DA">
        <w:rPr>
          <w:rFonts w:eastAsia="SimSun"/>
          <w:lang w:val="fr-FR"/>
        </w:rPr>
        <w:tab/>
      </w:r>
      <w:r>
        <w:rPr>
          <w:rFonts w:eastAsia="SimSun"/>
        </w:rPr>
        <w:t>{ ID id-TransactionID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CRITICALITY reject</w:t>
      </w:r>
      <w:r>
        <w:rPr>
          <w:rFonts w:eastAsia="SimSun"/>
        </w:rPr>
        <w:tab/>
        <w:t>TYPE TransactionID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PRESENCE mandatory</w:t>
      </w:r>
      <w:r>
        <w:rPr>
          <w:rFonts w:eastAsia="SimSun"/>
        </w:rPr>
        <w:tab/>
        <w:t>}|</w:t>
      </w:r>
    </w:p>
    <w:p w14:paraId="489D1F02" w14:textId="77777777" w:rsidR="003A519C" w:rsidRDefault="00AC7BC0">
      <w:pPr>
        <w:pStyle w:val="PL"/>
      </w:pPr>
      <w:r>
        <w:tab/>
        <w:t>{ ID id-Served-Cells-To-Add-List</w:t>
      </w:r>
      <w:r>
        <w:tab/>
      </w:r>
      <w:r>
        <w:tab/>
      </w:r>
      <w:r>
        <w:tab/>
      </w:r>
      <w:r>
        <w:tab/>
        <w:t>CRITICALITY reject</w:t>
      </w:r>
      <w:r>
        <w:tab/>
        <w:t>TYPE Served-Cells-To-Add-List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4EBB5E07" w14:textId="77777777" w:rsidR="003A519C" w:rsidRDefault="00AC7BC0">
      <w:pPr>
        <w:pStyle w:val="PL"/>
      </w:pPr>
      <w:r>
        <w:tab/>
        <w:t>{ ID id-Served-Cells-To-Modify-List</w:t>
      </w:r>
      <w:r>
        <w:tab/>
      </w:r>
      <w:r>
        <w:tab/>
      </w:r>
      <w:r>
        <w:tab/>
      </w:r>
      <w:r>
        <w:tab/>
        <w:t>CRITICALITY reject</w:t>
      </w:r>
      <w:r>
        <w:tab/>
        <w:t>TYPE Served-Cells-To-Modify-List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05130545" w14:textId="77777777" w:rsidR="003A519C" w:rsidRDefault="00AC7BC0">
      <w:pPr>
        <w:pStyle w:val="PL"/>
        <w:rPr>
          <w:rFonts w:eastAsia="SimSun"/>
        </w:rPr>
      </w:pPr>
      <w:r>
        <w:tab/>
        <w:t>{ ID id-Served-Cells-To-Delete-List</w:t>
      </w:r>
      <w:r>
        <w:tab/>
      </w:r>
      <w:r>
        <w:tab/>
      </w:r>
      <w:r>
        <w:tab/>
      </w:r>
      <w:r>
        <w:tab/>
        <w:t>CRITICALITY reject</w:t>
      </w:r>
      <w:r>
        <w:tab/>
        <w:t>TYPE Served-Cells-To-Delete-List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rFonts w:eastAsia="SimSun"/>
        </w:rPr>
        <w:t>|</w:t>
      </w:r>
    </w:p>
    <w:p w14:paraId="45BDC98F" w14:textId="77777777" w:rsidR="003A519C" w:rsidRDefault="00AC7BC0">
      <w:pPr>
        <w:pStyle w:val="PL"/>
      </w:pPr>
      <w:r>
        <w:rPr>
          <w:rFonts w:eastAsia="SimSun"/>
        </w:rPr>
        <w:tab/>
        <w:t>{ ID id-Cells-Status-List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CRITICALITY reject</w:t>
      </w:r>
      <w:r>
        <w:rPr>
          <w:rFonts w:eastAsia="SimSun"/>
        </w:rPr>
        <w:tab/>
        <w:t>TYPE Cells-Status-List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PRESENCE optional</w:t>
      </w:r>
      <w:r>
        <w:rPr>
          <w:rFonts w:eastAsia="SimSun"/>
        </w:rPr>
        <w:tab/>
        <w:t>}</w:t>
      </w:r>
      <w:r>
        <w:rPr>
          <w:lang w:eastAsia="zh-CN"/>
        </w:rPr>
        <w:t>|</w:t>
      </w:r>
    </w:p>
    <w:p w14:paraId="1CEA5435" w14:textId="77777777" w:rsidR="003A519C" w:rsidRDefault="00AC7BC0">
      <w:pPr>
        <w:pStyle w:val="PL"/>
        <w:rPr>
          <w:lang w:eastAsia="zh-CN"/>
        </w:rPr>
      </w:pPr>
      <w:r>
        <w:rPr>
          <w:lang w:eastAsia="zh-CN"/>
        </w:rPr>
        <w:lastRenderedPageBreak/>
        <w:tab/>
        <w:t xml:space="preserve">{ ID </w:t>
      </w:r>
      <w:r>
        <w:rPr>
          <w:snapToGrid w:val="0"/>
          <w:lang w:eastAsia="zh-CN"/>
        </w:rPr>
        <w:t>id-Dedicated-SIDelivery-NeededUE-List</w:t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 xml:space="preserve">TYPE </w:t>
      </w:r>
      <w:r>
        <w:rPr>
          <w:snapToGrid w:val="0"/>
          <w:lang w:eastAsia="zh-CN"/>
        </w:rPr>
        <w:t>Dedicated-SIDelivery-NeededUE-List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}|</w:t>
      </w:r>
    </w:p>
    <w:p w14:paraId="64AD4640" w14:textId="77777777" w:rsidR="003A519C" w:rsidRDefault="00AC7BC0">
      <w:pPr>
        <w:pStyle w:val="PL"/>
        <w:rPr>
          <w:lang w:eastAsia="zh-CN"/>
        </w:rPr>
      </w:pPr>
      <w:r>
        <w:rPr>
          <w:lang w:eastAsia="zh-CN"/>
        </w:rPr>
        <w:tab/>
        <w:t>{ ID id-gNB-DU-ID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reject</w:t>
      </w:r>
      <w:r>
        <w:rPr>
          <w:lang w:eastAsia="zh-CN"/>
        </w:rPr>
        <w:tab/>
        <w:t>TYPE GNB-DU-ID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}|</w:t>
      </w:r>
    </w:p>
    <w:p w14:paraId="666CECA6" w14:textId="77777777" w:rsidR="003A519C" w:rsidRDefault="00AC7BC0">
      <w:pPr>
        <w:pStyle w:val="PL"/>
        <w:rPr>
          <w:lang w:eastAsia="zh-CN"/>
        </w:rPr>
      </w:pPr>
      <w:r>
        <w:rPr>
          <w:lang w:eastAsia="zh-CN"/>
        </w:rPr>
        <w:tab/>
        <w:t>{ ID id-GNB-DU-TNL-Association-To-Remove-List</w:t>
      </w:r>
      <w:r>
        <w:rPr>
          <w:lang w:eastAsia="zh-CN"/>
        </w:rPr>
        <w:tab/>
        <w:t>CRITICALITY reject</w:t>
      </w:r>
      <w:r>
        <w:rPr>
          <w:lang w:eastAsia="zh-CN"/>
        </w:rPr>
        <w:tab/>
        <w:t>TYPE GNB-DU-TNL-Association-To-Remove-List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}|</w:t>
      </w:r>
    </w:p>
    <w:p w14:paraId="7BBF8F9E" w14:textId="77777777" w:rsidR="003A519C" w:rsidRDefault="00AC7BC0">
      <w:pPr>
        <w:pStyle w:val="PL"/>
        <w:rPr>
          <w:lang w:eastAsia="zh-CN"/>
        </w:rPr>
      </w:pPr>
      <w:r>
        <w:rPr>
          <w:lang w:eastAsia="zh-CN"/>
        </w:rPr>
        <w:tab/>
        <w:t>{ ID id-Transport-Layer-Address-Info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 Transport-Layer-Address-Info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}|</w:t>
      </w:r>
    </w:p>
    <w:p w14:paraId="7EF58F24" w14:textId="77777777" w:rsidR="003A519C" w:rsidRDefault="00AC7BC0">
      <w:pPr>
        <w:pStyle w:val="PL"/>
        <w:rPr>
          <w:lang w:eastAsia="zh-CN"/>
        </w:rPr>
      </w:pPr>
      <w:r>
        <w:rPr>
          <w:lang w:eastAsia="zh-CN"/>
        </w:rPr>
        <w:tab/>
        <w:t>{ ID id-Coverage-Modification-Notification</w:t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 Coverage-Modification-Notification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}|</w:t>
      </w:r>
    </w:p>
    <w:p w14:paraId="2D8143E7" w14:textId="77777777" w:rsidR="003A519C" w:rsidRDefault="00AC7BC0">
      <w:pPr>
        <w:pStyle w:val="PL"/>
        <w:rPr>
          <w:lang w:eastAsia="zh-CN"/>
        </w:rPr>
      </w:pPr>
      <w:r>
        <w:rPr>
          <w:lang w:eastAsia="zh-CN"/>
        </w:rPr>
        <w:tab/>
        <w:t>{ ID id-gNB-DU-Name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 GNB-DU-Name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}|</w:t>
      </w:r>
    </w:p>
    <w:p w14:paraId="5316B714" w14:textId="77777777" w:rsidR="003A519C" w:rsidRDefault="00AC7BC0">
      <w:pPr>
        <w:pStyle w:val="PL"/>
        <w:rPr>
          <w:snapToGrid w:val="0"/>
          <w:lang w:eastAsia="zh-CN"/>
        </w:rPr>
      </w:pPr>
      <w:r>
        <w:rPr>
          <w:lang w:eastAsia="zh-CN"/>
        </w:rPr>
        <w:tab/>
        <w:t>{ ID id-Extended-GNB-DU-Name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 Extended-GNB-DU-Name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</w:t>
      </w:r>
      <w:r>
        <w:rPr>
          <w:snapToGrid w:val="0"/>
          <w:lang w:eastAsia="zh-CN"/>
        </w:rPr>
        <w:t>|</w:t>
      </w:r>
    </w:p>
    <w:p w14:paraId="297A6304" w14:textId="77777777" w:rsidR="003A519C" w:rsidRDefault="00AC7BC0">
      <w:pPr>
        <w:pStyle w:val="PL"/>
        <w:rPr>
          <w:lang w:eastAsia="zh-CN"/>
        </w:rPr>
      </w:pPr>
      <w:r>
        <w:rPr>
          <w:snapToGrid w:val="0"/>
          <w:lang w:eastAsia="zh-CN"/>
        </w:rPr>
        <w:tab/>
        <w:t>{ ID id-RRC-Terminating-IAB-Donor-Related-Info</w:t>
      </w:r>
      <w:r>
        <w:rPr>
          <w:snapToGrid w:val="0"/>
          <w:lang w:eastAsia="zh-CN"/>
        </w:rPr>
        <w:tab/>
        <w:t xml:space="preserve">CRITICALITY </w:t>
      </w:r>
      <w:r>
        <w:rPr>
          <w:rFonts w:hint="eastAsia"/>
          <w:snapToGrid w:val="0"/>
          <w:lang w:val="en-US" w:eastAsia="zh-CN"/>
        </w:rPr>
        <w:t>reject</w:t>
      </w:r>
      <w:r>
        <w:rPr>
          <w:snapToGrid w:val="0"/>
          <w:lang w:eastAsia="zh-CN"/>
        </w:rPr>
        <w:tab/>
        <w:t>TYPE RRC-Terminating-IAB-Donor-Related-Info</w:t>
      </w:r>
      <w:r>
        <w:rPr>
          <w:snapToGrid w:val="0"/>
          <w:lang w:eastAsia="zh-CN"/>
        </w:rPr>
        <w:tab/>
      </w:r>
      <w:r>
        <w:rPr>
          <w:snapToGrid w:val="0"/>
          <w:lang w:val="en-US" w:eastAsia="zh-CN"/>
        </w:rPr>
        <w:t xml:space="preserve">         </w:t>
      </w:r>
      <w:r>
        <w:rPr>
          <w:snapToGrid w:val="0"/>
          <w:lang w:eastAsia="zh-CN"/>
        </w:rPr>
        <w:t>PRESENCE optional }</w:t>
      </w:r>
      <w:r>
        <w:rPr>
          <w:lang w:eastAsia="zh-CN"/>
        </w:rPr>
        <w:t>|</w:t>
      </w:r>
    </w:p>
    <w:p w14:paraId="573567BE" w14:textId="2FF1D393" w:rsidR="003A519C" w:rsidRPr="00157872" w:rsidRDefault="00AC7BC0">
      <w:pPr>
        <w:pStyle w:val="PL"/>
        <w:rPr>
          <w:rFonts w:eastAsia="SimSun"/>
          <w:lang w:val="en-US"/>
          <w:rPrChange w:id="426" w:author="Ericsson (Rapporteur)" w:date="2025-04-25T16:11:00Z">
            <w:rPr>
              <w:rFonts w:eastAsia="SimSun"/>
            </w:rPr>
          </w:rPrChange>
        </w:rPr>
      </w:pPr>
      <w:r>
        <w:rPr>
          <w:snapToGrid w:val="0"/>
        </w:rPr>
        <w:tab/>
        <w:t>{ ID id-</w:t>
      </w:r>
      <w:r>
        <w:rPr>
          <w:snapToGrid w:val="0"/>
          <w:lang w:eastAsia="zh-CN"/>
        </w:rPr>
        <w:t>Mobile-</w:t>
      </w:r>
      <w:r>
        <w:rPr>
          <w:lang w:eastAsia="ja-JP"/>
        </w:rPr>
        <w:t>IAB-MTUserLocationInformation</w:t>
      </w:r>
      <w:r>
        <w:rPr>
          <w:lang w:val="en-US" w:eastAsia="zh-CN"/>
        </w:rPr>
        <w:t xml:space="preserve">    </w:t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  <w:lang w:val="en-US" w:eastAsia="zh-CN"/>
        </w:rPr>
        <w:t>TYPE Mobile-</w:t>
      </w:r>
      <w:r>
        <w:rPr>
          <w:lang w:eastAsia="ja-JP"/>
        </w:rPr>
        <w:t>IAB-MTUserLocationInformation</w:t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en-US" w:eastAsia="zh-CN"/>
        </w:rPr>
        <w:t xml:space="preserve">      </w:t>
      </w:r>
      <w:r>
        <w:rPr>
          <w:snapToGrid w:val="0"/>
        </w:rPr>
        <w:t>PRESENCE optional</w:t>
      </w:r>
      <w:r>
        <w:rPr>
          <w:snapToGrid w:val="0"/>
        </w:rPr>
        <w:tab/>
      </w:r>
      <w:del w:id="427" w:author="Ericsson (Rapporteur)" w:date="2025-04-25T16:11:00Z">
        <w:r w:rsidR="006654C8">
          <w:rPr>
            <w:snapToGrid w:val="0"/>
          </w:rPr>
          <w:delText>}</w:delText>
        </w:r>
        <w:r w:rsidR="006654C8">
          <w:rPr>
            <w:lang w:eastAsia="zh-CN"/>
          </w:rPr>
          <w:delText>,</w:delText>
        </w:r>
      </w:del>
      <w:ins w:id="428" w:author="Ericsson (Rapporteur)" w:date="2025-04-25T16:11:00Z">
        <w:r>
          <w:rPr>
            <w:snapToGrid w:val="0"/>
          </w:rPr>
          <w:t>}</w:t>
        </w:r>
        <w:r>
          <w:rPr>
            <w:rFonts w:eastAsia="SimSun" w:hint="eastAsia"/>
            <w:snapToGrid w:val="0"/>
            <w:lang w:val="en-US" w:eastAsia="zh-CN"/>
          </w:rPr>
          <w:t>|</w:t>
        </w:r>
      </w:ins>
    </w:p>
    <w:p w14:paraId="36D9D551" w14:textId="77777777" w:rsidR="003A519C" w:rsidRDefault="00AC7BC0">
      <w:pPr>
        <w:pStyle w:val="PL"/>
        <w:rPr>
          <w:ins w:id="429" w:author="Ericsson (Rapporteur)" w:date="2025-04-25T16:11:00Z"/>
          <w:lang w:eastAsia="zh-CN"/>
        </w:rPr>
      </w:pPr>
      <w:ins w:id="430" w:author="Ericsson (Rapporteur)" w:date="2025-04-25T16:11:00Z">
        <w:r>
          <w:rPr>
            <w:rFonts w:eastAsia="SimSun" w:hint="eastAsia"/>
            <w:snapToGrid w:val="0"/>
            <w:lang w:val="en-US" w:eastAsia="zh-CN"/>
          </w:rPr>
          <w:tab/>
          <w:t>{ ID id-</w:t>
        </w:r>
        <w:r>
          <w:rPr>
            <w:rFonts w:cs="Arial" w:hint="eastAsia"/>
            <w:szCs w:val="18"/>
            <w:lang w:val="en-US" w:eastAsia="zh-CN"/>
          </w:rPr>
          <w:t>Future-Coverage-Modification-Notification</w:t>
        </w:r>
        <w:r>
          <w:rPr>
            <w:lang w:eastAsia="zh-CN"/>
          </w:rPr>
          <w:tab/>
        </w:r>
        <w:r>
          <w:rPr>
            <w:lang w:eastAsia="zh-CN"/>
          </w:rPr>
          <w:tab/>
          <w:t>CRITICALITY ignore</w:t>
        </w:r>
        <w:r>
          <w:rPr>
            <w:lang w:eastAsia="zh-CN"/>
          </w:rPr>
          <w:tab/>
          <w:t xml:space="preserve">TYPE </w:t>
        </w:r>
        <w:r>
          <w:rPr>
            <w:rFonts w:hint="eastAsia"/>
            <w:lang w:val="en-US" w:eastAsia="zh-CN"/>
          </w:rPr>
          <w:t>Future-</w:t>
        </w:r>
        <w:r>
          <w:rPr>
            <w:lang w:eastAsia="zh-CN"/>
          </w:rPr>
          <w:t>Coverage-Modification-Notification</w:t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  <w:t>PRESENCE optional</w:t>
        </w:r>
        <w:r>
          <w:rPr>
            <w:lang w:eastAsia="zh-CN"/>
          </w:rPr>
          <w:tab/>
          <w:t>}</w:t>
        </w:r>
        <w:r>
          <w:rPr>
            <w:rFonts w:eastAsia="SimSun" w:hint="eastAsia"/>
            <w:snapToGrid w:val="0"/>
            <w:lang w:val="en-US" w:eastAsia="zh-CN"/>
          </w:rPr>
          <w:t>}</w:t>
        </w:r>
        <w:r>
          <w:rPr>
            <w:lang w:eastAsia="zh-CN"/>
          </w:rPr>
          <w:t>,</w:t>
        </w:r>
      </w:ins>
    </w:p>
    <w:p w14:paraId="5DD9507A" w14:textId="77777777" w:rsidR="003A519C" w:rsidRDefault="00AC7BC0">
      <w:pPr>
        <w:pStyle w:val="PL"/>
      </w:pPr>
      <w:r>
        <w:tab/>
        <w:t>...</w:t>
      </w:r>
    </w:p>
    <w:p w14:paraId="74F1402B" w14:textId="77777777" w:rsidR="003A519C" w:rsidRDefault="00AC7BC0">
      <w:pPr>
        <w:pStyle w:val="PL"/>
        <w:rPr>
          <w:lang w:eastAsia="zh-CN"/>
        </w:rPr>
      </w:pPr>
      <w:r>
        <w:t xml:space="preserve">} </w:t>
      </w:r>
    </w:p>
    <w:p w14:paraId="6637A861" w14:textId="77777777" w:rsidR="003A519C" w:rsidRDefault="003A519C"/>
    <w:p w14:paraId="00438DB3" w14:textId="77777777" w:rsidR="003A519C" w:rsidRDefault="00AC7BC0">
      <w:pPr>
        <w:pStyle w:val="FirstChange"/>
      </w:pPr>
      <w:r>
        <w:t>&lt;&lt;&lt;&lt;&lt;&lt;&lt;&lt;&lt;&lt;&lt;&lt;&lt;&lt;&lt;&lt;&lt;&lt;&lt;&lt;</w:t>
      </w:r>
      <w:r>
        <w:rPr>
          <w:rFonts w:eastAsia="SimSun" w:hint="eastAsia"/>
          <w:lang w:val="en-US" w:eastAsia="zh-CN"/>
        </w:rPr>
        <w:t>Skipped Unchanged part</w:t>
      </w:r>
      <w:r>
        <w:t xml:space="preserve"> &gt;&gt;&gt;&gt;&gt;&gt;&gt;&gt;&gt;&gt;&gt;&gt;&gt;&gt;&gt;&gt;&gt;&gt;&gt;&gt;</w:t>
      </w:r>
    </w:p>
    <w:p w14:paraId="3A9FB431" w14:textId="77777777" w:rsidR="003A519C" w:rsidRDefault="00AC7BC0">
      <w:pPr>
        <w:pStyle w:val="PL"/>
      </w:pPr>
      <w:r>
        <w:t>-- **************************************************************</w:t>
      </w:r>
    </w:p>
    <w:p w14:paraId="1BD07D11" w14:textId="77777777" w:rsidR="003A519C" w:rsidRDefault="00AC7BC0">
      <w:pPr>
        <w:pStyle w:val="PL"/>
      </w:pPr>
      <w:r>
        <w:t>--</w:t>
      </w:r>
    </w:p>
    <w:p w14:paraId="285ABF0F" w14:textId="77777777" w:rsidR="003A519C" w:rsidRDefault="00AC7BC0">
      <w:pPr>
        <w:pStyle w:val="PL"/>
        <w:outlineLvl w:val="3"/>
      </w:pPr>
      <w:r>
        <w:t>-- GNB-CU CONFIGURATION UPDATE ELEMENTARY PROCEDURE</w:t>
      </w:r>
    </w:p>
    <w:p w14:paraId="3C6059AC" w14:textId="77777777" w:rsidR="003A519C" w:rsidRDefault="00AC7BC0">
      <w:pPr>
        <w:pStyle w:val="PL"/>
      </w:pPr>
      <w:r>
        <w:t>--</w:t>
      </w:r>
    </w:p>
    <w:p w14:paraId="575CF04D" w14:textId="77777777" w:rsidR="003A519C" w:rsidRDefault="00AC7BC0">
      <w:pPr>
        <w:pStyle w:val="PL"/>
      </w:pPr>
      <w:r>
        <w:t>-- **************************************************************</w:t>
      </w:r>
    </w:p>
    <w:p w14:paraId="237BAB7E" w14:textId="77777777" w:rsidR="003A519C" w:rsidRDefault="003A519C">
      <w:pPr>
        <w:pStyle w:val="PL"/>
      </w:pPr>
    </w:p>
    <w:p w14:paraId="5A6EBB5E" w14:textId="77777777" w:rsidR="003A519C" w:rsidRDefault="00AC7BC0">
      <w:pPr>
        <w:pStyle w:val="PL"/>
      </w:pPr>
      <w:r>
        <w:t>-- **************************************************************</w:t>
      </w:r>
    </w:p>
    <w:p w14:paraId="6516E0A2" w14:textId="77777777" w:rsidR="003A519C" w:rsidRDefault="00AC7BC0">
      <w:pPr>
        <w:pStyle w:val="PL"/>
      </w:pPr>
      <w:r>
        <w:t>--</w:t>
      </w:r>
    </w:p>
    <w:p w14:paraId="39B49EBD" w14:textId="77777777" w:rsidR="003A519C" w:rsidRDefault="00AC7BC0">
      <w:pPr>
        <w:pStyle w:val="PL"/>
        <w:outlineLvl w:val="4"/>
      </w:pPr>
      <w:r>
        <w:t>-- GNB-CU CONFIGURATION UPDATE</w:t>
      </w:r>
    </w:p>
    <w:p w14:paraId="613A841C" w14:textId="77777777" w:rsidR="003A519C" w:rsidRDefault="00AC7BC0">
      <w:pPr>
        <w:pStyle w:val="PL"/>
      </w:pPr>
      <w:r>
        <w:t>--</w:t>
      </w:r>
    </w:p>
    <w:p w14:paraId="1CEB2301" w14:textId="77777777" w:rsidR="003A519C" w:rsidRDefault="00AC7BC0">
      <w:pPr>
        <w:pStyle w:val="PL"/>
      </w:pPr>
      <w:r>
        <w:t>-- **************************************************************</w:t>
      </w:r>
    </w:p>
    <w:p w14:paraId="03AAA85F" w14:textId="77777777" w:rsidR="003A519C" w:rsidRDefault="003A519C">
      <w:pPr>
        <w:pStyle w:val="PL"/>
      </w:pPr>
    </w:p>
    <w:p w14:paraId="4509F12B" w14:textId="77777777" w:rsidR="003A519C" w:rsidRDefault="00AC7BC0">
      <w:pPr>
        <w:pStyle w:val="PL"/>
      </w:pPr>
      <w:r>
        <w:t>GNBCUConfigurationUpdate ::= SEQUENCE {</w:t>
      </w:r>
    </w:p>
    <w:p w14:paraId="2975E25A" w14:textId="77777777" w:rsidR="003A519C" w:rsidRDefault="00AC7BC0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GNBCUConfigurationUpdateIEs} },</w:t>
      </w:r>
    </w:p>
    <w:p w14:paraId="2A796778" w14:textId="77777777" w:rsidR="003A519C" w:rsidRDefault="00AC7BC0">
      <w:pPr>
        <w:pStyle w:val="PL"/>
      </w:pPr>
      <w:r>
        <w:tab/>
        <w:t>...</w:t>
      </w:r>
    </w:p>
    <w:p w14:paraId="0E833918" w14:textId="77777777" w:rsidR="003A519C" w:rsidRDefault="00AC7BC0">
      <w:pPr>
        <w:pStyle w:val="PL"/>
      </w:pPr>
      <w:r>
        <w:t>}</w:t>
      </w:r>
    </w:p>
    <w:p w14:paraId="5B3200AB" w14:textId="77777777" w:rsidR="003A519C" w:rsidRDefault="003A519C">
      <w:pPr>
        <w:pStyle w:val="PL"/>
      </w:pPr>
    </w:p>
    <w:p w14:paraId="28508DBE" w14:textId="77777777" w:rsidR="003A519C" w:rsidRDefault="00AC7BC0">
      <w:pPr>
        <w:pStyle w:val="PL"/>
        <w:rPr>
          <w:rFonts w:eastAsia="SimSun"/>
        </w:rPr>
      </w:pPr>
      <w:r>
        <w:t>GNBCUConfigurationUpdateIEs F1AP-PROTOCOL-IES ::= {</w:t>
      </w:r>
    </w:p>
    <w:p w14:paraId="355A81E6" w14:textId="77777777" w:rsidR="003A519C" w:rsidRDefault="00AC7BC0">
      <w:pPr>
        <w:pStyle w:val="PL"/>
      </w:pPr>
      <w:r>
        <w:rPr>
          <w:rFonts w:eastAsia="SimSun"/>
        </w:rPr>
        <w:tab/>
        <w:t>{ ID id-TransactionID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CRITICALITY reject</w:t>
      </w:r>
      <w:r>
        <w:rPr>
          <w:rFonts w:eastAsia="SimSun"/>
        </w:rPr>
        <w:tab/>
        <w:t>TYPE</w:t>
      </w:r>
      <w:r>
        <w:rPr>
          <w:rFonts w:eastAsia="SimSun"/>
        </w:rPr>
        <w:tab/>
        <w:t>TransactionID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PRESENCE mandatory</w:t>
      </w:r>
      <w:r>
        <w:rPr>
          <w:rFonts w:eastAsia="SimSun"/>
        </w:rPr>
        <w:tab/>
        <w:t>}|</w:t>
      </w:r>
    </w:p>
    <w:p w14:paraId="6C362028" w14:textId="77777777" w:rsidR="003A519C" w:rsidRDefault="00AC7BC0">
      <w:pPr>
        <w:pStyle w:val="PL"/>
      </w:pPr>
      <w:r>
        <w:tab/>
        <w:t>{ ID id-Cells-to-be-Activated-List</w:t>
      </w:r>
      <w:r>
        <w:tab/>
      </w:r>
      <w:r>
        <w:tab/>
      </w:r>
      <w:r>
        <w:tab/>
      </w:r>
      <w:r>
        <w:tab/>
        <w:t>CRITICALITY reject</w:t>
      </w:r>
      <w:r>
        <w:tab/>
        <w:t>TYPE</w:t>
      </w:r>
      <w:r>
        <w:tab/>
        <w:t>Cells-to-be-Activated-List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737C82EF" w14:textId="77777777" w:rsidR="003A519C" w:rsidRDefault="00AC7BC0">
      <w:pPr>
        <w:pStyle w:val="PL"/>
      </w:pPr>
      <w:r>
        <w:tab/>
        <w:t>{ ID id-Cells-to-be-Deactivated-List</w:t>
      </w:r>
      <w:r>
        <w:tab/>
      </w:r>
      <w:r>
        <w:tab/>
      </w:r>
      <w:r>
        <w:tab/>
        <w:t>CRITICALITY reject</w:t>
      </w:r>
      <w:r>
        <w:tab/>
        <w:t>TYPE</w:t>
      </w:r>
      <w:r>
        <w:tab/>
        <w:t>Cells-to-be-Deactivated-List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0AB7F3F4" w14:textId="77777777" w:rsidR="003A519C" w:rsidRDefault="00AC7BC0">
      <w:pPr>
        <w:pStyle w:val="PL"/>
      </w:pPr>
      <w:r>
        <w:tab/>
        <w:t>{ ID id-GNB-CU-TNL-Association-To-Add-List</w:t>
      </w:r>
      <w:r>
        <w:tab/>
      </w:r>
      <w:r>
        <w:tab/>
        <w:t>CRITICALITY ignore</w:t>
      </w:r>
      <w:r>
        <w:tab/>
        <w:t>TYPE</w:t>
      </w:r>
      <w:r>
        <w:tab/>
        <w:t>GNB-CU-TNL-Association-To-Add-List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4E16851F" w14:textId="77777777" w:rsidR="003A519C" w:rsidRDefault="00AC7BC0">
      <w:pPr>
        <w:pStyle w:val="PL"/>
      </w:pPr>
      <w:r>
        <w:tab/>
        <w:t>{ ID id-GNB-CU-TNL-Association-To-Remove-List</w:t>
      </w:r>
      <w:r>
        <w:tab/>
        <w:t>CRITICALITY ignore</w:t>
      </w:r>
      <w:r>
        <w:tab/>
        <w:t>TYPE</w:t>
      </w:r>
      <w:r>
        <w:tab/>
        <w:t>GNB-CU-TNL-Association-To-Remove-List</w:t>
      </w:r>
      <w:r>
        <w:tab/>
      </w:r>
      <w:r>
        <w:tab/>
      </w:r>
      <w:r>
        <w:tab/>
        <w:t>PRESENCE optional</w:t>
      </w:r>
      <w:r>
        <w:tab/>
        <w:t>}|</w:t>
      </w:r>
    </w:p>
    <w:p w14:paraId="50FDD9EA" w14:textId="77777777" w:rsidR="003A519C" w:rsidRDefault="00AC7BC0">
      <w:pPr>
        <w:pStyle w:val="PL"/>
      </w:pPr>
      <w:r>
        <w:tab/>
        <w:t>{ ID id-GNB-CU-TNL-Association-To-Update-List</w:t>
      </w:r>
      <w:r>
        <w:tab/>
        <w:t>CRITICALITY ignore</w:t>
      </w:r>
      <w:r>
        <w:tab/>
        <w:t>TYPE</w:t>
      </w:r>
      <w:r>
        <w:tab/>
        <w:t>GNB-CU-TNL-Association-To-Update-List</w:t>
      </w:r>
      <w:r>
        <w:tab/>
      </w:r>
      <w:r>
        <w:tab/>
      </w:r>
      <w:r>
        <w:tab/>
        <w:t>PRESENCE optional</w:t>
      </w:r>
      <w:r>
        <w:tab/>
        <w:t>}|</w:t>
      </w:r>
    </w:p>
    <w:p w14:paraId="359DD62D" w14:textId="77777777" w:rsidR="003A519C" w:rsidRDefault="00AC7BC0">
      <w:pPr>
        <w:pStyle w:val="PL"/>
      </w:pPr>
      <w:r>
        <w:tab/>
        <w:t>{ ID id-Cells-to-be-Barred-List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</w:t>
      </w:r>
      <w:r>
        <w:tab/>
        <w:t>Cells-to-be-Barred-List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032E52F8" w14:textId="77777777" w:rsidR="003A519C" w:rsidRDefault="00AC7BC0">
      <w:pPr>
        <w:pStyle w:val="PL"/>
      </w:pPr>
      <w:r>
        <w:tab/>
        <w:t>{ ID id-Protected-EUTRA-Resources-List</w:t>
      </w:r>
      <w:r>
        <w:tab/>
      </w:r>
      <w:r>
        <w:tab/>
      </w:r>
      <w:r>
        <w:tab/>
        <w:t>CRITICALITY reject</w:t>
      </w:r>
      <w:r>
        <w:tab/>
        <w:t>TYPE</w:t>
      </w:r>
      <w:r>
        <w:tab/>
        <w:t>Protected-EUTRA-Resources-List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2331A6AC" w14:textId="77777777" w:rsidR="003A519C" w:rsidRDefault="00AC7BC0">
      <w:pPr>
        <w:pStyle w:val="PL"/>
      </w:pPr>
      <w:r>
        <w:tab/>
        <w:t>{ ID id-Neighbour-Cell-Information-List</w:t>
      </w:r>
      <w:r>
        <w:tab/>
      </w:r>
      <w:r>
        <w:tab/>
      </w:r>
      <w:r>
        <w:tab/>
        <w:t>CRITICALITY ignore</w:t>
      </w:r>
      <w:r>
        <w:tab/>
        <w:t>TYPE</w:t>
      </w:r>
      <w:r>
        <w:tab/>
        <w:t>Neighbour-Cell-Information-List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42D3DF44" w14:textId="77777777" w:rsidR="003A519C" w:rsidRDefault="00AC7BC0">
      <w:pPr>
        <w:pStyle w:val="PL"/>
      </w:pPr>
      <w:r>
        <w:tab/>
        <w:t>{ ID id-Transport-Layer-Address-Info</w:t>
      </w:r>
      <w:r>
        <w:tab/>
      </w:r>
      <w:r>
        <w:tab/>
      </w:r>
      <w:r>
        <w:tab/>
        <w:t>CRITICALITY ignore</w:t>
      </w:r>
      <w:r>
        <w:tab/>
        <w:t>TYPE</w:t>
      </w:r>
      <w:r>
        <w:tab/>
        <w:t>Transport-Layer-Address-Info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552908D2" w14:textId="77777777" w:rsidR="003A519C" w:rsidRDefault="00AC7BC0">
      <w:pPr>
        <w:pStyle w:val="PL"/>
      </w:pPr>
      <w:r>
        <w:tab/>
        <w:t>{ ID id-UL-BH-Non-UP-Traffic-Mapping</w:t>
      </w:r>
      <w:r>
        <w:tab/>
      </w:r>
      <w:r>
        <w:tab/>
      </w:r>
      <w:r>
        <w:tab/>
        <w:t>CRITICALITY reject</w:t>
      </w:r>
      <w:r>
        <w:tab/>
        <w:t>TYPE</w:t>
      </w:r>
      <w:r>
        <w:tab/>
        <w:t>UL-BH-Non-UP-Traffic-Mapping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22444751" w14:textId="77777777" w:rsidR="003A519C" w:rsidRDefault="00AC7BC0">
      <w:pPr>
        <w:pStyle w:val="PL"/>
      </w:pPr>
      <w:r>
        <w:tab/>
        <w:t>{ ID id-BAPAddress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CRITICALITY ignore  TYPE </w:t>
      </w:r>
      <w:r>
        <w:tab/>
        <w:t>BAPAddress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3070BEE6" w14:textId="77777777" w:rsidR="003A519C" w:rsidRDefault="00AC7BC0">
      <w:pPr>
        <w:pStyle w:val="PL"/>
        <w:rPr>
          <w:lang w:eastAsia="zh-CN"/>
        </w:rPr>
      </w:pPr>
      <w:r>
        <w:rPr>
          <w:lang w:eastAsia="zh-CN"/>
        </w:rPr>
        <w:tab/>
        <w:t>{ ID id-CCO-Assistance-Information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 xml:space="preserve">TYPE </w:t>
      </w:r>
      <w:r>
        <w:rPr>
          <w:lang w:eastAsia="zh-CN"/>
        </w:rPr>
        <w:tab/>
        <w:t>CCO-Assistance-Information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}|</w:t>
      </w:r>
    </w:p>
    <w:p w14:paraId="70585A8A" w14:textId="77777777" w:rsidR="003A519C" w:rsidRDefault="00AC7BC0">
      <w:pPr>
        <w:pStyle w:val="PL"/>
        <w:rPr>
          <w:lang w:eastAsia="zh-CN"/>
        </w:rPr>
      </w:pPr>
      <w:r>
        <w:rPr>
          <w:lang w:eastAsia="zh-CN"/>
        </w:rPr>
        <w:tab/>
        <w:t>{ ID id-CellsForSON-List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</w:t>
      </w:r>
      <w:r>
        <w:rPr>
          <w:lang w:eastAsia="zh-CN"/>
        </w:rPr>
        <w:tab/>
        <w:t>CellsForSON-List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 }|</w:t>
      </w:r>
    </w:p>
    <w:p w14:paraId="089649EF" w14:textId="77777777" w:rsidR="003A519C" w:rsidRDefault="00AC7BC0">
      <w:pPr>
        <w:pStyle w:val="PL"/>
        <w:rPr>
          <w:lang w:eastAsia="zh-CN"/>
        </w:rPr>
      </w:pPr>
      <w:r>
        <w:rPr>
          <w:lang w:eastAsia="zh-CN"/>
        </w:rPr>
        <w:tab/>
        <w:t>{ ID id-gNB-CU-Name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</w:t>
      </w:r>
      <w:r>
        <w:rPr>
          <w:lang w:eastAsia="zh-CN"/>
        </w:rPr>
        <w:tab/>
        <w:t>GNB-CU-Name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}|</w:t>
      </w:r>
    </w:p>
    <w:p w14:paraId="089F1B96" w14:textId="77777777" w:rsidR="003A519C" w:rsidRDefault="00AC7BC0">
      <w:pPr>
        <w:pStyle w:val="PL"/>
        <w:rPr>
          <w:lang w:eastAsia="zh-CN"/>
        </w:rPr>
      </w:pPr>
      <w:r>
        <w:rPr>
          <w:lang w:eastAsia="zh-CN"/>
        </w:rPr>
        <w:tab/>
        <w:t>{ ID id-Extended-GNB-CU-Name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</w:t>
      </w:r>
      <w:r>
        <w:rPr>
          <w:lang w:eastAsia="zh-CN"/>
        </w:rPr>
        <w:tab/>
        <w:t>Extended-GNB-CU-Name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}|</w:t>
      </w:r>
    </w:p>
    <w:p w14:paraId="5AF20116" w14:textId="6B4E83E5" w:rsidR="003A519C" w:rsidRPr="00157872" w:rsidRDefault="00AC7BC0">
      <w:pPr>
        <w:pStyle w:val="PL"/>
        <w:rPr>
          <w:rFonts w:eastAsia="SimSun"/>
          <w:lang w:val="en-US"/>
          <w:rPrChange w:id="431" w:author="Ericsson (Rapporteur)" w:date="2025-04-25T16:11:00Z">
            <w:rPr>
              <w:rFonts w:eastAsia="SimSun"/>
            </w:rPr>
          </w:rPrChange>
        </w:rPr>
      </w:pPr>
      <w:r>
        <w:tab/>
        <w:t>{ ID id-Cells-Allowed-to-be-Deactivated-List</w:t>
      </w:r>
      <w:r>
        <w:tab/>
      </w:r>
      <w:r>
        <w:tab/>
      </w:r>
      <w:r>
        <w:tab/>
        <w:t>CRITICALITY ignore</w:t>
      </w:r>
      <w:r>
        <w:tab/>
        <w:t>TYPE</w:t>
      </w:r>
      <w:r>
        <w:tab/>
        <w:t>Cells-Allowed-to-be-Deactivated-List</w:t>
      </w:r>
      <w:r>
        <w:tab/>
      </w:r>
      <w:r>
        <w:tab/>
        <w:t>PRESENCE optional</w:t>
      </w:r>
      <w:r>
        <w:tab/>
      </w:r>
      <w:del w:id="432" w:author="Ericsson (Rapporteur)" w:date="2025-04-25T16:11:00Z">
        <w:r w:rsidR="006654C8">
          <w:delText>},</w:delText>
        </w:r>
      </w:del>
      <w:ins w:id="433" w:author="Ericsson (Rapporteur)" w:date="2025-04-25T16:11:00Z">
        <w:r>
          <w:t>}</w:t>
        </w:r>
        <w:r>
          <w:rPr>
            <w:rFonts w:eastAsia="SimSun" w:hint="eastAsia"/>
            <w:lang w:val="en-US" w:eastAsia="zh-CN"/>
          </w:rPr>
          <w:t>|</w:t>
        </w:r>
      </w:ins>
    </w:p>
    <w:p w14:paraId="1120A0A8" w14:textId="77777777" w:rsidR="003A519C" w:rsidRDefault="00AC7BC0">
      <w:pPr>
        <w:pStyle w:val="PL"/>
        <w:rPr>
          <w:ins w:id="434" w:author="Ericsson (Rapporteur)" w:date="2025-04-25T16:11:00Z"/>
        </w:rPr>
      </w:pPr>
      <w:ins w:id="435" w:author="Ericsson (Rapporteur)" w:date="2025-04-25T16:11:00Z">
        <w:r>
          <w:rPr>
            <w:rFonts w:eastAsia="SimSun" w:hint="eastAsia"/>
            <w:lang w:val="en-US" w:eastAsia="zh-CN"/>
          </w:rPr>
          <w:lastRenderedPageBreak/>
          <w:tab/>
        </w:r>
        <w:r>
          <w:rPr>
            <w:lang w:eastAsia="zh-CN"/>
          </w:rPr>
          <w:t>{ ID id-</w:t>
        </w:r>
        <w:r>
          <w:rPr>
            <w:rFonts w:hint="eastAsia"/>
            <w:lang w:val="en-US" w:eastAsia="zh-CN"/>
          </w:rPr>
          <w:t>Predicted-</w:t>
        </w:r>
        <w:r>
          <w:rPr>
            <w:lang w:eastAsia="zh-CN"/>
          </w:rPr>
          <w:t>CCO-Assistance-Information</w:t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  <w:t>CRITICALITY ignore</w:t>
        </w:r>
        <w:r>
          <w:rPr>
            <w:lang w:eastAsia="zh-CN"/>
          </w:rPr>
          <w:tab/>
          <w:t xml:space="preserve">TYPE </w:t>
        </w:r>
        <w:r>
          <w:rPr>
            <w:lang w:eastAsia="zh-CN"/>
          </w:rPr>
          <w:tab/>
        </w:r>
        <w:r>
          <w:rPr>
            <w:rFonts w:hint="eastAsia"/>
            <w:lang w:val="en-US" w:eastAsia="zh-CN"/>
          </w:rPr>
          <w:t>Predicted-</w:t>
        </w:r>
        <w:r>
          <w:rPr>
            <w:lang w:eastAsia="zh-CN"/>
          </w:rPr>
          <w:t>CCO-Assistance-Information</w:t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  <w:t>PRESENCE optional</w:t>
        </w:r>
        <w:r>
          <w:rPr>
            <w:lang w:eastAsia="zh-CN"/>
          </w:rPr>
          <w:tab/>
          <w:t>}</w:t>
        </w:r>
        <w:r>
          <w:t>,</w:t>
        </w:r>
      </w:ins>
    </w:p>
    <w:p w14:paraId="2BC00395" w14:textId="77777777" w:rsidR="003A519C" w:rsidRDefault="00AC7BC0">
      <w:pPr>
        <w:pStyle w:val="PL"/>
      </w:pPr>
      <w:r>
        <w:tab/>
        <w:t>...</w:t>
      </w:r>
    </w:p>
    <w:p w14:paraId="0056279A" w14:textId="77777777" w:rsidR="003A519C" w:rsidRDefault="00AC7BC0">
      <w:pPr>
        <w:pStyle w:val="PL"/>
      </w:pPr>
      <w:r>
        <w:t xml:space="preserve">} </w:t>
      </w:r>
    </w:p>
    <w:p w14:paraId="0439E277" w14:textId="77777777" w:rsidR="003A519C" w:rsidRDefault="003A519C">
      <w:pPr>
        <w:pStyle w:val="PL"/>
      </w:pPr>
    </w:p>
    <w:p w14:paraId="3BB1A674" w14:textId="77777777" w:rsidR="003A519C" w:rsidRDefault="003A519C"/>
    <w:p w14:paraId="294B9355" w14:textId="77777777" w:rsidR="003A519C" w:rsidRDefault="00AC7BC0">
      <w:pPr>
        <w:pStyle w:val="Heading3"/>
      </w:pPr>
      <w:bookmarkStart w:id="436" w:name="_Toc66289739"/>
      <w:bookmarkStart w:id="437" w:name="_Toc81383596"/>
      <w:bookmarkStart w:id="438" w:name="_Toc20956003"/>
      <w:bookmarkStart w:id="439" w:name="_Toc175589549"/>
      <w:bookmarkStart w:id="440" w:name="_Toc51763908"/>
      <w:bookmarkStart w:id="441" w:name="_Toc88658230"/>
      <w:bookmarkStart w:id="442" w:name="_Toc106110436"/>
      <w:bookmarkStart w:id="443" w:name="_Toc36557066"/>
      <w:bookmarkStart w:id="444" w:name="_Toc29893129"/>
      <w:bookmarkStart w:id="445" w:name="_Toc97911142"/>
      <w:bookmarkStart w:id="446" w:name="_Toc105511364"/>
      <w:bookmarkStart w:id="447" w:name="_Toc120124734"/>
      <w:bookmarkStart w:id="448" w:name="_Toc45832586"/>
      <w:bookmarkStart w:id="449" w:name="_Toc105927896"/>
      <w:bookmarkStart w:id="450" w:name="_Toc64449080"/>
      <w:bookmarkStart w:id="451" w:name="_Toc99038966"/>
      <w:bookmarkStart w:id="452" w:name="_Toc74154852"/>
      <w:bookmarkStart w:id="453" w:name="_Toc113835878"/>
      <w:bookmarkStart w:id="454" w:name="_Toc99731229"/>
      <w:r>
        <w:t>9.4.5</w:t>
      </w:r>
      <w:r>
        <w:tab/>
        <w:t>Information Element Definitions</w:t>
      </w:r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</w:p>
    <w:p w14:paraId="535FF9B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 xml:space="preserve">-- ASN1START </w:t>
      </w:r>
    </w:p>
    <w:p w14:paraId="23FCF45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A37AE2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520557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-- Information Element Definitions</w:t>
      </w:r>
    </w:p>
    <w:p w14:paraId="447AE35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9711E4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3A48707" w14:textId="77777777" w:rsidR="003A519C" w:rsidRDefault="003A519C">
      <w:pPr>
        <w:pStyle w:val="PL"/>
        <w:rPr>
          <w:snapToGrid w:val="0"/>
        </w:rPr>
      </w:pPr>
    </w:p>
    <w:p w14:paraId="19DCF89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F1AP-IEs {</w:t>
      </w:r>
    </w:p>
    <w:p w14:paraId="4D3901D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 w14:paraId="1F09225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ngran-access (22) modules (3) f1ap (3) version1 (1) f1ap-IEs (2) }</w:t>
      </w:r>
    </w:p>
    <w:p w14:paraId="3C7695FB" w14:textId="77777777" w:rsidR="003A519C" w:rsidRDefault="003A519C">
      <w:pPr>
        <w:pStyle w:val="PL"/>
        <w:rPr>
          <w:snapToGrid w:val="0"/>
        </w:rPr>
      </w:pPr>
    </w:p>
    <w:p w14:paraId="2C64912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 xml:space="preserve">DEFINITIONS AUTOMATIC TAGS ::= </w:t>
      </w:r>
    </w:p>
    <w:p w14:paraId="29207BC0" w14:textId="77777777" w:rsidR="003A519C" w:rsidRDefault="003A519C">
      <w:pPr>
        <w:pStyle w:val="PL"/>
        <w:rPr>
          <w:snapToGrid w:val="0"/>
        </w:rPr>
      </w:pPr>
    </w:p>
    <w:p w14:paraId="5E3849A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BEGIN</w:t>
      </w:r>
    </w:p>
    <w:p w14:paraId="306E1110" w14:textId="77777777" w:rsidR="003A519C" w:rsidRDefault="003A519C">
      <w:pPr>
        <w:pStyle w:val="PL"/>
        <w:rPr>
          <w:snapToGrid w:val="0"/>
        </w:rPr>
      </w:pPr>
    </w:p>
    <w:p w14:paraId="09916FA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snapToGrid w:val="0"/>
        </w:rPr>
        <w:t>IMPORTS</w:t>
      </w:r>
    </w:p>
    <w:p w14:paraId="2B750F2B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id-gNB-CUSystemInformation,</w:t>
      </w:r>
    </w:p>
    <w:p w14:paraId="44D3B29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id-HandoverPreparationInformation,</w:t>
      </w:r>
    </w:p>
    <w:p w14:paraId="08785AFA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id-TAISliceSupportList,</w:t>
      </w:r>
    </w:p>
    <w:p w14:paraId="0C46DAC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id-RANAC,</w:t>
      </w:r>
    </w:p>
    <w:p w14:paraId="1544A3D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id-BearerTypeChange,</w:t>
      </w:r>
    </w:p>
    <w:p w14:paraId="054F5ABD" w14:textId="77777777" w:rsidR="003A519C" w:rsidRDefault="00AC7BC0">
      <w:pPr>
        <w:pStyle w:val="PL"/>
        <w:rPr>
          <w:rFonts w:eastAsia="SimSun"/>
        </w:rPr>
      </w:pPr>
      <w:r>
        <w:rPr>
          <w:rFonts w:eastAsia="SimSun"/>
        </w:rPr>
        <w:tab/>
        <w:t>id-Coverage-Modification-Cause,</w:t>
      </w:r>
    </w:p>
    <w:p w14:paraId="5058A50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id-Cell-Direction,</w:t>
      </w:r>
    </w:p>
    <w:p w14:paraId="73BFE95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id-Cell-Type,</w:t>
      </w:r>
    </w:p>
    <w:p w14:paraId="24687D3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id-CellGroupConfig,</w:t>
      </w:r>
    </w:p>
    <w:p w14:paraId="579948BA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id-AvailablePLMNList,</w:t>
      </w:r>
    </w:p>
    <w:p w14:paraId="2E87F0EC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id-PDUSessionID,</w:t>
      </w:r>
    </w:p>
    <w:p w14:paraId="3032500C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 xml:space="preserve">id-ULPDUSessionAggregateMaximumBitRate, </w:t>
      </w:r>
    </w:p>
    <w:p w14:paraId="1535ACA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id-DC-Based-Duplication-Configured,</w:t>
      </w:r>
    </w:p>
    <w:p w14:paraId="472E84A0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</w:rPr>
        <w:tab/>
        <w:t>id-DC-Based-Duplication-Activation,</w:t>
      </w:r>
    </w:p>
    <w:p w14:paraId="5EA2B9C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id-Duplication-Activation,</w:t>
      </w:r>
    </w:p>
    <w:p w14:paraId="23BED8D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rPr>
          <w:snapToGrid w:val="0"/>
          <w:lang w:eastAsia="zh-CN"/>
        </w:rPr>
        <w:t>DL</w:t>
      </w:r>
      <w:r>
        <w:rPr>
          <w:rFonts w:eastAsia="SimSun"/>
          <w:snapToGrid w:val="0"/>
        </w:rPr>
        <w:t>PDCPSNLength,</w:t>
      </w:r>
    </w:p>
    <w:p w14:paraId="6B91BB7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id-ULPDCPSNLength,</w:t>
      </w:r>
    </w:p>
    <w:p w14:paraId="50D1E51A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id-RLC-Status,</w:t>
      </w:r>
    </w:p>
    <w:p w14:paraId="1F4EEFB0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id-MeasurementTimingConfiguration,</w:t>
      </w:r>
    </w:p>
    <w:p w14:paraId="324DF33A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</w:rPr>
        <w:tab/>
        <w:t>id-DRB-Information,</w:t>
      </w:r>
    </w:p>
    <w:p w14:paraId="7378CC1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id-QoSFlowMappingIndication,</w:t>
      </w:r>
    </w:p>
    <w:p w14:paraId="7C397367" w14:textId="77777777" w:rsidR="003A519C" w:rsidRDefault="00AC7BC0">
      <w:pPr>
        <w:pStyle w:val="PL"/>
      </w:pPr>
      <w:r>
        <w:rPr>
          <w:snapToGrid w:val="0"/>
        </w:rPr>
        <w:tab/>
      </w:r>
      <w:r>
        <w:t>id-ServingCellMO,</w:t>
      </w:r>
    </w:p>
    <w:p w14:paraId="430D1E58" w14:textId="77777777" w:rsidR="003A519C" w:rsidRDefault="00AC7BC0">
      <w:pPr>
        <w:pStyle w:val="PL"/>
      </w:pPr>
      <w:r>
        <w:tab/>
        <w:t>id-RLCMode,</w:t>
      </w:r>
    </w:p>
    <w:p w14:paraId="6951ED68" w14:textId="77777777" w:rsidR="003A519C" w:rsidRDefault="00AC7BC0">
      <w:pPr>
        <w:pStyle w:val="PL"/>
      </w:pPr>
      <w:r>
        <w:tab/>
        <w:t>id-ExtendedServedPLMNs-List,</w:t>
      </w:r>
    </w:p>
    <w:p w14:paraId="070DAE03" w14:textId="77777777" w:rsidR="003A519C" w:rsidRDefault="00AC7BC0">
      <w:pPr>
        <w:pStyle w:val="PL"/>
      </w:pPr>
      <w:r>
        <w:tab/>
        <w:t>id-ExtendedAvailablePLMN-List,</w:t>
      </w:r>
    </w:p>
    <w:p w14:paraId="32D96CE7" w14:textId="77777777" w:rsidR="003A519C" w:rsidRDefault="00AC7BC0">
      <w:pPr>
        <w:pStyle w:val="PL"/>
        <w:rPr>
          <w:rFonts w:eastAsia="SimSun"/>
          <w:snapToGrid w:val="0"/>
        </w:rPr>
      </w:pPr>
      <w:r>
        <w:tab/>
        <w:t>id-DRX-LongCycleStartOffset,</w:t>
      </w:r>
    </w:p>
    <w:p w14:paraId="5A339C2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id-SelectedBandCombinationIndex,</w:t>
      </w:r>
    </w:p>
    <w:p w14:paraId="08FA73E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id-SelectedFeatureSetEntryIndex,</w:t>
      </w:r>
    </w:p>
    <w:p w14:paraId="0B3C9EA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id-Ph-InfoSCG,</w:t>
      </w:r>
    </w:p>
    <w:p w14:paraId="2F9E9E85" w14:textId="77777777" w:rsidR="003A519C" w:rsidRDefault="00AC7BC0">
      <w:pPr>
        <w:pStyle w:val="PL"/>
      </w:pPr>
      <w:r>
        <w:rPr>
          <w:rFonts w:eastAsia="SimSun"/>
          <w:snapToGrid w:val="0"/>
        </w:rPr>
        <w:tab/>
      </w:r>
      <w:r>
        <w:t>id-latest-RRC-Version-Enhanced,</w:t>
      </w:r>
    </w:p>
    <w:p w14:paraId="73341CD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id-RequestedBandCombinationIndex,</w:t>
      </w:r>
    </w:p>
    <w:p w14:paraId="3143841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id-RequestedFeatureSetEntryIndex,</w:t>
      </w:r>
    </w:p>
    <w:p w14:paraId="062EC59E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id-DRX-Config,</w:t>
      </w:r>
    </w:p>
    <w:p w14:paraId="4B5FE36A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id-UEAssistanceInformation,</w:t>
      </w:r>
    </w:p>
    <w:p w14:paraId="38A42902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id-PDCCH-BlindDetectionSCG,</w:t>
      </w:r>
    </w:p>
    <w:p w14:paraId="0CC600DB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id-Requested-PDCCH-BlindDetectionSCG,</w:t>
      </w:r>
    </w:p>
    <w:p w14:paraId="231B7DD8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>
        <w:rPr>
          <w:snapToGrid w:val="0"/>
        </w:rPr>
        <w:t>id-BPLMN-ID-Info-List,</w:t>
      </w:r>
    </w:p>
    <w:p w14:paraId="70B7885B" w14:textId="77777777" w:rsidR="003A519C" w:rsidRDefault="00AC7BC0">
      <w:pPr>
        <w:pStyle w:val="PL"/>
      </w:pPr>
      <w:r>
        <w:rPr>
          <w:rFonts w:eastAsia="SimSun"/>
          <w:snapToGrid w:val="0"/>
        </w:rPr>
        <w:tab/>
      </w:r>
      <w:r>
        <w:t>id-NotificationInformation,</w:t>
      </w:r>
    </w:p>
    <w:p w14:paraId="4BF6F070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id-TNLAssociationTransportLayerAddressgNBDU,</w:t>
      </w:r>
    </w:p>
    <w:p w14:paraId="5B72C962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id-portNumber,</w:t>
      </w:r>
    </w:p>
    <w:p w14:paraId="5DA4A67E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id-AdditionalSIBMessageList,</w:t>
      </w:r>
    </w:p>
    <w:p w14:paraId="10940D3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id-IgnorePRACHConfiguration,</w:t>
      </w:r>
    </w:p>
    <w:p w14:paraId="1ACB9780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id-CG-Config,</w:t>
      </w:r>
    </w:p>
    <w:p w14:paraId="0F7FDCE6" w14:textId="77777777" w:rsidR="003A519C" w:rsidRPr="00024B4B" w:rsidRDefault="00AC7BC0">
      <w:pPr>
        <w:pStyle w:val="PL"/>
        <w:rPr>
          <w:rFonts w:eastAsia="SimSun"/>
          <w:snapToGrid w:val="0"/>
          <w:lang w:val="sv-SE"/>
        </w:rPr>
      </w:pPr>
      <w:r>
        <w:rPr>
          <w:rFonts w:eastAsia="SimSun"/>
          <w:snapToGrid w:val="0"/>
        </w:rPr>
        <w:tab/>
      </w:r>
      <w:r w:rsidRPr="00024B4B">
        <w:rPr>
          <w:rFonts w:eastAsia="SimSun"/>
          <w:snapToGrid w:val="0"/>
          <w:lang w:val="sv-SE"/>
        </w:rPr>
        <w:t>id-Ph-InfoMCG,</w:t>
      </w:r>
    </w:p>
    <w:p w14:paraId="374A1D66" w14:textId="77777777" w:rsidR="003A519C" w:rsidRPr="00024B4B" w:rsidRDefault="00AC7BC0">
      <w:pPr>
        <w:pStyle w:val="PL"/>
        <w:rPr>
          <w:snapToGrid w:val="0"/>
          <w:lang w:val="sv-SE"/>
        </w:rPr>
      </w:pPr>
      <w:r w:rsidRPr="00024B4B">
        <w:rPr>
          <w:snapToGrid w:val="0"/>
          <w:lang w:val="sv-SE"/>
        </w:rPr>
        <w:tab/>
        <w:t>id-AggressorgNBSetID,</w:t>
      </w:r>
    </w:p>
    <w:p w14:paraId="3156B496" w14:textId="77777777" w:rsidR="003A519C" w:rsidRPr="00024B4B" w:rsidRDefault="00AC7BC0">
      <w:pPr>
        <w:pStyle w:val="PL"/>
        <w:rPr>
          <w:rFonts w:cs="Arial"/>
          <w:szCs w:val="18"/>
          <w:lang w:val="sv-SE" w:eastAsia="ja-JP"/>
        </w:rPr>
      </w:pPr>
      <w:r w:rsidRPr="00024B4B">
        <w:rPr>
          <w:snapToGrid w:val="0"/>
          <w:lang w:val="sv-SE"/>
        </w:rPr>
        <w:tab/>
        <w:t>id-VictimgNBSetID</w:t>
      </w:r>
      <w:r w:rsidRPr="00024B4B">
        <w:rPr>
          <w:rFonts w:cs="Arial"/>
          <w:szCs w:val="18"/>
          <w:lang w:val="sv-SE" w:eastAsia="ja-JP"/>
        </w:rPr>
        <w:t>,</w:t>
      </w:r>
    </w:p>
    <w:p w14:paraId="665AB2DC" w14:textId="77777777" w:rsidR="003A519C" w:rsidRPr="00024B4B" w:rsidRDefault="00AC7BC0">
      <w:pPr>
        <w:pStyle w:val="PL"/>
        <w:rPr>
          <w:rFonts w:cs="Arial"/>
          <w:szCs w:val="18"/>
          <w:lang w:val="sv-SE" w:eastAsia="ja-JP"/>
        </w:rPr>
      </w:pPr>
      <w:r w:rsidRPr="00024B4B">
        <w:rPr>
          <w:rFonts w:cs="Arial"/>
          <w:szCs w:val="18"/>
          <w:lang w:val="sv-SE" w:eastAsia="ja-JP"/>
        </w:rPr>
        <w:tab/>
        <w:t>id-MeasGapSharingConfig,</w:t>
      </w:r>
    </w:p>
    <w:p w14:paraId="408C8FFE" w14:textId="77777777" w:rsidR="003A519C" w:rsidRPr="00024B4B" w:rsidRDefault="00AC7BC0">
      <w:pPr>
        <w:pStyle w:val="PL"/>
        <w:rPr>
          <w:rFonts w:cs="Arial"/>
          <w:szCs w:val="18"/>
          <w:lang w:val="sv-SE" w:eastAsia="ja-JP"/>
        </w:rPr>
      </w:pPr>
      <w:r w:rsidRPr="00024B4B">
        <w:rPr>
          <w:rFonts w:cs="Arial"/>
          <w:szCs w:val="18"/>
          <w:lang w:val="sv-SE" w:eastAsia="ja-JP"/>
        </w:rPr>
        <w:tab/>
        <w:t>id-systemInformationAreaID,</w:t>
      </w:r>
    </w:p>
    <w:p w14:paraId="6B7CD697" w14:textId="77777777" w:rsidR="003A519C" w:rsidRPr="00024B4B" w:rsidRDefault="00AC7BC0">
      <w:pPr>
        <w:pStyle w:val="PL"/>
        <w:rPr>
          <w:snapToGrid w:val="0"/>
          <w:lang w:val="sv-SE"/>
        </w:rPr>
      </w:pPr>
      <w:r w:rsidRPr="00024B4B">
        <w:rPr>
          <w:rFonts w:cs="Arial"/>
          <w:szCs w:val="18"/>
          <w:lang w:val="sv-SE" w:eastAsia="ja-JP"/>
        </w:rPr>
        <w:tab/>
        <w:t>id-areaScope</w:t>
      </w:r>
      <w:r w:rsidRPr="00024B4B">
        <w:rPr>
          <w:snapToGrid w:val="0"/>
          <w:lang w:val="sv-SE"/>
        </w:rPr>
        <w:t>,</w:t>
      </w:r>
    </w:p>
    <w:p w14:paraId="2F415E76" w14:textId="77777777" w:rsidR="003A519C" w:rsidRPr="0018722B" w:rsidRDefault="00AC7BC0">
      <w:pPr>
        <w:pStyle w:val="PL"/>
        <w:rPr>
          <w:snapToGrid w:val="0"/>
          <w:lang w:val="en-US"/>
        </w:rPr>
      </w:pPr>
      <w:r w:rsidRPr="00024B4B">
        <w:rPr>
          <w:snapToGrid w:val="0"/>
          <w:lang w:val="sv-SE"/>
        </w:rPr>
        <w:tab/>
      </w:r>
      <w:r w:rsidRPr="0018722B">
        <w:rPr>
          <w:snapToGrid w:val="0"/>
          <w:lang w:val="en-US"/>
        </w:rPr>
        <w:t>id-IntendedTDD-DL-ULConfig,</w:t>
      </w:r>
    </w:p>
    <w:p w14:paraId="79D1953A" w14:textId="77777777" w:rsidR="003A519C" w:rsidRPr="0018722B" w:rsidRDefault="00AC7BC0">
      <w:pPr>
        <w:pStyle w:val="PL"/>
        <w:rPr>
          <w:rFonts w:eastAsia="SimSun"/>
          <w:snapToGrid w:val="0"/>
          <w:lang w:val="en-US"/>
        </w:rPr>
      </w:pPr>
      <w:r w:rsidRPr="0018722B">
        <w:rPr>
          <w:rFonts w:eastAsia="SimSun"/>
          <w:snapToGrid w:val="0"/>
          <w:lang w:val="en-US"/>
        </w:rPr>
        <w:tab/>
        <w:t>id-QosMonitoringRequest,</w:t>
      </w:r>
    </w:p>
    <w:p w14:paraId="7856D365" w14:textId="77777777" w:rsidR="003A519C" w:rsidRPr="0018722B" w:rsidRDefault="00AC7BC0">
      <w:pPr>
        <w:pStyle w:val="PL"/>
        <w:rPr>
          <w:rFonts w:eastAsia="SimSun"/>
          <w:snapToGrid w:val="0"/>
          <w:lang w:val="en-US"/>
        </w:rPr>
      </w:pPr>
      <w:r w:rsidRPr="0018722B">
        <w:rPr>
          <w:rFonts w:eastAsia="SimSun"/>
          <w:snapToGrid w:val="0"/>
          <w:lang w:val="en-US"/>
        </w:rPr>
        <w:tab/>
        <w:t>id-BHInfo,</w:t>
      </w:r>
    </w:p>
    <w:p w14:paraId="35F8B750" w14:textId="77777777" w:rsidR="003A519C" w:rsidRPr="0018722B" w:rsidRDefault="00AC7BC0">
      <w:pPr>
        <w:pStyle w:val="PL"/>
        <w:rPr>
          <w:rFonts w:eastAsia="SimSun"/>
          <w:snapToGrid w:val="0"/>
          <w:lang w:val="en-US"/>
        </w:rPr>
      </w:pPr>
      <w:r w:rsidRPr="0018722B">
        <w:rPr>
          <w:rFonts w:eastAsia="SimSun"/>
          <w:snapToGrid w:val="0"/>
          <w:lang w:val="en-US"/>
        </w:rPr>
        <w:lastRenderedPageBreak/>
        <w:tab/>
        <w:t>id-IAB-Info-IAB-DU,</w:t>
      </w:r>
    </w:p>
    <w:p w14:paraId="219D4803" w14:textId="77777777" w:rsidR="003A519C" w:rsidRPr="0018722B" w:rsidRDefault="00AC7BC0">
      <w:pPr>
        <w:pStyle w:val="PL"/>
        <w:rPr>
          <w:rFonts w:eastAsia="SimSun"/>
          <w:snapToGrid w:val="0"/>
          <w:lang w:val="en-US"/>
        </w:rPr>
      </w:pPr>
      <w:r w:rsidRPr="0018722B">
        <w:rPr>
          <w:rFonts w:eastAsia="SimSun"/>
          <w:snapToGrid w:val="0"/>
          <w:lang w:val="en-US"/>
        </w:rPr>
        <w:tab/>
        <w:t>id-IAB-Info-IAB-donor-CU,</w:t>
      </w:r>
    </w:p>
    <w:p w14:paraId="29E06DAA" w14:textId="77777777" w:rsidR="003A519C" w:rsidRDefault="00AC7BC0">
      <w:pPr>
        <w:pStyle w:val="PL"/>
        <w:rPr>
          <w:rFonts w:eastAsia="SimSun"/>
          <w:snapToGrid w:val="0"/>
        </w:rPr>
      </w:pPr>
      <w:r w:rsidRPr="0018722B">
        <w:rPr>
          <w:rFonts w:eastAsia="SimSun"/>
          <w:snapToGrid w:val="0"/>
          <w:lang w:val="en-US"/>
        </w:rPr>
        <w:tab/>
      </w:r>
      <w:r>
        <w:rPr>
          <w:rFonts w:eastAsia="SimSun"/>
          <w:snapToGrid w:val="0"/>
        </w:rPr>
        <w:t>id-IAB-Barred,</w:t>
      </w:r>
    </w:p>
    <w:p w14:paraId="21DBCCAE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id-SIB12-message,</w:t>
      </w:r>
    </w:p>
    <w:p w14:paraId="0847F25A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id-SIB13-message,</w:t>
      </w:r>
    </w:p>
    <w:p w14:paraId="4B29109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id-SIB14-message,</w:t>
      </w:r>
    </w:p>
    <w:p w14:paraId="016DEC3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id-UEAssistanceInformationEUTRA,</w:t>
      </w:r>
    </w:p>
    <w:p w14:paraId="710BA36A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id-SL-PHY-MAC-RLC-Config,</w:t>
      </w:r>
    </w:p>
    <w:p w14:paraId="66890481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id-SL-ConfigDedicatedEUTRA-Info,</w:t>
      </w:r>
    </w:p>
    <w:p w14:paraId="317EBCEE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id-AlternativeQoSParaSetList,</w:t>
      </w:r>
    </w:p>
    <w:p w14:paraId="6622B7CC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id-CurrentQoSParaSetIndex,</w:t>
      </w:r>
    </w:p>
    <w:p w14:paraId="5CF1F5E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id-CarrierList,</w:t>
      </w:r>
    </w:p>
    <w:p w14:paraId="4974B01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id-ULCarrierList,</w:t>
      </w:r>
    </w:p>
    <w:p w14:paraId="1C9402C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id-FrequencyShift7p5khz,</w:t>
      </w:r>
    </w:p>
    <w:p w14:paraId="753C3EE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id-SSB-PositionsInBurst,</w:t>
      </w:r>
    </w:p>
    <w:p w14:paraId="2345E1E3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 xml:space="preserve">id-NRPRACHConfig, </w:t>
      </w:r>
    </w:p>
    <w:p w14:paraId="4AF77D5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id-TDD-UL-DLConfigCommonNR,</w:t>
      </w:r>
    </w:p>
    <w:p w14:paraId="139004BE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id-CNPacketDelayBudgetDownlink,</w:t>
      </w:r>
    </w:p>
    <w:p w14:paraId="17129EDB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id-CNPacketDelayBudgetUplink,</w:t>
      </w:r>
    </w:p>
    <w:p w14:paraId="4064E30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id-ExtendedPacketDelayBudget,</w:t>
      </w:r>
    </w:p>
    <w:p w14:paraId="7965F7C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id-TSCTrafficCharacteristics,</w:t>
      </w:r>
    </w:p>
    <w:p w14:paraId="57DF79A3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id-AdditionalPDCPDuplicationTNL-List,</w:t>
      </w:r>
    </w:p>
    <w:p w14:paraId="334A553B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id-RLCDuplicationInformation,</w:t>
      </w:r>
    </w:p>
    <w:p w14:paraId="45B48B4E" w14:textId="77777777" w:rsidR="003A519C" w:rsidRDefault="00AC7BC0">
      <w:pPr>
        <w:pStyle w:val="PL"/>
      </w:pPr>
      <w:r>
        <w:rPr>
          <w:rFonts w:eastAsia="SimSun"/>
          <w:snapToGrid w:val="0"/>
        </w:rPr>
        <w:tab/>
        <w:t>id-AdditionalDuplicationIndication,</w:t>
      </w:r>
    </w:p>
    <w:p w14:paraId="3A510521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id-mdtConfiguration,</w:t>
      </w:r>
    </w:p>
    <w:p w14:paraId="513E9C01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id-TraceCollectionEntityURI,</w:t>
      </w:r>
    </w:p>
    <w:p w14:paraId="69F3A41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id-NID,</w:t>
      </w:r>
    </w:p>
    <w:p w14:paraId="42EBA688" w14:textId="77777777" w:rsidR="003A519C" w:rsidRDefault="00AC7BC0">
      <w:pPr>
        <w:pStyle w:val="PL"/>
      </w:pPr>
      <w:r>
        <w:rPr>
          <w:snapToGrid w:val="0"/>
        </w:rPr>
        <w:tab/>
      </w:r>
      <w:r>
        <w:t>id-NPNSupportInfo,</w:t>
      </w:r>
    </w:p>
    <w:p w14:paraId="65607982" w14:textId="77777777" w:rsidR="003A519C" w:rsidRDefault="00AC7BC0">
      <w:pPr>
        <w:pStyle w:val="PL"/>
      </w:pPr>
      <w:r>
        <w:tab/>
        <w:t>id-NPNBroadcastInformation,</w:t>
      </w:r>
    </w:p>
    <w:p w14:paraId="412262B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id-AvailableSNPN-ID-List,</w:t>
      </w:r>
    </w:p>
    <w:p w14:paraId="5F31F54C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id-SIB10-message,</w:t>
      </w:r>
    </w:p>
    <w:p w14:paraId="1A9C5741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id-RequestedP-MaxFR2,</w:t>
      </w:r>
    </w:p>
    <w:p w14:paraId="7ACC08A4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id-DLCarrierList,</w:t>
      </w:r>
    </w:p>
    <w:p w14:paraId="007465FB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id-ExtendedTAISliceSupportList,</w:t>
      </w:r>
    </w:p>
    <w:p w14:paraId="0C78FEF7" w14:textId="77777777" w:rsidR="003A519C" w:rsidRPr="00024B4B" w:rsidRDefault="00AC7BC0">
      <w:pPr>
        <w:pStyle w:val="PL"/>
      </w:pPr>
      <w:r>
        <w:rPr>
          <w:rFonts w:eastAsia="SimSun"/>
          <w:snapToGrid w:val="0"/>
        </w:rPr>
        <w:tab/>
      </w:r>
      <w:r w:rsidRPr="00024B4B">
        <w:t>id-E-CID-MeasurementQuantities-Item,</w:t>
      </w:r>
    </w:p>
    <w:p w14:paraId="18DA06BA" w14:textId="77777777" w:rsidR="003A519C" w:rsidRPr="00024B4B" w:rsidRDefault="00AC7BC0">
      <w:pPr>
        <w:pStyle w:val="PL"/>
      </w:pPr>
      <w:r w:rsidRPr="00024B4B">
        <w:tab/>
        <w:t>id-ConfiguredTACIndication,</w:t>
      </w:r>
    </w:p>
    <w:p w14:paraId="7F40C700" w14:textId="77777777" w:rsidR="003A519C" w:rsidRPr="00024B4B" w:rsidRDefault="00AC7BC0">
      <w:pPr>
        <w:pStyle w:val="PL"/>
      </w:pPr>
      <w:r w:rsidRPr="00024B4B">
        <w:tab/>
      </w:r>
      <w:r>
        <w:rPr>
          <w:rFonts w:eastAsia="SimSun"/>
          <w:snapToGrid w:val="0"/>
        </w:rPr>
        <w:t>id-NRCGI,</w:t>
      </w:r>
    </w:p>
    <w:p w14:paraId="731F40BF" w14:textId="77777777" w:rsidR="003A519C" w:rsidRDefault="00AC7BC0">
      <w:pPr>
        <w:pStyle w:val="PL"/>
        <w:rPr>
          <w:lang w:eastAsia="en-GB"/>
        </w:rPr>
      </w:pPr>
      <w:r>
        <w:rPr>
          <w:lang w:eastAsia="en-GB"/>
        </w:rPr>
        <w:tab/>
        <w:t>id-SFN-Offset,</w:t>
      </w:r>
    </w:p>
    <w:p w14:paraId="1103DDA5" w14:textId="77777777" w:rsidR="003A519C" w:rsidRDefault="00AC7BC0">
      <w:pPr>
        <w:pStyle w:val="PL"/>
      </w:pPr>
      <w:r>
        <w:rPr>
          <w:snapToGrid w:val="0"/>
        </w:rPr>
        <w:tab/>
        <w:t>id-TransmissionStopIndicator,</w:t>
      </w:r>
    </w:p>
    <w:p w14:paraId="5C5AB8F7" w14:textId="77777777" w:rsidR="003A519C" w:rsidRPr="00024B4B" w:rsidRDefault="00AC7BC0">
      <w:pPr>
        <w:pStyle w:val="PL"/>
        <w:rPr>
          <w:lang w:eastAsia="zh-CN"/>
        </w:rPr>
      </w:pPr>
      <w:r w:rsidRPr="00024B4B">
        <w:tab/>
      </w:r>
      <w:r>
        <w:rPr>
          <w:rFonts w:eastAsia="SimSun"/>
          <w:snapToGrid w:val="0"/>
        </w:rPr>
        <w:t>id-SrsFrequency</w:t>
      </w:r>
      <w:r>
        <w:rPr>
          <w:rFonts w:eastAsia="SimSun" w:hint="eastAsia"/>
          <w:snapToGrid w:val="0"/>
          <w:lang w:eastAsia="zh-CN"/>
        </w:rPr>
        <w:t>,</w:t>
      </w:r>
    </w:p>
    <w:p w14:paraId="1F76B426" w14:textId="77777777" w:rsidR="003A519C" w:rsidRPr="00024B4B" w:rsidRDefault="00AC7BC0">
      <w:pPr>
        <w:pStyle w:val="PL"/>
      </w:pPr>
      <w:r w:rsidRPr="00024B4B">
        <w:tab/>
      </w:r>
      <w:r>
        <w:rPr>
          <w:rFonts w:eastAsia="SimSun"/>
        </w:rPr>
        <w:t>id-E</w:t>
      </w:r>
      <w:r>
        <w:rPr>
          <w:snapToGrid w:val="0"/>
        </w:rPr>
        <w:t>stimatedArrivalProbability,</w:t>
      </w:r>
    </w:p>
    <w:p w14:paraId="27E9D62B" w14:textId="77777777" w:rsidR="003A519C" w:rsidRPr="00024B4B" w:rsidRDefault="00AC7BC0">
      <w:pPr>
        <w:pStyle w:val="PL"/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id-Supported-MBS-FSA-ID-List</w:t>
      </w:r>
      <w:r>
        <w:rPr>
          <w:rFonts w:hint="eastAsia"/>
          <w:lang w:eastAsia="zh-CN"/>
        </w:rPr>
        <w:t>,</w:t>
      </w:r>
    </w:p>
    <w:p w14:paraId="50CA0A95" w14:textId="77777777" w:rsidR="003A519C" w:rsidRPr="00024B4B" w:rsidRDefault="00AC7BC0">
      <w:pPr>
        <w:pStyle w:val="PL"/>
      </w:pPr>
      <w:r>
        <w:rPr>
          <w:snapToGrid w:val="0"/>
        </w:rPr>
        <w:tab/>
        <w:t>id-TRPType,</w:t>
      </w:r>
    </w:p>
    <w:p w14:paraId="7204E399" w14:textId="77777777" w:rsidR="003A519C" w:rsidRPr="00024B4B" w:rsidRDefault="00AC7BC0">
      <w:pPr>
        <w:pStyle w:val="PL"/>
      </w:pPr>
      <w:r w:rsidRPr="00024B4B">
        <w:tab/>
        <w:t>id-SRSSpatialRelationPerSRSResource,</w:t>
      </w:r>
    </w:p>
    <w:p w14:paraId="409C4CE2" w14:textId="77777777" w:rsidR="003A519C" w:rsidRPr="00024B4B" w:rsidRDefault="00AC7BC0">
      <w:pPr>
        <w:pStyle w:val="PL"/>
        <w:rPr>
          <w:rFonts w:eastAsia="MS Gothic"/>
        </w:rPr>
      </w:pPr>
      <w:r>
        <w:tab/>
        <w:t>id-MBS-Broadcast-NeighbourCellList,</w:t>
      </w:r>
    </w:p>
    <w:p w14:paraId="473E4DF2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id-PDCPTerminatingNodeDLTNLAddrInfo,</w:t>
      </w:r>
    </w:p>
    <w:p w14:paraId="3C412092" w14:textId="77777777" w:rsidR="003A519C" w:rsidRPr="00024B4B" w:rsidRDefault="00AC7BC0">
      <w:pPr>
        <w:pStyle w:val="PL"/>
      </w:pPr>
      <w:r w:rsidRPr="00024B4B">
        <w:tab/>
        <w:t>id-ENBDLTNLAddress,</w:t>
      </w:r>
    </w:p>
    <w:p w14:paraId="298B4AD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snapToGrid w:val="0"/>
          <w:lang w:eastAsia="zh-CN"/>
        </w:rPr>
        <w:tab/>
      </w:r>
      <w:r>
        <w:rPr>
          <w:rFonts w:eastAsia="SimSun"/>
          <w:snapToGrid w:val="0"/>
        </w:rPr>
        <w:t>id-</w:t>
      </w:r>
      <w:r>
        <w:t>PRS-Resource-ID,</w:t>
      </w:r>
    </w:p>
    <w:p w14:paraId="5FC31716" w14:textId="77777777" w:rsidR="003A519C" w:rsidRPr="00024B4B" w:rsidRDefault="00AC7BC0">
      <w:pPr>
        <w:pStyle w:val="PL"/>
      </w:pPr>
      <w:r>
        <w:rPr>
          <w:snapToGrid w:val="0"/>
        </w:rPr>
        <w:tab/>
      </w:r>
      <w:r>
        <w:t>id-LocationMeasurementInformation,</w:t>
      </w:r>
    </w:p>
    <w:p w14:paraId="5A597FEE" w14:textId="77777777" w:rsidR="003A519C" w:rsidRDefault="00AC7BC0">
      <w:pPr>
        <w:pStyle w:val="PL"/>
      </w:pPr>
      <w:r>
        <w:tab/>
        <w:t>id-</w:t>
      </w:r>
      <w:r>
        <w:rPr>
          <w:rFonts w:eastAsia="SimSun"/>
        </w:rPr>
        <w:t>SliceRadioResourceStatus,</w:t>
      </w:r>
    </w:p>
    <w:p w14:paraId="368DBE9B" w14:textId="77777777" w:rsidR="003A519C" w:rsidRDefault="00AC7BC0">
      <w:pPr>
        <w:pStyle w:val="PL"/>
        <w:rPr>
          <w:rFonts w:eastAsia="SimSun"/>
        </w:rPr>
      </w:pPr>
      <w:r>
        <w:tab/>
        <w:t>id-</w:t>
      </w:r>
      <w:r>
        <w:rPr>
          <w:rFonts w:eastAsia="SimSun"/>
        </w:rPr>
        <w:t>CompositeAvailableCapacity-SUL,</w:t>
      </w:r>
    </w:p>
    <w:p w14:paraId="76D5FE6C" w14:textId="77777777" w:rsidR="003A519C" w:rsidRDefault="00AC7BC0">
      <w:pPr>
        <w:pStyle w:val="PL"/>
        <w:rPr>
          <w:rFonts w:eastAsia="SimSun"/>
        </w:rPr>
      </w:pPr>
      <w:r>
        <w:rPr>
          <w:rFonts w:eastAsia="SimSun"/>
        </w:rPr>
        <w:tab/>
      </w:r>
      <w:r>
        <w:t>id-NR-U,</w:t>
      </w:r>
    </w:p>
    <w:p w14:paraId="0A8E6555" w14:textId="77777777" w:rsidR="003A519C" w:rsidRDefault="00AC7BC0">
      <w:pPr>
        <w:pStyle w:val="PL"/>
      </w:pPr>
      <w:r>
        <w:rPr>
          <w:rFonts w:cs="Arial"/>
          <w:szCs w:val="18"/>
          <w:lang w:eastAsia="ja-JP"/>
        </w:rPr>
        <w:tab/>
        <w:t>id-NR-U-Channel-List,</w:t>
      </w:r>
    </w:p>
    <w:p w14:paraId="13D2172B" w14:textId="77777777" w:rsidR="003A519C" w:rsidRDefault="00AC7BC0">
      <w:pPr>
        <w:pStyle w:val="PL"/>
      </w:pPr>
      <w:r>
        <w:tab/>
        <w:t>id-MIMOPRBusageInformation,</w:t>
      </w:r>
    </w:p>
    <w:p w14:paraId="7DCF8351" w14:textId="77777777" w:rsidR="003A519C" w:rsidRDefault="00AC7BC0">
      <w:pPr>
        <w:pStyle w:val="PL"/>
      </w:pPr>
      <w:r>
        <w:tab/>
        <w:t>id-IngressNonF1terminatingTopologyIndicator,</w:t>
      </w:r>
    </w:p>
    <w:p w14:paraId="1CEDAB32" w14:textId="77777777" w:rsidR="003A519C" w:rsidRDefault="00AC7BC0">
      <w:pPr>
        <w:pStyle w:val="PL"/>
      </w:pPr>
      <w:r>
        <w:tab/>
        <w:t>id-NonF1terminatingTopologyIndicator,</w:t>
      </w:r>
    </w:p>
    <w:p w14:paraId="64CD5EE0" w14:textId="77777777" w:rsidR="003A519C" w:rsidRDefault="00AC7BC0">
      <w:pPr>
        <w:pStyle w:val="PL"/>
      </w:pPr>
      <w:r>
        <w:tab/>
        <w:t>id-EgressNonF1terminatingTopologyIndicator,</w:t>
      </w:r>
    </w:p>
    <w:p w14:paraId="35BD9CAE" w14:textId="77777777" w:rsidR="003A519C" w:rsidRDefault="00AC7BC0">
      <w:pPr>
        <w:pStyle w:val="PL"/>
      </w:pPr>
      <w:r>
        <w:tab/>
        <w:t>id-rBSetConfiguration,</w:t>
      </w:r>
    </w:p>
    <w:p w14:paraId="463088DE" w14:textId="77777777" w:rsidR="003A519C" w:rsidRDefault="00AC7BC0">
      <w:pPr>
        <w:pStyle w:val="PL"/>
      </w:pPr>
      <w:r>
        <w:tab/>
        <w:t>id-frequency-Domain-HSNA-Configuration-List,</w:t>
      </w:r>
    </w:p>
    <w:p w14:paraId="4EFF7554" w14:textId="77777777" w:rsidR="003A519C" w:rsidRDefault="00AC7BC0">
      <w:pPr>
        <w:pStyle w:val="PL"/>
      </w:pPr>
      <w:r>
        <w:tab/>
        <w:t>id-child-IAB-Nodes-NA-Resource-List,</w:t>
      </w:r>
    </w:p>
    <w:p w14:paraId="3944F8B3" w14:textId="77777777" w:rsidR="003A519C" w:rsidRPr="00135D44" w:rsidRDefault="00AC7BC0">
      <w:pPr>
        <w:pStyle w:val="PL"/>
        <w:rPr>
          <w:lang w:val="en-US"/>
        </w:rPr>
      </w:pPr>
      <w:r>
        <w:tab/>
      </w:r>
      <w:r w:rsidRPr="00135D44">
        <w:rPr>
          <w:lang w:val="en-US"/>
        </w:rPr>
        <w:t>id-Parent-IAB-Nodes-NA-Resource-Configuration-List,</w:t>
      </w:r>
    </w:p>
    <w:p w14:paraId="2605B50F" w14:textId="77777777" w:rsidR="003A519C" w:rsidRPr="00135D44" w:rsidRDefault="00AC7BC0">
      <w:pPr>
        <w:pStyle w:val="PL"/>
        <w:rPr>
          <w:lang w:val="en-US"/>
        </w:rPr>
      </w:pPr>
      <w:r w:rsidRPr="00135D44">
        <w:rPr>
          <w:lang w:val="en-US"/>
        </w:rPr>
        <w:tab/>
        <w:t>id-uL-FreqInfo,</w:t>
      </w:r>
    </w:p>
    <w:p w14:paraId="43FFC59C" w14:textId="77777777" w:rsidR="003A519C" w:rsidRPr="00135D44" w:rsidRDefault="00AC7BC0">
      <w:pPr>
        <w:pStyle w:val="PL"/>
        <w:rPr>
          <w:lang w:val="en-US"/>
        </w:rPr>
      </w:pPr>
      <w:r w:rsidRPr="00135D44">
        <w:rPr>
          <w:lang w:val="en-US"/>
        </w:rPr>
        <w:tab/>
        <w:t>id-uL-Transmission-Bandwidth,</w:t>
      </w:r>
    </w:p>
    <w:p w14:paraId="464CBE40" w14:textId="77777777" w:rsidR="003A519C" w:rsidRPr="00135D44" w:rsidRDefault="00AC7BC0">
      <w:pPr>
        <w:pStyle w:val="PL"/>
        <w:rPr>
          <w:lang w:val="en-US"/>
        </w:rPr>
      </w:pPr>
      <w:r w:rsidRPr="00135D44">
        <w:rPr>
          <w:lang w:val="en-US"/>
        </w:rPr>
        <w:tab/>
        <w:t>id-dL-FreqInfo,</w:t>
      </w:r>
    </w:p>
    <w:p w14:paraId="092B6928" w14:textId="77777777" w:rsidR="003A519C" w:rsidRPr="00135D44" w:rsidRDefault="00AC7BC0">
      <w:pPr>
        <w:pStyle w:val="PL"/>
        <w:rPr>
          <w:lang w:val="en-US"/>
        </w:rPr>
      </w:pPr>
      <w:r w:rsidRPr="00135D44">
        <w:rPr>
          <w:lang w:val="en-US"/>
        </w:rPr>
        <w:tab/>
        <w:t>id-dL-Transmission-Bandwidth,</w:t>
      </w:r>
    </w:p>
    <w:p w14:paraId="616DD715" w14:textId="77777777" w:rsidR="003A519C" w:rsidRPr="00135D44" w:rsidRDefault="00AC7BC0">
      <w:pPr>
        <w:pStyle w:val="PL"/>
        <w:rPr>
          <w:lang w:val="en-US"/>
        </w:rPr>
      </w:pPr>
      <w:r w:rsidRPr="00135D44">
        <w:rPr>
          <w:lang w:val="en-US"/>
        </w:rPr>
        <w:tab/>
        <w:t>id-uL-NR-Carrier-List,</w:t>
      </w:r>
    </w:p>
    <w:p w14:paraId="4DE11945" w14:textId="77777777" w:rsidR="003A519C" w:rsidRPr="00135D44" w:rsidRDefault="00AC7BC0">
      <w:pPr>
        <w:pStyle w:val="PL"/>
        <w:rPr>
          <w:lang w:val="en-US"/>
        </w:rPr>
      </w:pPr>
      <w:r w:rsidRPr="00135D44">
        <w:rPr>
          <w:lang w:val="en-US"/>
        </w:rPr>
        <w:tab/>
        <w:t>id-dL-NR-Carrier-List,</w:t>
      </w:r>
    </w:p>
    <w:p w14:paraId="4F934156" w14:textId="77777777" w:rsidR="003A519C" w:rsidRDefault="00AC7BC0">
      <w:pPr>
        <w:pStyle w:val="PL"/>
      </w:pPr>
      <w:r w:rsidRPr="00135D44">
        <w:rPr>
          <w:lang w:val="en-US"/>
        </w:rPr>
        <w:tab/>
      </w:r>
      <w:r>
        <w:t>id-nRFreqInfo,</w:t>
      </w:r>
    </w:p>
    <w:p w14:paraId="5F3E4ED7" w14:textId="77777777" w:rsidR="003A519C" w:rsidRDefault="00AC7BC0">
      <w:pPr>
        <w:pStyle w:val="PL"/>
      </w:pPr>
      <w:r>
        <w:tab/>
        <w:t>id-transmission-Bandwidth,</w:t>
      </w:r>
    </w:p>
    <w:p w14:paraId="74637CB2" w14:textId="77777777" w:rsidR="003A519C" w:rsidRDefault="00AC7BC0">
      <w:pPr>
        <w:pStyle w:val="PL"/>
      </w:pPr>
      <w:r>
        <w:tab/>
        <w:t>id-nR-Carrier-List,</w:t>
      </w:r>
    </w:p>
    <w:p w14:paraId="27B3BCC4" w14:textId="77777777" w:rsidR="003A519C" w:rsidRDefault="00AC7BC0">
      <w:pPr>
        <w:pStyle w:val="PL"/>
      </w:pPr>
      <w:r>
        <w:tab/>
        <w:t>id-permutation,</w:t>
      </w:r>
    </w:p>
    <w:p w14:paraId="355D67AC" w14:textId="77777777" w:rsidR="003A519C" w:rsidRPr="00024B4B" w:rsidRDefault="00AC7BC0">
      <w:pPr>
        <w:pStyle w:val="PL"/>
      </w:pPr>
      <w:r>
        <w:rPr>
          <w:snapToGrid w:val="0"/>
        </w:rPr>
        <w:tab/>
        <w:t>id-M5ReportAmount</w:t>
      </w:r>
      <w:r w:rsidRPr="00024B4B">
        <w:t>,</w:t>
      </w:r>
    </w:p>
    <w:p w14:paraId="5B5EFB5D" w14:textId="77777777" w:rsidR="003A519C" w:rsidRPr="00024B4B" w:rsidRDefault="00AC7BC0">
      <w:pPr>
        <w:pStyle w:val="PL"/>
      </w:pPr>
      <w:r>
        <w:rPr>
          <w:snapToGrid w:val="0"/>
        </w:rPr>
        <w:tab/>
        <w:t>id-M6ReportAmount</w:t>
      </w:r>
      <w:r w:rsidRPr="00024B4B">
        <w:t>,</w:t>
      </w:r>
    </w:p>
    <w:p w14:paraId="65DDFC5E" w14:textId="77777777" w:rsidR="003A519C" w:rsidRPr="00024B4B" w:rsidRDefault="00AC7BC0">
      <w:pPr>
        <w:pStyle w:val="PL"/>
        <w:rPr>
          <w:rFonts w:eastAsia="Malgun Gothic"/>
        </w:rPr>
      </w:pPr>
      <w:r>
        <w:rPr>
          <w:snapToGrid w:val="0"/>
        </w:rPr>
        <w:tab/>
        <w:t>id-M7ReportAmount</w:t>
      </w:r>
      <w:r w:rsidRPr="00024B4B">
        <w:t>,</w:t>
      </w:r>
    </w:p>
    <w:p w14:paraId="10279D55" w14:textId="77777777" w:rsidR="003A519C" w:rsidRPr="00024B4B" w:rsidRDefault="00AC7BC0">
      <w:pPr>
        <w:pStyle w:val="PL"/>
      </w:pPr>
      <w:r>
        <w:rPr>
          <w:snapToGrid w:val="0"/>
        </w:rPr>
        <w:tab/>
      </w:r>
      <w:r>
        <w:t>id-SurvivalTime,</w:t>
      </w:r>
    </w:p>
    <w:p w14:paraId="5ACB9108" w14:textId="77777777" w:rsidR="003A519C" w:rsidRPr="00024B4B" w:rsidRDefault="00AC7BC0">
      <w:pPr>
        <w:pStyle w:val="PL"/>
      </w:pPr>
      <w:r w:rsidRPr="00024B4B">
        <w:tab/>
        <w:t>id-PDCMeasurementQuantities-Item,</w:t>
      </w:r>
    </w:p>
    <w:p w14:paraId="4E87C0D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id-OnDemandPRS,</w:t>
      </w:r>
    </w:p>
    <w:p w14:paraId="48FEB9C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id-AoA-SearchWindow,</w:t>
      </w:r>
    </w:p>
    <w:p w14:paraId="6F29B273" w14:textId="77777777" w:rsidR="003A519C" w:rsidRDefault="00AC7BC0">
      <w:pPr>
        <w:pStyle w:val="PL"/>
      </w:pPr>
      <w:r>
        <w:rPr>
          <w:rFonts w:eastAsia="SimSun"/>
          <w:snapToGrid w:val="0"/>
        </w:rPr>
        <w:lastRenderedPageBreak/>
        <w:tab/>
        <w:t>id-ZoAInformation,</w:t>
      </w:r>
      <w:r>
        <w:t xml:space="preserve"> </w:t>
      </w:r>
    </w:p>
    <w:p w14:paraId="2DAFD798" w14:textId="77777777" w:rsidR="003A519C" w:rsidRDefault="00AC7BC0">
      <w:pPr>
        <w:pStyle w:val="PL"/>
        <w:rPr>
          <w:rFonts w:eastAsia="SimSun"/>
          <w:snapToGrid w:val="0"/>
        </w:rPr>
      </w:pPr>
      <w:r>
        <w:tab/>
      </w:r>
      <w:r>
        <w:rPr>
          <w:rFonts w:eastAsia="SimSun"/>
          <w:snapToGrid w:val="0"/>
        </w:rPr>
        <w:t>id-ARPLocationInfo,</w:t>
      </w:r>
    </w:p>
    <w:p w14:paraId="4DEEB8C3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id-ARP-ID,</w:t>
      </w:r>
    </w:p>
    <w:p w14:paraId="5A32E2CF" w14:textId="77777777" w:rsidR="003A519C" w:rsidRDefault="00AC7BC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id-MultipleULAoA,</w:t>
      </w:r>
    </w:p>
    <w:p w14:paraId="6D341476" w14:textId="77777777" w:rsidR="003A519C" w:rsidRDefault="00AC7BC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id-UL-SRS-RSRPP,</w:t>
      </w:r>
    </w:p>
    <w:p w14:paraId="0201D6FA" w14:textId="77777777" w:rsidR="003A519C" w:rsidRDefault="00AC7BC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id-SRSResourcetype,</w:t>
      </w:r>
    </w:p>
    <w:p w14:paraId="1BA0DBB6" w14:textId="77777777" w:rsidR="003A519C" w:rsidRDefault="00AC7BC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id-ExtendedAdditionalPathList,</w:t>
      </w:r>
    </w:p>
    <w:p w14:paraId="05199304" w14:textId="77777777" w:rsidR="003A519C" w:rsidRDefault="00AC7BC0">
      <w:pPr>
        <w:pStyle w:val="PL"/>
        <w:rPr>
          <w:rFonts w:eastAsia="Calibri"/>
          <w:lang w:eastAsia="ja-JP"/>
        </w:rPr>
      </w:pPr>
      <w:r>
        <w:rPr>
          <w:rFonts w:eastAsia="SimSun"/>
          <w:snapToGrid w:val="0"/>
        </w:rPr>
        <w:tab/>
        <w:t>id-LoS-NLoSInformation</w:t>
      </w:r>
      <w:r>
        <w:rPr>
          <w:rFonts w:eastAsia="Calibri"/>
          <w:lang w:eastAsia="ja-JP"/>
        </w:rPr>
        <w:t>,</w:t>
      </w:r>
    </w:p>
    <w:p w14:paraId="4129A5EB" w14:textId="77777777" w:rsidR="003A519C" w:rsidRDefault="00AC7BC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id-NumberOfTRPRxTEG,</w:t>
      </w:r>
    </w:p>
    <w:p w14:paraId="75CEFB50" w14:textId="77777777" w:rsidR="003A519C" w:rsidRDefault="00AC7BC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id-NumberOfTRPRxTxTEG,</w:t>
      </w:r>
    </w:p>
    <w:p w14:paraId="208C2F30" w14:textId="77777777" w:rsidR="003A519C" w:rsidRDefault="00AC7BC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id-TRPTxTEGAssociation,</w:t>
      </w:r>
    </w:p>
    <w:p w14:paraId="3CFB197B" w14:textId="77777777" w:rsidR="003A519C" w:rsidRDefault="00AC7BC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id-TRPTEGInformation,</w:t>
      </w:r>
    </w:p>
    <w:p w14:paraId="080D63BF" w14:textId="77777777" w:rsidR="003A519C" w:rsidRDefault="00AC7BC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</w:r>
      <w:bookmarkStart w:id="455" w:name="_Hlk120261944"/>
      <w:r>
        <w:rPr>
          <w:rFonts w:eastAsia="Calibri"/>
          <w:lang w:eastAsia="ja-JP"/>
        </w:rPr>
        <w:t>id-TRPRx-TEGInformation</w:t>
      </w:r>
      <w:bookmarkEnd w:id="455"/>
      <w:r>
        <w:rPr>
          <w:rFonts w:eastAsia="Calibri"/>
          <w:lang w:eastAsia="ja-JP"/>
        </w:rPr>
        <w:t>,</w:t>
      </w:r>
    </w:p>
    <w:p w14:paraId="04B8449F" w14:textId="77777777" w:rsidR="003A519C" w:rsidRDefault="00AC7BC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id-TRPBeamAntennaInformation,</w:t>
      </w:r>
    </w:p>
    <w:p w14:paraId="2C2D3E03" w14:textId="77777777" w:rsidR="003A519C" w:rsidRDefault="00AC7BC0">
      <w:pPr>
        <w:pStyle w:val="PL"/>
      </w:pPr>
      <w:r>
        <w:rPr>
          <w:rFonts w:eastAsia="Malgun Gothic"/>
          <w:lang w:eastAsia="zh-CN"/>
        </w:rPr>
        <w:tab/>
        <w:t>id-Redcap-Bcast-Information,</w:t>
      </w:r>
    </w:p>
    <w:p w14:paraId="5EB0C00C" w14:textId="77777777" w:rsidR="003A519C" w:rsidRPr="00024B4B" w:rsidRDefault="00AC7BC0">
      <w:pPr>
        <w:pStyle w:val="PL"/>
      </w:pPr>
      <w:r>
        <w:rPr>
          <w:snapToGrid w:val="0"/>
        </w:rPr>
        <w:tab/>
        <w:t>id-NR-TADV,</w:t>
      </w:r>
    </w:p>
    <w:p w14:paraId="3DC466B9" w14:textId="77777777" w:rsidR="003A519C" w:rsidRDefault="00AC7BC0">
      <w:pPr>
        <w:pStyle w:val="PL"/>
      </w:pPr>
      <w:r>
        <w:rPr>
          <w:snapToGrid w:val="0"/>
        </w:rPr>
        <w:tab/>
        <w:t>id-</w:t>
      </w:r>
      <w:r>
        <w:rPr>
          <w:rFonts w:eastAsia="SimSun"/>
          <w:snapToGrid w:val="0"/>
        </w:rPr>
        <w:t>SDT-MAC-PHY-CG-Config</w:t>
      </w:r>
      <w:r>
        <w:rPr>
          <w:snapToGrid w:val="0"/>
        </w:rPr>
        <w:t>,</w:t>
      </w:r>
    </w:p>
    <w:p w14:paraId="32A5A34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id-CG-SDTindicatorSetup,</w:t>
      </w:r>
    </w:p>
    <w:p w14:paraId="1776572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id-CG-SDTindicatorMod,</w:t>
      </w:r>
    </w:p>
    <w:p w14:paraId="31FA4404" w14:textId="77777777" w:rsidR="003A519C" w:rsidRPr="00024B4B" w:rsidRDefault="00AC7BC0">
      <w:pPr>
        <w:pStyle w:val="PL"/>
        <w:rPr>
          <w:rFonts w:eastAsia="SimSun"/>
        </w:rPr>
      </w:pPr>
      <w:r>
        <w:rPr>
          <w:rFonts w:eastAsia="SimSun"/>
          <w:snapToGrid w:val="0"/>
        </w:rPr>
        <w:tab/>
        <w:t>id-SDTRLCBearerConfiguration,</w:t>
      </w:r>
    </w:p>
    <w:p w14:paraId="691026EA" w14:textId="77777777" w:rsidR="003A519C" w:rsidRPr="00024B4B" w:rsidRDefault="00AC7BC0">
      <w:pPr>
        <w:pStyle w:val="PL"/>
      </w:pPr>
      <w:r w:rsidRPr="00024B4B">
        <w:tab/>
        <w:t>id-SRBMappingInfo,</w:t>
      </w:r>
    </w:p>
    <w:p w14:paraId="2BB1DA91" w14:textId="77777777" w:rsidR="003A519C" w:rsidRPr="00024B4B" w:rsidRDefault="00AC7BC0">
      <w:pPr>
        <w:pStyle w:val="PL"/>
      </w:pPr>
      <w:r w:rsidRPr="00024B4B">
        <w:tab/>
        <w:t>id-DRBMappingInfo,</w:t>
      </w:r>
    </w:p>
    <w:p w14:paraId="611AB44E" w14:textId="77777777" w:rsidR="003A519C" w:rsidRDefault="00AC7BC0">
      <w:pPr>
        <w:pStyle w:val="PL"/>
      </w:pPr>
      <w:r w:rsidRPr="00024B4B">
        <w:rPr>
          <w:lang w:eastAsia="zh-CN"/>
        </w:rPr>
        <w:tab/>
      </w:r>
      <w:r>
        <w:t>id-LastUsedCellIndication,</w:t>
      </w:r>
    </w:p>
    <w:p w14:paraId="5884070D" w14:textId="77777777" w:rsidR="003A519C" w:rsidRDefault="00AC7BC0">
      <w:pPr>
        <w:pStyle w:val="PL"/>
      </w:pPr>
      <w:r>
        <w:tab/>
        <w:t>id-Recommended-SSBs-List,</w:t>
      </w:r>
    </w:p>
    <w:p w14:paraId="5C0F5B15" w14:textId="77777777" w:rsidR="003A519C" w:rsidRDefault="00AC7BC0">
      <w:pPr>
        <w:pStyle w:val="PL"/>
      </w:pPr>
      <w:r>
        <w:tab/>
      </w:r>
      <w:r>
        <w:rPr>
          <w:rFonts w:eastAsia="SimSun"/>
        </w:rPr>
        <w:t>id-SSBs-withinTheCell-tobe-Activated-List</w:t>
      </w:r>
      <w:r>
        <w:t>,</w:t>
      </w:r>
    </w:p>
    <w:p w14:paraId="54261AE8" w14:textId="77777777" w:rsidR="003A519C" w:rsidRPr="00024B4B" w:rsidRDefault="00AC7BC0">
      <w:pPr>
        <w:pStyle w:val="PL"/>
        <w:rPr>
          <w:lang w:eastAsia="zh-CN"/>
        </w:rPr>
      </w:pPr>
      <w:r>
        <w:tab/>
        <w:t>id-SIB17-message,</w:t>
      </w:r>
    </w:p>
    <w:p w14:paraId="54E30DCC" w14:textId="77777777" w:rsidR="003A519C" w:rsidRDefault="00AC7BC0">
      <w:pPr>
        <w:pStyle w:val="PL"/>
        <w:rPr>
          <w:snapToGrid w:val="0"/>
        </w:rPr>
      </w:pPr>
      <w:r>
        <w:tab/>
      </w:r>
      <w:r>
        <w:rPr>
          <w:rFonts w:eastAsia="SimSun"/>
          <w:snapToGrid w:val="0"/>
        </w:rPr>
        <w:t>id-MUSIM-GapConfig,</w:t>
      </w:r>
    </w:p>
    <w:p w14:paraId="25952AF2" w14:textId="77777777" w:rsidR="003A519C" w:rsidRDefault="00AC7BC0">
      <w:pPr>
        <w:pStyle w:val="PL"/>
        <w:rPr>
          <w:rFonts w:eastAsia="SimSun"/>
          <w:snapToGrid w:val="0"/>
        </w:rPr>
      </w:pPr>
      <w:r>
        <w:tab/>
        <w:t>id-SIB20-message,</w:t>
      </w:r>
    </w:p>
    <w:p w14:paraId="669D459A" w14:textId="77777777" w:rsidR="003A519C" w:rsidRDefault="00AC7BC0">
      <w:pPr>
        <w:pStyle w:val="PL"/>
        <w:rPr>
          <w:rFonts w:eastAsia="Calibri"/>
          <w:lang w:eastAsia="ja-JP"/>
        </w:rPr>
      </w:pPr>
      <w:r>
        <w:rPr>
          <w:rFonts w:eastAsia="Malgun Gothic"/>
        </w:rPr>
        <w:tab/>
      </w:r>
      <w:r>
        <w:rPr>
          <w:rFonts w:eastAsia="Calibri"/>
          <w:lang w:eastAsia="ja-JP"/>
        </w:rPr>
        <w:t>id-pathPower,</w:t>
      </w:r>
    </w:p>
    <w:p w14:paraId="3A840DEC" w14:textId="77777777" w:rsidR="003A519C" w:rsidRPr="00024B4B" w:rsidRDefault="00AC7BC0">
      <w:pPr>
        <w:pStyle w:val="PL"/>
        <w:rPr>
          <w:lang w:val="fr-FR"/>
        </w:rPr>
      </w:pPr>
      <w:r>
        <w:rPr>
          <w:rFonts w:eastAsia="SimSun"/>
          <w:snapToGrid w:val="0"/>
          <w:lang w:eastAsia="zh-CN"/>
        </w:rPr>
        <w:tab/>
      </w:r>
      <w:r w:rsidRPr="00024B4B">
        <w:rPr>
          <w:snapToGrid w:val="0"/>
          <w:lang w:val="fr-FR"/>
        </w:rPr>
        <w:t>id-</w:t>
      </w:r>
      <w:r w:rsidRPr="00024B4B">
        <w:rPr>
          <w:lang w:val="fr-FR"/>
        </w:rPr>
        <w:t>DU-RX-MT-RX-Extend,</w:t>
      </w:r>
    </w:p>
    <w:p w14:paraId="7716DC91" w14:textId="77777777" w:rsidR="003A519C" w:rsidRPr="00024B4B" w:rsidRDefault="00AC7BC0">
      <w:pPr>
        <w:pStyle w:val="PL"/>
        <w:rPr>
          <w:lang w:val="fr-FR"/>
        </w:rPr>
      </w:pPr>
      <w:r w:rsidRPr="00024B4B">
        <w:rPr>
          <w:snapToGrid w:val="0"/>
          <w:lang w:val="fr-FR"/>
        </w:rPr>
        <w:tab/>
        <w:t>id-</w:t>
      </w:r>
      <w:r w:rsidRPr="00024B4B">
        <w:rPr>
          <w:lang w:val="fr-FR"/>
        </w:rPr>
        <w:t>DU-TX-MT-TX-Extend,</w:t>
      </w:r>
    </w:p>
    <w:p w14:paraId="43188B9B" w14:textId="77777777" w:rsidR="003A519C" w:rsidRPr="00024B4B" w:rsidRDefault="00AC7BC0">
      <w:pPr>
        <w:pStyle w:val="PL"/>
        <w:rPr>
          <w:lang w:val="fr-FR"/>
        </w:rPr>
      </w:pPr>
      <w:r w:rsidRPr="00024B4B">
        <w:rPr>
          <w:snapToGrid w:val="0"/>
          <w:lang w:val="fr-FR"/>
        </w:rPr>
        <w:tab/>
        <w:t>id-</w:t>
      </w:r>
      <w:r w:rsidRPr="00024B4B">
        <w:rPr>
          <w:lang w:val="fr-FR"/>
        </w:rPr>
        <w:t>DU-RX-MT-TX-Extend,</w:t>
      </w:r>
    </w:p>
    <w:p w14:paraId="1FB08690" w14:textId="77777777" w:rsidR="003A519C" w:rsidRPr="00024B4B" w:rsidRDefault="00AC7BC0">
      <w:pPr>
        <w:pStyle w:val="PL"/>
        <w:rPr>
          <w:rFonts w:eastAsia="SimSun"/>
          <w:snapToGrid w:val="0"/>
          <w:lang w:val="fr-FR" w:eastAsia="zh-CN"/>
        </w:rPr>
      </w:pPr>
      <w:r w:rsidRPr="00024B4B">
        <w:rPr>
          <w:snapToGrid w:val="0"/>
          <w:lang w:val="fr-FR"/>
        </w:rPr>
        <w:tab/>
        <w:t>id-</w:t>
      </w:r>
      <w:r w:rsidRPr="00024B4B">
        <w:rPr>
          <w:lang w:val="fr-FR"/>
        </w:rPr>
        <w:t>DU-TX-MT-RX-Extend,</w:t>
      </w:r>
    </w:p>
    <w:p w14:paraId="5227003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id-TAINSAGSupportList,</w:t>
      </w:r>
    </w:p>
    <w:p w14:paraId="3D3FA61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id-SL-RLC-ChannelToAddModList,</w:t>
      </w:r>
    </w:p>
    <w:p w14:paraId="4DD3294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>
        <w:rPr>
          <w:rFonts w:eastAsia="SimSun"/>
          <w:snapToGrid w:val="0"/>
        </w:rPr>
        <w:t>id-SIB15-message,</w:t>
      </w:r>
    </w:p>
    <w:p w14:paraId="38E364BB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>
        <w:t>id-InterFrequencyConfig-NoGap,</w:t>
      </w:r>
    </w:p>
    <w:p w14:paraId="069C2EE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t>MBSInterestIndication,</w:t>
      </w:r>
    </w:p>
    <w:p w14:paraId="30C02D0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id-L571Info,</w:t>
      </w:r>
    </w:p>
    <w:p w14:paraId="578B7E7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id-L1151Info,</w:t>
      </w:r>
    </w:p>
    <w:p w14:paraId="1D7E914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id-SCS-480,</w:t>
      </w:r>
    </w:p>
    <w:p w14:paraId="1B988E5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id-SCS-960,</w:t>
      </w:r>
    </w:p>
    <w:p w14:paraId="469A4E64" w14:textId="77777777" w:rsidR="003A519C" w:rsidRPr="00024B4B" w:rsidRDefault="00AC7BC0">
      <w:pPr>
        <w:pStyle w:val="PL"/>
        <w:rPr>
          <w:rFonts w:eastAsia="SimSun"/>
          <w:snapToGrid w:val="0"/>
          <w:lang w:eastAsia="sv-SE"/>
        </w:rPr>
      </w:pPr>
      <w:r w:rsidRPr="00024B4B">
        <w:rPr>
          <w:rFonts w:eastAsia="SimSun"/>
          <w:snapToGrid w:val="0"/>
          <w:lang w:eastAsia="sv-SE"/>
        </w:rPr>
        <w:tab/>
        <w:t>id-SRSPortIndex,</w:t>
      </w:r>
    </w:p>
    <w:p w14:paraId="28BE2C8B" w14:textId="77777777" w:rsidR="003A519C" w:rsidRDefault="00AC7BC0">
      <w:pPr>
        <w:pStyle w:val="PL"/>
        <w:rPr>
          <w:snapToGrid w:val="0"/>
        </w:rPr>
      </w:pPr>
      <w:r>
        <w:tab/>
        <w:t>id-PEISubgroupingSupportIndication,</w:t>
      </w:r>
    </w:p>
    <w:p w14:paraId="22BF9EA6" w14:textId="77777777" w:rsidR="003A519C" w:rsidRDefault="00AC7BC0">
      <w:pPr>
        <w:pStyle w:val="PL"/>
      </w:pPr>
      <w:r>
        <w:tab/>
        <w:t>id-NeedForGapsInfoNR,</w:t>
      </w:r>
    </w:p>
    <w:p w14:paraId="2C360B17" w14:textId="77777777" w:rsidR="003A519C" w:rsidRDefault="00AC7BC0">
      <w:pPr>
        <w:pStyle w:val="PL"/>
      </w:pPr>
      <w:r>
        <w:tab/>
        <w:t>id-NeedForGapNCSGInfoNR,</w:t>
      </w:r>
    </w:p>
    <w:p w14:paraId="30544175" w14:textId="77777777" w:rsidR="003A519C" w:rsidRDefault="00AC7BC0">
      <w:pPr>
        <w:pStyle w:val="PL"/>
      </w:pPr>
      <w:r>
        <w:tab/>
        <w:t>id-NeedForGapNCSGInfoEUTRA,</w:t>
      </w:r>
    </w:p>
    <w:p w14:paraId="2B5FDFA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id-Source-MRB-ID</w:t>
      </w:r>
      <w:r>
        <w:t>,</w:t>
      </w:r>
    </w:p>
    <w:p w14:paraId="1813BB59" w14:textId="77777777" w:rsidR="003A519C" w:rsidRDefault="00AC7BC0">
      <w:pPr>
        <w:pStyle w:val="PL"/>
        <w:rPr>
          <w:snapToGrid w:val="0"/>
          <w:lang w:val="en-US" w:eastAsia="zh-CN"/>
        </w:rPr>
      </w:pPr>
      <w:r>
        <w:rPr>
          <w:rFonts w:eastAsia="SimSun"/>
          <w:snapToGrid w:val="0"/>
        </w:rPr>
        <w:tab/>
      </w:r>
      <w:r>
        <w:rPr>
          <w:rFonts w:eastAsia="SimSun" w:hint="eastAsia"/>
          <w:snapToGrid w:val="0"/>
        </w:rPr>
        <w:t>id-RedCapIndication</w:t>
      </w:r>
      <w:r>
        <w:rPr>
          <w:rFonts w:hint="eastAsia"/>
          <w:snapToGrid w:val="0"/>
          <w:lang w:val="en-US" w:eastAsia="zh-CN"/>
        </w:rPr>
        <w:t>,</w:t>
      </w:r>
    </w:p>
    <w:p w14:paraId="48070938" w14:textId="77777777" w:rsidR="003A519C" w:rsidRDefault="00AC7BC0">
      <w:pPr>
        <w:pStyle w:val="PL"/>
        <w:rPr>
          <w:rFonts w:eastAsia="SimSun"/>
          <w:snapToGrid w:val="0"/>
        </w:rPr>
      </w:pPr>
      <w:r>
        <w:tab/>
        <w:t>id-UL-GapFR2-Config,</w:t>
      </w:r>
    </w:p>
    <w:p w14:paraId="50F9728C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</w:t>
      </w:r>
      <w:r>
        <w:rPr>
          <w:lang w:eastAsia="zh-CN"/>
        </w:rPr>
        <w:t>ConfigRestrictInfoDAPS,</w:t>
      </w:r>
    </w:p>
    <w:p w14:paraId="0CAC5076" w14:textId="77777777" w:rsidR="003A519C" w:rsidRDefault="00AC7BC0">
      <w:pPr>
        <w:pStyle w:val="PL"/>
      </w:pPr>
      <w:r>
        <w:tab/>
        <w:t>id-MulticastF1UContextReferenceCU,</w:t>
      </w:r>
    </w:p>
    <w:p w14:paraId="49976C0C" w14:textId="77777777" w:rsidR="003A519C" w:rsidRDefault="00AC7BC0">
      <w:pPr>
        <w:pStyle w:val="PL"/>
      </w:pPr>
      <w:r>
        <w:tab/>
        <w:t>id-TwoPHRModeMCG,</w:t>
      </w:r>
    </w:p>
    <w:p w14:paraId="5118F681" w14:textId="77777777" w:rsidR="003A519C" w:rsidRDefault="00AC7BC0">
      <w:pPr>
        <w:pStyle w:val="PL"/>
      </w:pPr>
      <w:r>
        <w:rPr>
          <w:snapToGrid w:val="0"/>
        </w:rPr>
        <w:tab/>
        <w:t>id-</w:t>
      </w:r>
      <w:r>
        <w:t>TwoPHRModeSCG,</w:t>
      </w:r>
    </w:p>
    <w:p w14:paraId="45B58D27" w14:textId="77777777" w:rsidR="003A519C" w:rsidRDefault="00AC7BC0">
      <w:pPr>
        <w:pStyle w:val="PL"/>
      </w:pPr>
      <w:r>
        <w:tab/>
        <w:t>id-ncd-SSB-RedCapInitialBWP-SDT,</w:t>
      </w:r>
    </w:p>
    <w:p w14:paraId="60F4E649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</w:rPr>
        <w:t>n</w:t>
      </w:r>
      <w:r>
        <w:rPr>
          <w:snapToGrid w:val="0"/>
        </w:rPr>
        <w:t>rofSymbolsExtended,</w:t>
      </w:r>
    </w:p>
    <w:p w14:paraId="2E33658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</w:t>
      </w:r>
      <w:r>
        <w:rPr>
          <w:snapToGrid w:val="0"/>
        </w:rPr>
        <w:t>d-repetitionFactorExtended,</w:t>
      </w:r>
    </w:p>
    <w:p w14:paraId="04CB7C5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id-startRBHopping,</w:t>
      </w:r>
    </w:p>
    <w:p w14:paraId="0D6DA5D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id-startRBIndex,</w:t>
      </w:r>
    </w:p>
    <w:p w14:paraId="4280F91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id-transmissionCombn8,</w:t>
      </w:r>
    </w:p>
    <w:p w14:paraId="68E086C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id-ServCellInfoList,</w:t>
      </w:r>
    </w:p>
    <w:p w14:paraId="089E51B7" w14:textId="77777777" w:rsidR="003A519C" w:rsidRDefault="00AC7BC0">
      <w:pPr>
        <w:pStyle w:val="PL"/>
      </w:pPr>
      <w:r>
        <w:tab/>
        <w:t>id-Preconfigured-measurement-GAP-Request,</w:t>
      </w:r>
    </w:p>
    <w:p w14:paraId="3CB1846A" w14:textId="77777777" w:rsidR="003A519C" w:rsidRDefault="00AC7BC0">
      <w:pPr>
        <w:pStyle w:val="PL"/>
        <w:rPr>
          <w:snapToGrid w:val="0"/>
        </w:rPr>
      </w:pPr>
      <w:r>
        <w:tab/>
        <w:t>id-BWP-Id,</w:t>
      </w:r>
    </w:p>
    <w:p w14:paraId="0131B36C" w14:textId="77777777" w:rsidR="003A519C" w:rsidRDefault="00AC7BC0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ab/>
      </w:r>
      <w:r>
        <w:t>id-ExtendedResourceSymbolOffset</w:t>
      </w:r>
      <w:r>
        <w:rPr>
          <w:rFonts w:hint="eastAsia"/>
          <w:lang w:val="en-US" w:eastAsia="zh-CN"/>
        </w:rPr>
        <w:t>,</w:t>
      </w:r>
    </w:p>
    <w:p w14:paraId="6ABCF2B3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</w:rPr>
        <w:tab/>
        <w:t>id-MusimCapabilityRestrictionIndication,</w:t>
      </w:r>
    </w:p>
    <w:p w14:paraId="6DB7AD45" w14:textId="77777777" w:rsidR="003A519C" w:rsidRDefault="00AC7BC0">
      <w:pPr>
        <w:pStyle w:val="PL"/>
      </w:pPr>
      <w:r>
        <w:rPr>
          <w:rFonts w:eastAsia="SimSun" w:hint="eastAsia"/>
          <w:snapToGrid w:val="0"/>
          <w:lang w:val="en-US" w:eastAsia="zh-CN"/>
        </w:rPr>
        <w:tab/>
      </w:r>
      <w:r>
        <w:rPr>
          <w:rFonts w:hint="eastAsia"/>
          <w:snapToGrid w:val="0"/>
        </w:rPr>
        <w:t>id-duplicationIndication,</w:t>
      </w:r>
    </w:p>
    <w:p w14:paraId="3A7F191E" w14:textId="77777777" w:rsidR="003A519C" w:rsidRDefault="00AC7BC0">
      <w:pPr>
        <w:pStyle w:val="PL"/>
      </w:pPr>
      <w:r>
        <w:rPr>
          <w:snapToGrid w:val="0"/>
        </w:rPr>
        <w:tab/>
      </w:r>
      <w:r>
        <w:t>id-dRB-List,</w:t>
      </w:r>
    </w:p>
    <w:p w14:paraId="38F360DA" w14:textId="77777777" w:rsidR="003A519C" w:rsidRDefault="00AC7BC0">
      <w:pPr>
        <w:pStyle w:val="PL"/>
        <w:rPr>
          <w:rFonts w:eastAsia="SimSun" w:cs="Courier New"/>
          <w:szCs w:val="16"/>
          <w:lang w:eastAsia="zh-CN"/>
        </w:rPr>
      </w:pPr>
      <w:bookmarkStart w:id="456" w:name="_Hlk148540007"/>
      <w:r>
        <w:rPr>
          <w:rFonts w:eastAsia="SimSun" w:cs="Courier New"/>
          <w:szCs w:val="16"/>
          <w:lang w:eastAsia="zh-CN"/>
        </w:rPr>
        <w:tab/>
        <w:t>id-ChannelOccupancyTimePercentageUL,</w:t>
      </w:r>
    </w:p>
    <w:p w14:paraId="6BD75393" w14:textId="77777777" w:rsidR="003A519C" w:rsidRDefault="00AC7BC0">
      <w:pPr>
        <w:pStyle w:val="PL"/>
      </w:pPr>
      <w:r>
        <w:rPr>
          <w:rFonts w:eastAsia="SimSun" w:cs="Courier New"/>
          <w:szCs w:val="16"/>
          <w:lang w:val="en-US" w:eastAsia="zh-CN"/>
        </w:rPr>
        <w:tab/>
      </w:r>
      <w:r>
        <w:rPr>
          <w:rFonts w:eastAsia="SimSun" w:cs="Courier New" w:hint="eastAsia"/>
          <w:szCs w:val="16"/>
          <w:lang w:val="en-US" w:eastAsia="zh-CN"/>
        </w:rPr>
        <w:t>id-RadioResourceStatusNR-U,</w:t>
      </w:r>
    </w:p>
    <w:p w14:paraId="3EAE1A13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  <w:lang w:eastAsia="zh-CN"/>
        </w:rPr>
        <w:tab/>
      </w:r>
      <w:r>
        <w:rPr>
          <w:snapToGrid w:val="0"/>
        </w:rPr>
        <w:t>id-</w:t>
      </w:r>
      <w:r>
        <w:rPr>
          <w:rFonts w:cs="Arial"/>
          <w:lang w:eastAsia="ja-JP"/>
        </w:rPr>
        <w:t>FiveG-ProSeLayer2Multipath,</w:t>
      </w:r>
    </w:p>
    <w:p w14:paraId="382B257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id-FiveG-ProSeLayer2UEtoUERelay,</w:t>
      </w:r>
    </w:p>
    <w:p w14:paraId="6A4A1D66" w14:textId="77777777" w:rsidR="003A519C" w:rsidRDefault="00AC7BC0">
      <w:pPr>
        <w:pStyle w:val="PL"/>
        <w:rPr>
          <w:rFonts w:eastAsia="SimSun" w:cs="Courier New"/>
          <w:szCs w:val="16"/>
          <w:lang w:eastAsia="zh-CN"/>
        </w:rPr>
      </w:pPr>
      <w:r>
        <w:rPr>
          <w:snapToGrid w:val="0"/>
        </w:rPr>
        <w:tab/>
        <w:t>id-FiveG-ProSeLayer2UEtoUERemote,</w:t>
      </w:r>
    </w:p>
    <w:bookmarkEnd w:id="456"/>
    <w:p w14:paraId="3856CEF6" w14:textId="77777777" w:rsidR="003A519C" w:rsidRDefault="00AC7BC0">
      <w:pPr>
        <w:pStyle w:val="PL"/>
        <w:rPr>
          <w:rFonts w:eastAsia="MS Mincho" w:cs="Arial"/>
        </w:rPr>
      </w:pPr>
      <w:r>
        <w:rPr>
          <w:snapToGrid w:val="0"/>
        </w:rPr>
        <w:tab/>
      </w:r>
      <w:r>
        <w:rPr>
          <w:rFonts w:eastAsia="MS Mincho" w:cs="Arial"/>
        </w:rPr>
        <w:t>id-TSCTrafficCharacteristicsFeedback,</w:t>
      </w:r>
    </w:p>
    <w:p w14:paraId="754E855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id-RANfeedbacktype,</w:t>
      </w:r>
    </w:p>
    <w:p w14:paraId="605E2981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rPr>
          <w:rFonts w:cs="Courier New"/>
          <w:szCs w:val="22"/>
          <w:lang w:eastAsia="zh-CN"/>
        </w:rPr>
        <w:t>Mobile-TRP-LocationInformation</w:t>
      </w:r>
      <w:r>
        <w:rPr>
          <w:rFonts w:eastAsia="SimSun"/>
          <w:snapToGrid w:val="0"/>
        </w:rPr>
        <w:t>,</w:t>
      </w:r>
    </w:p>
    <w:p w14:paraId="176B1E0C" w14:textId="77777777" w:rsidR="003A519C" w:rsidRDefault="00AC7BC0">
      <w:pPr>
        <w:pStyle w:val="PL"/>
        <w:rPr>
          <w:lang w:eastAsia="zh-CN"/>
        </w:rPr>
      </w:pPr>
      <w:r>
        <w:tab/>
      </w:r>
      <w:r>
        <w:rPr>
          <w:snapToGrid w:val="0"/>
        </w:rPr>
        <w:t>id-Mobile-IAB-MT-UE-ID</w:t>
      </w:r>
      <w:r>
        <w:rPr>
          <w:rFonts w:eastAsia="SimSun"/>
          <w:snapToGrid w:val="0"/>
        </w:rPr>
        <w:t>,</w:t>
      </w:r>
    </w:p>
    <w:p w14:paraId="036C603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id-Mobile</w:t>
      </w:r>
      <w:r>
        <w:rPr>
          <w:lang w:eastAsia="zh-CN"/>
        </w:rPr>
        <w:t>AccessPointLocation</w:t>
      </w:r>
      <w:r>
        <w:rPr>
          <w:rFonts w:eastAsia="SimSun"/>
          <w:snapToGrid w:val="0"/>
        </w:rPr>
        <w:t>,</w:t>
      </w:r>
    </w:p>
    <w:p w14:paraId="6FB3FE1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id-SIB24-message,</w:t>
      </w:r>
    </w:p>
    <w:p w14:paraId="67287A1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lastRenderedPageBreak/>
        <w:tab/>
        <w:t>id-PDUSetQoSParameters,</w:t>
      </w:r>
    </w:p>
    <w:p w14:paraId="16E0E9B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id-N6JitterInformation,</w:t>
      </w:r>
    </w:p>
    <w:p w14:paraId="4D73337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id-ECNMarkingorCongestionInformationReportingRequest,</w:t>
      </w:r>
    </w:p>
    <w:p w14:paraId="578A9DE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id-ECNMarkingorCongestionInformationReportingStatus,</w:t>
      </w:r>
    </w:p>
    <w:p w14:paraId="7BD92EF6" w14:textId="77777777" w:rsidR="003A519C" w:rsidRDefault="00AC7BC0">
      <w:pPr>
        <w:pStyle w:val="PL"/>
        <w:rPr>
          <w:rFonts w:eastAsia="Malgun Gothic"/>
          <w:lang w:eastAsia="zh-CN"/>
        </w:rPr>
      </w:pPr>
      <w:r>
        <w:rPr>
          <w:snapToGrid w:val="0"/>
        </w:rPr>
        <w:tab/>
        <w:t>id-</w:t>
      </w:r>
      <w:r>
        <w:rPr>
          <w:rFonts w:eastAsia="Malgun Gothic"/>
          <w:lang w:eastAsia="zh-CN"/>
        </w:rPr>
        <w:t>ERedcap-Bcast-Information,</w:t>
      </w:r>
    </w:p>
    <w:p w14:paraId="55EB977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id-NeedForInterruptionInfoNR,</w:t>
      </w:r>
    </w:p>
    <w:p w14:paraId="4A1E9310" w14:textId="77777777" w:rsidR="003A519C" w:rsidRDefault="00AC7BC0">
      <w:pPr>
        <w:pStyle w:val="PL"/>
        <w:rPr>
          <w:rFonts w:eastAsia="SimSun"/>
        </w:rPr>
      </w:pPr>
      <w:r>
        <w:rPr>
          <w:snapToGrid w:val="0"/>
        </w:rPr>
        <w:tab/>
      </w:r>
      <w:r>
        <w:rPr>
          <w:rFonts w:eastAsia="SimSun"/>
        </w:rPr>
        <w:t>id-SCPAC-Request,</w:t>
      </w:r>
    </w:p>
    <w:p w14:paraId="11FC96B2" w14:textId="77777777" w:rsidR="003A519C" w:rsidRDefault="00AC7BC0">
      <w:pPr>
        <w:pStyle w:val="PL"/>
        <w:rPr>
          <w:snapToGrid w:val="0"/>
        </w:rPr>
      </w:pPr>
      <w:r>
        <w:tab/>
        <w:t>id-</w:t>
      </w:r>
      <w:r>
        <w:rPr>
          <w:rFonts w:hint="eastAsia"/>
        </w:rPr>
        <w:t>Mobile</w:t>
      </w:r>
      <w:r>
        <w:t>IAB-Barred,</w:t>
      </w:r>
    </w:p>
    <w:p w14:paraId="222DE1E3" w14:textId="77777777" w:rsidR="003A519C" w:rsidRDefault="00AC7BC0">
      <w:pPr>
        <w:pStyle w:val="PL"/>
        <w:rPr>
          <w:snapToGrid w:val="0"/>
        </w:rPr>
      </w:pPr>
      <w:r>
        <w:tab/>
        <w:t>id-F1UTunnelNotEstablished,</w:t>
      </w:r>
    </w:p>
    <w:p w14:paraId="553F964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eastAsia="zh-CN"/>
        </w:rPr>
        <w:t>S-CPACLower</w:t>
      </w:r>
      <w:r>
        <w:rPr>
          <w:snapToGrid w:val="0"/>
          <w:lang w:eastAsia="zh-CN"/>
        </w:rPr>
        <w:t>Layer</w:t>
      </w:r>
      <w:r>
        <w:rPr>
          <w:snapToGrid w:val="0"/>
        </w:rPr>
        <w:t>ReferenceConfigRequest,</w:t>
      </w:r>
    </w:p>
    <w:p w14:paraId="037539A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id-MusimCandidateBandList,</w:t>
      </w:r>
    </w:p>
    <w:p w14:paraId="43325C71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id-PSIbasedSDUdiscardUL,</w:t>
      </w:r>
    </w:p>
    <w:p w14:paraId="7E11368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rPr>
          <w:snapToGrid w:val="0"/>
        </w:rPr>
        <w:t>id-SIB22-message,</w:t>
      </w:r>
    </w:p>
    <w:p w14:paraId="75661DA7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>
        <w:t>id-</w:t>
      </w:r>
      <w:r>
        <w:rPr>
          <w:rFonts w:eastAsia="Tahoma" w:cs="Arial"/>
          <w:lang w:eastAsia="zh-CN"/>
        </w:rPr>
        <w:t>U2URLCChannelQoS,</w:t>
      </w:r>
    </w:p>
    <w:p w14:paraId="698C817B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id-SL-PHY-MAC-RLC-ConfigExt,</w:t>
      </w:r>
    </w:p>
    <w:p w14:paraId="4E50489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>
        <w:rPr>
          <w:rFonts w:eastAsia="SimSun"/>
          <w:snapToGrid w:val="0"/>
        </w:rPr>
        <w:t>id-UL-RSCP,</w:t>
      </w:r>
    </w:p>
    <w:p w14:paraId="78FD9AD3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id-BW-Aggregation-Request-Indication,</w:t>
      </w:r>
    </w:p>
    <w:p w14:paraId="342985E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id-ReportingGranularitykminus1,</w:t>
      </w:r>
    </w:p>
    <w:p w14:paraId="3803463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id-ReportingGranularitykminus1additionalpath,</w:t>
      </w:r>
    </w:p>
    <w:p w14:paraId="70A873A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id-ReportingGranularitykminus2,</w:t>
      </w:r>
    </w:p>
    <w:p w14:paraId="0969D42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id-ReportingGranularitykminus2additionalpath,</w:t>
      </w:r>
    </w:p>
    <w:p w14:paraId="3BFD2AE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id-ReportingGranularitykminus3,</w:t>
      </w:r>
    </w:p>
    <w:p w14:paraId="7A6372A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id-ReportingGranularitykminus3additionalpath,</w:t>
      </w:r>
    </w:p>
    <w:p w14:paraId="543233E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id-ReportingGranularitykminus4,</w:t>
      </w:r>
    </w:p>
    <w:p w14:paraId="24FD160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id-ReportingGranularitykminus4additionalpath,</w:t>
      </w:r>
    </w:p>
    <w:p w14:paraId="1C42FBD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id-ReportingGranularitykminus5,</w:t>
      </w:r>
    </w:p>
    <w:p w14:paraId="50C40CC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id-ReportingGranularitykminus5additionalpath,</w:t>
      </w:r>
    </w:p>
    <w:p w14:paraId="0C2BAF9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id-ReportingGranularitykminus6,</w:t>
      </w:r>
    </w:p>
    <w:p w14:paraId="02FC50F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id-ReportingGranularitykminus6additionalpath,</w:t>
      </w:r>
    </w:p>
    <w:p w14:paraId="24BB8334" w14:textId="77777777" w:rsidR="003A519C" w:rsidRPr="00024B4B" w:rsidRDefault="00AC7BC0">
      <w:pPr>
        <w:pStyle w:val="PL"/>
      </w:pPr>
      <w:r>
        <w:rPr>
          <w:snapToGrid w:val="0"/>
        </w:rPr>
        <w:tab/>
        <w:t>id-</w:t>
      </w:r>
      <w:r w:rsidRPr="00024B4B">
        <w:t>TimingReportingGranularityFactorExtended,</w:t>
      </w:r>
    </w:p>
    <w:p w14:paraId="48A52973" w14:textId="77777777" w:rsidR="003A519C" w:rsidRPr="00024B4B" w:rsidRDefault="00AC7BC0">
      <w:pPr>
        <w:pStyle w:val="PL"/>
      </w:pPr>
      <w:r w:rsidRPr="00024B4B">
        <w:tab/>
        <w:t>id-PosValidityAreaCellList,</w:t>
      </w:r>
    </w:p>
    <w:p w14:paraId="0333FD2B" w14:textId="77777777" w:rsidR="003A519C" w:rsidRDefault="00AC7BC0">
      <w:pPr>
        <w:pStyle w:val="PL"/>
        <w:rPr>
          <w:snapToGrid w:val="0"/>
        </w:rPr>
      </w:pPr>
      <w:r w:rsidRPr="00024B4B">
        <w:tab/>
      </w:r>
      <w:r>
        <w:rPr>
          <w:snapToGrid w:val="0"/>
        </w:rPr>
        <w:t>id-SymbolIndex,</w:t>
      </w:r>
    </w:p>
    <w:p w14:paraId="7C840CAB" w14:textId="77777777" w:rsidR="003A519C" w:rsidRDefault="00AC7BC0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 w:hint="eastAsia"/>
          <w:snapToGrid w:val="0"/>
          <w:lang w:val="en-US" w:eastAsia="zh-CN"/>
        </w:rPr>
        <w:tab/>
        <w:t>id-AggregatedPosSRSResourceIDList,</w:t>
      </w:r>
    </w:p>
    <w:p w14:paraId="70E70936" w14:textId="77777777" w:rsidR="003A519C" w:rsidRDefault="00AC7BC0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 w:hint="eastAsia"/>
          <w:snapToGrid w:val="0"/>
          <w:lang w:val="en-US" w:eastAsia="zh-CN"/>
        </w:rPr>
        <w:tab/>
      </w:r>
      <w:r w:rsidRPr="00024B4B">
        <w:rPr>
          <w:rFonts w:eastAsia="SimSun"/>
          <w:snapToGrid w:val="0"/>
        </w:rPr>
        <w:t>id-</w:t>
      </w:r>
      <w:r>
        <w:rPr>
          <w:rFonts w:eastAsia="SimSun" w:hint="eastAsia"/>
          <w:snapToGrid w:val="0"/>
          <w:lang w:val="en-US" w:eastAsia="zh-CN"/>
        </w:rPr>
        <w:t>PhaseQuality,</w:t>
      </w:r>
    </w:p>
    <w:p w14:paraId="6A594E95" w14:textId="77777777" w:rsidR="003A519C" w:rsidRDefault="00AC7BC0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 w:hint="eastAsia"/>
          <w:snapToGrid w:val="0"/>
          <w:lang w:val="en-US" w:eastAsia="zh-CN"/>
        </w:rPr>
        <w:tab/>
      </w:r>
      <w:r w:rsidRPr="00024B4B">
        <w:rPr>
          <w:rFonts w:eastAsia="SimSun"/>
          <w:snapToGrid w:val="0"/>
        </w:rPr>
        <w:t>id-</w:t>
      </w:r>
      <w:r>
        <w:rPr>
          <w:rFonts w:eastAsia="SimSun"/>
          <w:snapToGrid w:val="0"/>
          <w:lang w:val="en-US" w:eastAsia="zh-CN"/>
        </w:rPr>
        <w:t>P</w:t>
      </w:r>
      <w:r>
        <w:rPr>
          <w:rFonts w:eastAsia="SimSun" w:hint="eastAsia"/>
          <w:snapToGrid w:val="0"/>
          <w:lang w:val="en-US" w:eastAsia="zh-CN"/>
        </w:rPr>
        <w:t>RSBandwidthAggregationRequest</w:t>
      </w:r>
      <w:r>
        <w:rPr>
          <w:rFonts w:eastAsia="SimSun"/>
          <w:snapToGrid w:val="0"/>
          <w:lang w:val="en-US" w:eastAsia="zh-CN"/>
        </w:rPr>
        <w:t>Indication,</w:t>
      </w:r>
    </w:p>
    <w:p w14:paraId="7F288E9B" w14:textId="77777777" w:rsidR="003A519C" w:rsidRDefault="00AC7BC0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/>
          <w:snapToGrid w:val="0"/>
        </w:rPr>
        <w:t>id-</w:t>
      </w:r>
      <w:r>
        <w:rPr>
          <w:rFonts w:eastAsia="SimSun" w:hint="eastAsia"/>
          <w:snapToGrid w:val="0"/>
          <w:lang w:val="en-US" w:eastAsia="zh-CN"/>
        </w:rPr>
        <w:t>AggregatedPRSResourceSetList,</w:t>
      </w:r>
    </w:p>
    <w:p w14:paraId="51F3C067" w14:textId="77777777" w:rsidR="003A519C" w:rsidRDefault="00AC7BC0">
      <w:pPr>
        <w:pStyle w:val="PL"/>
        <w:rPr>
          <w:rFonts w:eastAsia="SimSun"/>
        </w:rPr>
      </w:pPr>
      <w:r>
        <w:rPr>
          <w:rFonts w:eastAsia="SimSun"/>
        </w:rPr>
        <w:tab/>
      </w:r>
      <w:r>
        <w:rPr>
          <w:rFonts w:eastAsia="SimSun" w:hint="eastAsia"/>
        </w:rPr>
        <w:t>id-</w:t>
      </w:r>
      <w:r>
        <w:rPr>
          <w:rFonts w:eastAsia="SimSun"/>
        </w:rPr>
        <w:t>MeasuredFrequencyHops,</w:t>
      </w:r>
    </w:p>
    <w:p w14:paraId="0F28FF12" w14:textId="77777777" w:rsidR="003A519C" w:rsidRDefault="00AC7BC0">
      <w:pPr>
        <w:pStyle w:val="PL"/>
        <w:rPr>
          <w:snapToGrid w:val="0"/>
        </w:rPr>
      </w:pPr>
      <w:r>
        <w:rPr>
          <w:rFonts w:eastAsia="SimSun"/>
        </w:rPr>
        <w:tab/>
      </w:r>
      <w:r>
        <w:rPr>
          <w:snapToGrid w:val="0"/>
        </w:rPr>
        <w:t>id-TxHoppingConfiguration,</w:t>
      </w:r>
    </w:p>
    <w:p w14:paraId="32CE0C3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id-AggregatedPosSRSResourceSetList,</w:t>
      </w:r>
    </w:p>
    <w:p w14:paraId="25B84A9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id-ValidityAreaSpecificSRSInformation,</w:t>
      </w:r>
    </w:p>
    <w:p w14:paraId="2A115E5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eastAsia="SimSun" w:hint="eastAsia"/>
          <w:snapToGrid w:val="0"/>
          <w:lang w:val="en-US" w:eastAsia="zh-CN"/>
        </w:rPr>
        <w:t>id-PeerUE-ID,</w:t>
      </w:r>
    </w:p>
    <w:p w14:paraId="775C0165" w14:textId="77777777" w:rsidR="003A519C" w:rsidRDefault="00AC7BC0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rFonts w:eastAsia="SimSun"/>
        </w:rPr>
        <w:t>MeasBasedOn</w:t>
      </w:r>
      <w:r>
        <w:rPr>
          <w:snapToGrid w:val="0"/>
        </w:rPr>
        <w:t>AggregatedResources</w:t>
      </w:r>
      <w:r>
        <w:rPr>
          <w:rFonts w:eastAsia="SimSun"/>
        </w:rPr>
        <w:t>,</w:t>
      </w:r>
    </w:p>
    <w:p w14:paraId="1FAE73D5" w14:textId="77777777" w:rsidR="003A519C" w:rsidRDefault="00AC7BC0">
      <w:pPr>
        <w:pStyle w:val="PL"/>
        <w:rPr>
          <w:snapToGrid w:val="0"/>
          <w:lang w:eastAsia="zh-CN"/>
        </w:rPr>
      </w:pP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/>
          <w:snapToGrid w:val="0"/>
        </w:rPr>
        <w:t>id-SIB</w:t>
      </w:r>
      <w:r>
        <w:rPr>
          <w:rFonts w:eastAsia="SimSun" w:hint="eastAsia"/>
          <w:snapToGrid w:val="0"/>
          <w:lang w:val="en-US" w:eastAsia="zh-CN"/>
        </w:rPr>
        <w:t>23</w:t>
      </w:r>
      <w:r>
        <w:rPr>
          <w:rFonts w:eastAsia="SimSun"/>
          <w:snapToGrid w:val="0"/>
        </w:rPr>
        <w:t>-message,</w:t>
      </w:r>
    </w:p>
    <w:p w14:paraId="029E7AD7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id-PointA,</w:t>
      </w:r>
    </w:p>
    <w:p w14:paraId="14DB3006" w14:textId="77777777" w:rsidR="003A519C" w:rsidRDefault="00AC7BC0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</w:rPr>
        <w:t>id-</w:t>
      </w:r>
      <w:r>
        <w:rPr>
          <w:snapToGrid w:val="0"/>
        </w:rPr>
        <w:t>SCS-SpecificCarrier</w:t>
      </w:r>
      <w:r>
        <w:rPr>
          <w:rFonts w:hint="eastAsia"/>
          <w:snapToGrid w:val="0"/>
        </w:rPr>
        <w:t>,</w:t>
      </w:r>
    </w:p>
    <w:p w14:paraId="37CE0636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id-NR-PCI,</w:t>
      </w:r>
    </w:p>
    <w:p w14:paraId="75D120A7" w14:textId="77777777" w:rsidR="003A519C" w:rsidRDefault="00AC7BC0">
      <w:pPr>
        <w:pStyle w:val="PL"/>
      </w:pPr>
      <w:r>
        <w:tab/>
      </w:r>
      <w:bookmarkStart w:id="457" w:name="_Hlk168380387"/>
      <w:r>
        <w:t>id-E-CID-MeasuredResultsAssociatedInfoList,</w:t>
      </w:r>
    </w:p>
    <w:p w14:paraId="72DE9B1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id-XR-Bcast-Information,</w:t>
      </w:r>
    </w:p>
    <w:p w14:paraId="60F13F2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id-MaxDataBurstVolume,</w:t>
      </w:r>
    </w:p>
    <w:p w14:paraId="221003F3" w14:textId="77777777" w:rsidR="003A519C" w:rsidRDefault="00AC7BC0">
      <w:pPr>
        <w:pStyle w:val="PL"/>
        <w:rPr>
          <w:rFonts w:eastAsia="DengXian"/>
          <w:snapToGrid w:val="0"/>
          <w:lang w:eastAsia="ja-JP"/>
        </w:rPr>
      </w:pPr>
      <w:r>
        <w:rPr>
          <w:lang w:eastAsia="ja-JP"/>
        </w:rPr>
        <w:tab/>
      </w:r>
      <w:r>
        <w:rPr>
          <w:rFonts w:eastAsia="DengXian"/>
          <w:snapToGrid w:val="0"/>
          <w:lang w:eastAsia="ja-JP"/>
        </w:rPr>
        <w:t>id-BarringExemption</w:t>
      </w:r>
      <w:r>
        <w:rPr>
          <w:snapToGrid w:val="0"/>
          <w:lang w:eastAsia="zh-CN"/>
        </w:rPr>
        <w:t>forEmerCallInfo</w:t>
      </w:r>
      <w:r>
        <w:rPr>
          <w:rFonts w:eastAsia="DengXian"/>
          <w:snapToGrid w:val="0"/>
          <w:lang w:eastAsia="ja-JP"/>
        </w:rPr>
        <w:t>,</w:t>
      </w:r>
    </w:p>
    <w:p w14:paraId="5B7439C6" w14:textId="77777777" w:rsidR="003A519C" w:rsidRDefault="00AC7BC0">
      <w:pPr>
        <w:pStyle w:val="PL"/>
        <w:rPr>
          <w:snapToGrid w:val="0"/>
        </w:rPr>
      </w:pPr>
      <w:r>
        <w:rPr>
          <w:lang w:eastAsia="zh-CN"/>
        </w:rPr>
        <w:tab/>
      </w:r>
      <w:r>
        <w:t>id-SIB1</w:t>
      </w:r>
      <w:r>
        <w:rPr>
          <w:rFonts w:hint="eastAsia"/>
          <w:lang w:eastAsia="zh-CN"/>
        </w:rPr>
        <w:t>7bis</w:t>
      </w:r>
      <w:r>
        <w:t>-message</w:t>
      </w:r>
      <w:r>
        <w:rPr>
          <w:rFonts w:hint="eastAsia"/>
          <w:lang w:eastAsia="zh-CN"/>
        </w:rPr>
        <w:t>,</w:t>
      </w:r>
    </w:p>
    <w:p w14:paraId="14D93920" w14:textId="77777777" w:rsidR="003A519C" w:rsidRDefault="00AC7BC0">
      <w:pPr>
        <w:pStyle w:val="PL"/>
        <w:rPr>
          <w:snapToGrid w:val="0"/>
        </w:rPr>
      </w:pPr>
      <w:r>
        <w:rPr>
          <w:rFonts w:cs="Courier New" w:hint="eastAsia"/>
          <w:szCs w:val="22"/>
          <w:lang w:val="en-US" w:eastAsia="zh-CN"/>
        </w:rPr>
        <w:tab/>
      </w:r>
      <w:r>
        <w:rPr>
          <w:rFonts w:cs="Courier New" w:hint="eastAsia"/>
          <w:szCs w:val="22"/>
          <w:lang w:eastAsia="zh-CN"/>
        </w:rPr>
        <w:t>id-</w:t>
      </w:r>
      <w:r>
        <w:rPr>
          <w:rFonts w:cs="Courier New" w:hint="eastAsia"/>
          <w:szCs w:val="22"/>
          <w:lang w:val="en-US" w:eastAsia="zh-CN"/>
        </w:rPr>
        <w:t>ReportingIntervalIMs,</w:t>
      </w:r>
    </w:p>
    <w:p w14:paraId="6C712C15" w14:textId="77777777" w:rsidR="003A519C" w:rsidRDefault="00AC7BC0">
      <w:pPr>
        <w:pStyle w:val="PL"/>
        <w:rPr>
          <w:rFonts w:eastAsiaTheme="minorEastAsia"/>
        </w:rPr>
      </w:pPr>
      <w:r>
        <w:rPr>
          <w:snapToGrid w:val="0"/>
          <w:lang w:eastAsia="zh-CN"/>
        </w:rPr>
        <w:tab/>
      </w:r>
      <w:r>
        <w:t>id-Transmission-Bandwidth-</w:t>
      </w:r>
      <w:r>
        <w:rPr>
          <w:rFonts w:cs="Courier New"/>
          <w:snapToGrid w:val="0"/>
          <w:szCs w:val="16"/>
          <w:lang w:eastAsia="zh-CN"/>
        </w:rPr>
        <w:t>asymmetric</w:t>
      </w:r>
      <w:r>
        <w:rPr>
          <w:rFonts w:hint="eastAsia"/>
          <w:lang w:eastAsia="zh-CN"/>
        </w:rPr>
        <w:t>,</w:t>
      </w:r>
    </w:p>
    <w:p w14:paraId="4CB508F4" w14:textId="77777777" w:rsidR="003A519C" w:rsidRDefault="00AC7BC0">
      <w:pPr>
        <w:pStyle w:val="PL"/>
        <w:rPr>
          <w:rFonts w:eastAsiaTheme="minorEastAsia"/>
          <w:snapToGrid w:val="0"/>
        </w:rPr>
      </w:pPr>
      <w:r>
        <w:rPr>
          <w:rFonts w:eastAsiaTheme="minorEastAsia"/>
        </w:rPr>
        <w:tab/>
      </w:r>
      <w:r>
        <w:rPr>
          <w:rFonts w:cs="Courier New"/>
          <w:snapToGrid w:val="0"/>
          <w:lang w:val="en-US" w:eastAsia="zh-CN"/>
        </w:rPr>
        <w:t>id-TagIDPointer,</w:t>
      </w:r>
    </w:p>
    <w:bookmarkEnd w:id="457"/>
    <w:p w14:paraId="5825651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maxNRARFCN,</w:t>
      </w:r>
    </w:p>
    <w:p w14:paraId="2DA2EA49" w14:textId="77777777" w:rsidR="003A519C" w:rsidRDefault="00AC7BC0">
      <w:pPr>
        <w:pStyle w:val="PL"/>
      </w:pPr>
      <w:r>
        <w:tab/>
        <w:t>maxnoofErrors,</w:t>
      </w:r>
    </w:p>
    <w:p w14:paraId="5E02B355" w14:textId="77777777" w:rsidR="003A519C" w:rsidRPr="00024B4B" w:rsidRDefault="00AC7BC0">
      <w:pPr>
        <w:pStyle w:val="PL"/>
        <w:rPr>
          <w:rFonts w:eastAsia="SimSun"/>
          <w:snapToGrid w:val="0"/>
        </w:rPr>
      </w:pPr>
      <w:r w:rsidRPr="00024B4B">
        <w:rPr>
          <w:snapToGrid w:val="0"/>
        </w:rPr>
        <w:tab/>
        <w:t>maxnoofBPLMNs</w:t>
      </w:r>
      <w:r w:rsidRPr="00024B4B">
        <w:rPr>
          <w:rFonts w:eastAsia="SimSun"/>
          <w:snapToGrid w:val="0"/>
        </w:rPr>
        <w:t>,</w:t>
      </w:r>
    </w:p>
    <w:p w14:paraId="28A6A24A" w14:textId="77777777" w:rsidR="003A519C" w:rsidRPr="00024B4B" w:rsidRDefault="00AC7BC0">
      <w:pPr>
        <w:pStyle w:val="PL"/>
        <w:rPr>
          <w:rFonts w:eastAsia="SimSun"/>
          <w:snapToGrid w:val="0"/>
        </w:rPr>
      </w:pPr>
      <w:r w:rsidRPr="00024B4B">
        <w:rPr>
          <w:rFonts w:eastAsia="SimSun"/>
          <w:snapToGrid w:val="0"/>
        </w:rPr>
        <w:tab/>
      </w:r>
      <w:r w:rsidRPr="00024B4B">
        <w:t>maxnoofBPLMNsNR,</w:t>
      </w:r>
    </w:p>
    <w:p w14:paraId="1BACC5A1" w14:textId="77777777" w:rsidR="003A519C" w:rsidRPr="00024B4B" w:rsidRDefault="00AC7BC0">
      <w:pPr>
        <w:pStyle w:val="PL"/>
        <w:rPr>
          <w:rFonts w:eastAsia="SimSun"/>
          <w:snapToGrid w:val="0"/>
        </w:rPr>
      </w:pPr>
      <w:r w:rsidRPr="00024B4B">
        <w:rPr>
          <w:rFonts w:eastAsia="SimSun"/>
          <w:snapToGrid w:val="0"/>
        </w:rPr>
        <w:tab/>
        <w:t>maxnoof</w:t>
      </w:r>
      <w:r w:rsidRPr="00024B4B">
        <w:rPr>
          <w:snapToGrid w:val="0"/>
        </w:rPr>
        <w:t>DLUPTNLInformation</w:t>
      </w:r>
      <w:r w:rsidRPr="00024B4B">
        <w:rPr>
          <w:rFonts w:eastAsia="SimSun"/>
          <w:snapToGrid w:val="0"/>
        </w:rPr>
        <w:t>,</w:t>
      </w:r>
    </w:p>
    <w:p w14:paraId="4E2675AC" w14:textId="77777777" w:rsidR="003A519C" w:rsidRPr="00024B4B" w:rsidRDefault="00AC7BC0">
      <w:pPr>
        <w:pStyle w:val="PL"/>
        <w:rPr>
          <w:rFonts w:eastAsia="SimSun"/>
          <w:snapToGrid w:val="0"/>
        </w:rPr>
      </w:pPr>
      <w:r w:rsidRPr="00024B4B">
        <w:rPr>
          <w:rFonts w:eastAsia="SimSun"/>
          <w:snapToGrid w:val="0"/>
        </w:rPr>
        <w:tab/>
        <w:t>maxnoofNrCellBands,</w:t>
      </w:r>
    </w:p>
    <w:p w14:paraId="347D2C90" w14:textId="77777777" w:rsidR="003A519C" w:rsidRPr="00024B4B" w:rsidRDefault="00AC7BC0">
      <w:pPr>
        <w:pStyle w:val="PL"/>
        <w:rPr>
          <w:rFonts w:eastAsia="SimSun"/>
          <w:snapToGrid w:val="0"/>
        </w:rPr>
      </w:pPr>
      <w:r w:rsidRPr="00024B4B">
        <w:rPr>
          <w:rFonts w:eastAsia="SimSun"/>
          <w:snapToGrid w:val="0"/>
        </w:rPr>
        <w:tab/>
        <w:t>maxnoof</w:t>
      </w:r>
      <w:r w:rsidRPr="00024B4B">
        <w:rPr>
          <w:snapToGrid w:val="0"/>
        </w:rPr>
        <w:t>ULUPTNLInformation</w:t>
      </w:r>
      <w:r w:rsidRPr="00024B4B">
        <w:rPr>
          <w:rFonts w:eastAsia="SimSun"/>
          <w:snapToGrid w:val="0"/>
        </w:rPr>
        <w:t>,</w:t>
      </w:r>
    </w:p>
    <w:p w14:paraId="41236B6D" w14:textId="77777777" w:rsidR="003A519C" w:rsidRPr="00024B4B" w:rsidRDefault="00AC7BC0">
      <w:pPr>
        <w:pStyle w:val="PL"/>
        <w:rPr>
          <w:rFonts w:eastAsia="SimSun"/>
          <w:snapToGrid w:val="0"/>
        </w:rPr>
      </w:pPr>
      <w:r w:rsidRPr="00024B4B">
        <w:rPr>
          <w:rFonts w:eastAsia="SimSun"/>
          <w:snapToGrid w:val="0"/>
        </w:rPr>
        <w:tab/>
        <w:t>maxnoofQoSFlows,</w:t>
      </w:r>
    </w:p>
    <w:p w14:paraId="06DD09A5" w14:textId="77777777" w:rsidR="003A519C" w:rsidRPr="00024B4B" w:rsidRDefault="00AC7BC0">
      <w:pPr>
        <w:pStyle w:val="PL"/>
        <w:rPr>
          <w:rFonts w:eastAsia="SimSun"/>
          <w:snapToGrid w:val="0"/>
        </w:rPr>
      </w:pPr>
      <w:r w:rsidRPr="00024B4B">
        <w:rPr>
          <w:rFonts w:eastAsia="SimSun"/>
          <w:snapToGrid w:val="0"/>
        </w:rPr>
        <w:tab/>
        <w:t>maxnoofSliceItems,</w:t>
      </w:r>
    </w:p>
    <w:p w14:paraId="68C7B8A2" w14:textId="77777777" w:rsidR="003A519C" w:rsidRPr="00024B4B" w:rsidRDefault="00AC7BC0">
      <w:pPr>
        <w:pStyle w:val="PL"/>
        <w:rPr>
          <w:rFonts w:eastAsia="SimSun"/>
          <w:snapToGrid w:val="0"/>
        </w:rPr>
      </w:pPr>
      <w:r w:rsidRPr="00024B4B">
        <w:rPr>
          <w:rFonts w:eastAsia="SimSun"/>
          <w:snapToGrid w:val="0"/>
        </w:rPr>
        <w:tab/>
        <w:t>maxnoofSIBTypes,</w:t>
      </w:r>
    </w:p>
    <w:p w14:paraId="510319CF" w14:textId="77777777" w:rsidR="003A519C" w:rsidRPr="00024B4B" w:rsidRDefault="00AC7BC0">
      <w:pPr>
        <w:pStyle w:val="PL"/>
        <w:rPr>
          <w:rFonts w:eastAsia="SimSun"/>
          <w:snapToGrid w:val="0"/>
        </w:rPr>
      </w:pPr>
      <w:r w:rsidRPr="00024B4B">
        <w:rPr>
          <w:rFonts w:eastAsia="SimSun"/>
          <w:snapToGrid w:val="0"/>
        </w:rPr>
        <w:tab/>
        <w:t>maxnoofSITypes,</w:t>
      </w:r>
    </w:p>
    <w:p w14:paraId="7F01F6CF" w14:textId="77777777" w:rsidR="003A519C" w:rsidRPr="00024B4B" w:rsidRDefault="00AC7BC0">
      <w:pPr>
        <w:pStyle w:val="PL"/>
        <w:rPr>
          <w:rFonts w:eastAsia="SimSun"/>
          <w:snapToGrid w:val="0"/>
        </w:rPr>
      </w:pPr>
      <w:r w:rsidRPr="00024B4B">
        <w:rPr>
          <w:rFonts w:eastAsia="SimSun"/>
          <w:snapToGrid w:val="0"/>
        </w:rPr>
        <w:tab/>
        <w:t>maxCellineNB,</w:t>
      </w:r>
    </w:p>
    <w:p w14:paraId="09665086" w14:textId="77777777" w:rsidR="003A519C" w:rsidRPr="00024B4B" w:rsidRDefault="00AC7BC0">
      <w:pPr>
        <w:pStyle w:val="PL"/>
        <w:rPr>
          <w:rFonts w:eastAsia="SimSun"/>
          <w:snapToGrid w:val="0"/>
        </w:rPr>
      </w:pPr>
      <w:r w:rsidRPr="00024B4B">
        <w:rPr>
          <w:rFonts w:eastAsia="SimSun"/>
          <w:snapToGrid w:val="0"/>
        </w:rPr>
        <w:tab/>
        <w:t>maxnoofExtendedBPLMNs,</w:t>
      </w:r>
    </w:p>
    <w:p w14:paraId="352BD8C1" w14:textId="77777777" w:rsidR="003A519C" w:rsidRPr="00024B4B" w:rsidRDefault="00AC7BC0">
      <w:pPr>
        <w:pStyle w:val="PL"/>
        <w:rPr>
          <w:rFonts w:eastAsia="SimSun"/>
          <w:snapToGrid w:val="0"/>
        </w:rPr>
      </w:pPr>
      <w:r w:rsidRPr="00024B4B">
        <w:rPr>
          <w:rFonts w:eastAsia="SimSun"/>
          <w:snapToGrid w:val="0"/>
        </w:rPr>
        <w:tab/>
        <w:t>maxnoofAdditionalSIBs,</w:t>
      </w:r>
    </w:p>
    <w:p w14:paraId="6E27472A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maxnoofUACPLMNs,</w:t>
      </w:r>
    </w:p>
    <w:p w14:paraId="73E21B67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maxnoofUACperPLMN,</w:t>
      </w:r>
    </w:p>
    <w:p w14:paraId="44423614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maxCellingNBDU,</w:t>
      </w:r>
    </w:p>
    <w:p w14:paraId="3B217A41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maxnoofTLAs,</w:t>
      </w:r>
    </w:p>
    <w:p w14:paraId="0E5BD30D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maxnoofGTPTLAs,</w:t>
      </w:r>
    </w:p>
    <w:p w14:paraId="73BC5F7A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maxnoofslots,</w:t>
      </w:r>
    </w:p>
    <w:p w14:paraId="1CA7CFA5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maxnoofNonUPTrafficMappings,</w:t>
      </w:r>
    </w:p>
    <w:p w14:paraId="6CD5BE63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maxnoofServingCells,</w:t>
      </w:r>
    </w:p>
    <w:p w14:paraId="5EF5C6D0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maxnoofServedCellsIAB,</w:t>
      </w:r>
    </w:p>
    <w:p w14:paraId="15D8F44E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maxnoofChildIABNodes,</w:t>
      </w:r>
    </w:p>
    <w:p w14:paraId="3F21068A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lastRenderedPageBreak/>
        <w:tab/>
        <w:t>maxnoofIABSTCInfo,</w:t>
      </w:r>
    </w:p>
    <w:p w14:paraId="7104AA6E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maxnoofDUFSlots,</w:t>
      </w:r>
    </w:p>
    <w:p w14:paraId="5B0B370B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maxnoofHSNASlots,</w:t>
      </w:r>
    </w:p>
    <w:p w14:paraId="584B8F37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maxnoofEgressLinks,</w:t>
      </w:r>
    </w:p>
    <w:p w14:paraId="65C2123C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maxnoofMappingEntries,</w:t>
      </w:r>
    </w:p>
    <w:p w14:paraId="61427F28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maxnoofDSInfo,</w:t>
      </w:r>
    </w:p>
    <w:p w14:paraId="4F1508EF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maxnoofQoSParaSets,</w:t>
      </w:r>
    </w:p>
    <w:p w14:paraId="750485C6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maxnoofPC5QoSFlows,</w:t>
      </w:r>
    </w:p>
    <w:p w14:paraId="498CEBAC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maxnoofSSBAreas,</w:t>
      </w:r>
    </w:p>
    <w:p w14:paraId="3E3A114E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maxnoofNRSCSs,</w:t>
      </w:r>
    </w:p>
    <w:p w14:paraId="54B6C5C9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maxnoofPhysicalResourceBlocks,</w:t>
      </w:r>
    </w:p>
    <w:p w14:paraId="02CE91CE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maxnoofPhysicalResourceBlocks-1,</w:t>
      </w:r>
    </w:p>
    <w:p w14:paraId="49BC40E3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maxnoofPRACHconfigs,</w:t>
      </w:r>
    </w:p>
    <w:p w14:paraId="56120F05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maxnoofRAReports,</w:t>
      </w:r>
    </w:p>
    <w:p w14:paraId="0DD71966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maxnoofRLFReports,</w:t>
      </w:r>
    </w:p>
    <w:p w14:paraId="0FF604B9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maxnoofAdditionalPDCPDuplicationTNL,</w:t>
      </w:r>
    </w:p>
    <w:p w14:paraId="6C1FD631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maxnoofRLCDuplicationState,</w:t>
      </w:r>
    </w:p>
    <w:p w14:paraId="1C68FD5B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maxnoofCHOcells,</w:t>
      </w:r>
    </w:p>
    <w:p w14:paraId="02CC40BD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maxnoofMDTPLMNs,</w:t>
      </w:r>
    </w:p>
    <w:p w14:paraId="70DC3A5F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maxnoofCAGsupported,</w:t>
      </w:r>
    </w:p>
    <w:p w14:paraId="4BB832B1" w14:textId="77777777" w:rsidR="003A519C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maxnoofNIDsupported,</w:t>
      </w:r>
    </w:p>
    <w:p w14:paraId="747D9B85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maxnoofExtSliceItems,</w:t>
      </w:r>
    </w:p>
    <w:p w14:paraId="11C43AC0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maxnoofPosMeas,</w:t>
      </w:r>
    </w:p>
    <w:p w14:paraId="300E8DED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maxnoofTRPInfoTypes,</w:t>
      </w:r>
    </w:p>
    <w:p w14:paraId="39677D16" w14:textId="77777777" w:rsidR="003A519C" w:rsidRDefault="00AC7BC0">
      <w:pPr>
        <w:pStyle w:val="PL"/>
        <w:rPr>
          <w:snapToGrid w:val="0"/>
        </w:rPr>
      </w:pPr>
      <w:r>
        <w:rPr>
          <w:rFonts w:cs="Arial"/>
          <w:szCs w:val="18"/>
          <w:lang w:eastAsia="ja-JP"/>
        </w:rPr>
        <w:tab/>
      </w:r>
      <w:r>
        <w:rPr>
          <w:snapToGrid w:val="0"/>
        </w:rPr>
        <w:t>maxnoofSRSTriggerStates,</w:t>
      </w:r>
    </w:p>
    <w:p w14:paraId="5236937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maxnoofSpatialRelations,</w:t>
      </w:r>
    </w:p>
    <w:p w14:paraId="12C48B09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maxnoBcastCell,</w:t>
      </w:r>
    </w:p>
    <w:p w14:paraId="19169856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tab/>
      </w:r>
      <w:r>
        <w:rPr>
          <w:rFonts w:cs="Arial"/>
          <w:szCs w:val="18"/>
          <w:lang w:eastAsia="ja-JP"/>
        </w:rPr>
        <w:t>maxnoofTRPs,</w:t>
      </w:r>
    </w:p>
    <w:p w14:paraId="12DEDA56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maxnooflcs-gcs-translation,</w:t>
      </w:r>
    </w:p>
    <w:p w14:paraId="0A6AC679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maxnoofPath,</w:t>
      </w:r>
    </w:p>
    <w:p w14:paraId="3D4CD06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cs="Arial"/>
          <w:szCs w:val="18"/>
          <w:lang w:eastAsia="ja-JP"/>
        </w:rPr>
        <w:tab/>
      </w:r>
      <w:r>
        <w:rPr>
          <w:rFonts w:eastAsia="SimSun"/>
          <w:snapToGrid w:val="0"/>
        </w:rPr>
        <w:t>maxnoofMeasE-CID,</w:t>
      </w:r>
    </w:p>
    <w:p w14:paraId="46E3949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maxnoofSSBs,</w:t>
      </w:r>
    </w:p>
    <w:p w14:paraId="23C9811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maxnoSRS-ResourceSets,</w:t>
      </w:r>
    </w:p>
    <w:p w14:paraId="046AF7DA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maxnoSRS-ResourcePerSet,</w:t>
      </w:r>
    </w:p>
    <w:p w14:paraId="16B31028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>
        <w:rPr>
          <w:snapToGrid w:val="0"/>
        </w:rPr>
        <w:t>maxnoSRS-Carriers,</w:t>
      </w:r>
    </w:p>
    <w:p w14:paraId="6E7F9D9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maxnoSCSs,</w:t>
      </w:r>
    </w:p>
    <w:p w14:paraId="30CD28C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maxnoSRS-Resources,</w:t>
      </w:r>
    </w:p>
    <w:p w14:paraId="49A3525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maxnoSRS-PosResources,</w:t>
      </w:r>
    </w:p>
    <w:p w14:paraId="199B600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maxnoSRS-PosResourceSets,</w:t>
      </w:r>
    </w:p>
    <w:p w14:paraId="78BEABE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maxnoSRS-PosResourcePerSet,</w:t>
      </w:r>
    </w:p>
    <w:p w14:paraId="45D596D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maxnoofPRS-ResourceSets,</w:t>
      </w:r>
    </w:p>
    <w:p w14:paraId="2E084205" w14:textId="77777777" w:rsidR="003A519C" w:rsidRDefault="00AC7BC0">
      <w:pPr>
        <w:pStyle w:val="PL"/>
      </w:pPr>
      <w:r>
        <w:rPr>
          <w:snapToGrid w:val="0"/>
        </w:rPr>
        <w:tab/>
      </w:r>
      <w:r>
        <w:t>maxnoofPRS-ResourcesPerSet,</w:t>
      </w:r>
    </w:p>
    <w:p w14:paraId="0DD98F17" w14:textId="77777777" w:rsidR="003A519C" w:rsidRDefault="00AC7BC0">
      <w:pPr>
        <w:pStyle w:val="PL"/>
        <w:rPr>
          <w:snapToGrid w:val="0"/>
        </w:rPr>
      </w:pPr>
      <w:r>
        <w:tab/>
      </w:r>
      <w:r>
        <w:rPr>
          <w:snapToGrid w:val="0"/>
        </w:rPr>
        <w:t>maxNoOfMeasTRPs,</w:t>
      </w:r>
    </w:p>
    <w:p w14:paraId="6E530D9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r>
        <w:t>maxnoofPRSresourceSets</w:t>
      </w:r>
      <w:r>
        <w:rPr>
          <w:snapToGrid w:val="0"/>
        </w:rPr>
        <w:t>,</w:t>
      </w:r>
    </w:p>
    <w:p w14:paraId="033D4874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tab/>
      </w:r>
      <w:r>
        <w:t>maxnoofPRSresources,</w:t>
      </w:r>
    </w:p>
    <w:p w14:paraId="61114183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maxnoofSuccessfulHOReports,</w:t>
      </w:r>
    </w:p>
    <w:p w14:paraId="6E0B2158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maxnoofNR-UChannelIDs,</w:t>
      </w:r>
    </w:p>
    <w:p w14:paraId="3C0B2D3F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maxServedCellforSON,</w:t>
      </w:r>
    </w:p>
    <w:p w14:paraId="13D3A288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maxNeighbourCellforSON,</w:t>
      </w:r>
    </w:p>
    <w:p w14:paraId="390EEA50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maxAffectedCells,</w:t>
      </w:r>
    </w:p>
    <w:p w14:paraId="0C3FCDAA" w14:textId="77777777" w:rsidR="003A519C" w:rsidRDefault="00AC7BC0">
      <w:pPr>
        <w:pStyle w:val="PL"/>
      </w:pPr>
      <w:r>
        <w:tab/>
        <w:t>maxnoofMBSQoSFlows</w:t>
      </w:r>
      <w:r>
        <w:rPr>
          <w:rFonts w:hint="eastAsia"/>
        </w:rPr>
        <w:t>,</w:t>
      </w:r>
    </w:p>
    <w:p w14:paraId="06C1BAFE" w14:textId="77777777" w:rsidR="003A519C" w:rsidRDefault="00AC7BC0">
      <w:pPr>
        <w:pStyle w:val="PL"/>
      </w:pPr>
      <w:r>
        <w:tab/>
      </w:r>
      <w:r>
        <w:rPr>
          <w:rFonts w:hint="eastAsia"/>
        </w:rPr>
        <w:t>maxnoofMBSFSAs</w:t>
      </w:r>
      <w:r>
        <w:t>,</w:t>
      </w:r>
    </w:p>
    <w:p w14:paraId="512F59A5" w14:textId="77777777" w:rsidR="003A519C" w:rsidRDefault="00AC7BC0">
      <w:pPr>
        <w:pStyle w:val="PL"/>
      </w:pPr>
      <w:r>
        <w:tab/>
        <w:t>maxnoofMBSAreaSessionIDs,</w:t>
      </w:r>
    </w:p>
    <w:p w14:paraId="208EF1B3" w14:textId="77777777" w:rsidR="003A519C" w:rsidRDefault="00AC7BC0">
      <w:pPr>
        <w:pStyle w:val="PL"/>
      </w:pPr>
      <w:r>
        <w:tab/>
        <w:t>maxnoofMBSServiceAreaInformation,</w:t>
      </w:r>
    </w:p>
    <w:p w14:paraId="26DB22F1" w14:textId="77777777" w:rsidR="003A519C" w:rsidRDefault="00AC7BC0">
      <w:pPr>
        <w:pStyle w:val="PL"/>
      </w:pPr>
      <w:r>
        <w:tab/>
        <w:t>maxnoofTAIforMBS,</w:t>
      </w:r>
    </w:p>
    <w:p w14:paraId="3FD832E5" w14:textId="77777777" w:rsidR="003A519C" w:rsidRDefault="00AC7BC0">
      <w:pPr>
        <w:pStyle w:val="PL"/>
      </w:pPr>
      <w:r>
        <w:tab/>
        <w:t>maxnoofCellsforMBS,</w:t>
      </w:r>
    </w:p>
    <w:p w14:paraId="64254FA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maxnoofIABCongInd,</w:t>
      </w:r>
    </w:p>
    <w:p w14:paraId="066CEEE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maxnoofBHRLCChannels,</w:t>
      </w:r>
    </w:p>
    <w:p w14:paraId="1C15700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maxnoofTLAsIAB,</w:t>
      </w:r>
    </w:p>
    <w:p w14:paraId="7D77962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maxnoofRBsetsPerCell,</w:t>
      </w:r>
    </w:p>
    <w:p w14:paraId="6FC85FA9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maxnoofRBsetsPerCell-1,</w:t>
      </w:r>
    </w:p>
    <w:p w14:paraId="750ABC3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maxnoofNeighbourNodeCellsIAB,</w:t>
      </w:r>
    </w:p>
    <w:p w14:paraId="37E3AADA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tab/>
        <w:t>maxnoofMeasPDC,</w:t>
      </w:r>
    </w:p>
    <w:p w14:paraId="341E4670" w14:textId="77777777" w:rsidR="003A519C" w:rsidRDefault="00AC7BC0">
      <w:pPr>
        <w:pStyle w:val="PL"/>
      </w:pPr>
      <w:r>
        <w:tab/>
        <w:t>maxnoARPs,</w:t>
      </w:r>
    </w:p>
    <w:p w14:paraId="0880F6FB" w14:textId="77777777" w:rsidR="003A519C" w:rsidRDefault="00AC7BC0">
      <w:pPr>
        <w:pStyle w:val="PL"/>
      </w:pPr>
      <w:r>
        <w:tab/>
        <w:t>maxnoofULAoAs,</w:t>
      </w:r>
    </w:p>
    <w:p w14:paraId="568FA8D0" w14:textId="77777777" w:rsidR="003A519C" w:rsidRDefault="00AC7BC0">
      <w:pPr>
        <w:pStyle w:val="PL"/>
      </w:pPr>
      <w:r>
        <w:tab/>
        <w:t>maxNoPathExtended,</w:t>
      </w:r>
    </w:p>
    <w:p w14:paraId="604C2527" w14:textId="77777777" w:rsidR="003A519C" w:rsidRDefault="00AC7BC0">
      <w:pPr>
        <w:pStyle w:val="PL"/>
      </w:pPr>
      <w:r>
        <w:tab/>
        <w:t>maxnoTRPTEGs,</w:t>
      </w:r>
    </w:p>
    <w:p w14:paraId="643A3117" w14:textId="77777777" w:rsidR="003A519C" w:rsidRDefault="00AC7BC0">
      <w:pPr>
        <w:pStyle w:val="PL"/>
        <w:rPr>
          <w:rFonts w:eastAsia="Calibri"/>
          <w:lang w:eastAsia="ja-JP"/>
        </w:rPr>
      </w:pPr>
      <w:r>
        <w:tab/>
      </w:r>
      <w:r>
        <w:rPr>
          <w:rFonts w:eastAsia="Calibri"/>
          <w:lang w:eastAsia="ja-JP"/>
        </w:rPr>
        <w:t>maxFreqLayers,</w:t>
      </w:r>
    </w:p>
    <w:p w14:paraId="277A3D16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maxNumResourcesPerAngle,</w:t>
      </w:r>
    </w:p>
    <w:p w14:paraId="178646E4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maxnoAzimuthAngles,</w:t>
      </w:r>
    </w:p>
    <w:p w14:paraId="155A60C3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maxnoElevationAngles,</w:t>
      </w:r>
    </w:p>
    <w:p w14:paraId="473EDAB4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maxnoofPRSTRPs,</w:t>
      </w:r>
    </w:p>
    <w:p w14:paraId="5158F844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tab/>
      </w:r>
      <w:r>
        <w:rPr>
          <w:snapToGrid w:val="0"/>
        </w:rPr>
        <w:t>maxnoofQoEInformation,</w:t>
      </w:r>
    </w:p>
    <w:p w14:paraId="5D39307A" w14:textId="77777777" w:rsidR="003A519C" w:rsidRDefault="00AC7BC0">
      <w:pPr>
        <w:pStyle w:val="PL"/>
        <w:rPr>
          <w:rFonts w:cs="CG Times (WN)"/>
          <w:szCs w:val="18"/>
          <w:lang w:eastAsia="ja-JP"/>
        </w:rPr>
      </w:pPr>
      <w:r>
        <w:rPr>
          <w:rFonts w:cs="CG Times (WN)"/>
          <w:szCs w:val="18"/>
          <w:lang w:eastAsia="ja-JP"/>
        </w:rPr>
        <w:tab/>
        <w:t>maxnoofUuRLCChannels,</w:t>
      </w:r>
    </w:p>
    <w:p w14:paraId="7605A81C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CG Times (WN)"/>
          <w:szCs w:val="18"/>
          <w:lang w:eastAsia="ja-JP"/>
        </w:rPr>
        <w:tab/>
        <w:t>maxnoofPC5RLCChannels</w:t>
      </w:r>
      <w:r>
        <w:rPr>
          <w:rFonts w:cs="Arial"/>
          <w:szCs w:val="18"/>
          <w:lang w:eastAsia="ja-JP"/>
        </w:rPr>
        <w:t>,</w:t>
      </w:r>
    </w:p>
    <w:p w14:paraId="520F3AAC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maxnoofSMBRValues,</w:t>
      </w:r>
    </w:p>
    <w:p w14:paraId="2D4AC61B" w14:textId="77777777" w:rsidR="003A519C" w:rsidRDefault="00AC7BC0">
      <w:pPr>
        <w:pStyle w:val="PL"/>
      </w:pPr>
      <w:r>
        <w:tab/>
        <w:t>maxnoofMBSSessionsofUE,</w:t>
      </w:r>
    </w:p>
    <w:p w14:paraId="289EC9AF" w14:textId="77777777" w:rsidR="003A519C" w:rsidRDefault="00AC7BC0">
      <w:pPr>
        <w:pStyle w:val="PL"/>
      </w:pPr>
      <w:r>
        <w:tab/>
      </w:r>
      <w:r>
        <w:rPr>
          <w:rFonts w:eastAsia="Courier"/>
        </w:rPr>
        <w:t>maxnoof</w:t>
      </w:r>
      <w:r>
        <w:rPr>
          <w:rFonts w:eastAsia="SimSun"/>
        </w:rPr>
        <w:t>SL</w:t>
      </w:r>
      <w:r>
        <w:rPr>
          <w:rFonts w:eastAsia="Courier"/>
        </w:rPr>
        <w:t>destination</w:t>
      </w:r>
      <w:r>
        <w:t>s,</w:t>
      </w:r>
    </w:p>
    <w:p w14:paraId="6EAC0A2D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lastRenderedPageBreak/>
        <w:tab/>
        <w:t>maxnoofNSAGs</w:t>
      </w:r>
      <w:r>
        <w:rPr>
          <w:rFonts w:hint="eastAsia"/>
          <w:snapToGrid w:val="0"/>
          <w:lang w:eastAsia="zh-CN"/>
        </w:rPr>
        <w:t>,</w:t>
      </w:r>
    </w:p>
    <w:p w14:paraId="590F44C0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snapToGrid w:val="0"/>
          <w:lang w:eastAsia="zh-CN"/>
        </w:rPr>
        <w:tab/>
        <w:t>maxnoofSDTBearers,</w:t>
      </w:r>
    </w:p>
    <w:p w14:paraId="39CD62E0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tab/>
        <w:t>maxnoofPosSITypes,</w:t>
      </w:r>
    </w:p>
    <w:p w14:paraId="1756FF26" w14:textId="77777777" w:rsidR="003A519C" w:rsidRDefault="00AC7BC0">
      <w:pPr>
        <w:pStyle w:val="PL"/>
      </w:pPr>
      <w:r>
        <w:rPr>
          <w:snapToGrid w:val="0"/>
        </w:rPr>
        <w:tab/>
        <w:t>maxnoofMRBs</w:t>
      </w:r>
      <w:r>
        <w:t>,</w:t>
      </w:r>
    </w:p>
    <w:p w14:paraId="7F870B20" w14:textId="77777777" w:rsidR="003A519C" w:rsidRDefault="00AC7BC0">
      <w:pPr>
        <w:pStyle w:val="PL"/>
        <w:rPr>
          <w:rFonts w:eastAsia="Malgun Gothic"/>
          <w:snapToGrid w:val="0"/>
        </w:rPr>
      </w:pPr>
      <w:r>
        <w:tab/>
        <w:t>maxNrofBWPs</w:t>
      </w:r>
      <w:r>
        <w:rPr>
          <w:rFonts w:eastAsia="Malgun Gothic"/>
          <w:snapToGrid w:val="0"/>
        </w:rPr>
        <w:t>,</w:t>
      </w:r>
    </w:p>
    <w:p w14:paraId="7AC2BEE9" w14:textId="77777777" w:rsidR="003A519C" w:rsidRDefault="00AC7BC0">
      <w:pPr>
        <w:pStyle w:val="PL"/>
      </w:pPr>
      <w:r>
        <w:rPr>
          <w:rFonts w:eastAsia="Malgun Gothic"/>
          <w:snapToGrid w:val="0"/>
        </w:rPr>
        <w:tab/>
        <w:t>maxnoofUETypes</w:t>
      </w:r>
      <w:r>
        <w:t>,</w:t>
      </w:r>
    </w:p>
    <w:p w14:paraId="1C22ED4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maxnoofLTMCells,</w:t>
      </w:r>
    </w:p>
    <w:p w14:paraId="02F48CCA" w14:textId="77777777" w:rsidR="003A519C" w:rsidRDefault="00AC7BC0">
      <w:pPr>
        <w:pStyle w:val="PL"/>
        <w:rPr>
          <w:rFonts w:eastAsia="SimSun"/>
        </w:rPr>
      </w:pPr>
      <w:r>
        <w:rPr>
          <w:rFonts w:eastAsia="SimSun"/>
        </w:rPr>
        <w:tab/>
        <w:t>maxnoofLTMgNB-DUs,</w:t>
      </w:r>
    </w:p>
    <w:p w14:paraId="7AC9E15E" w14:textId="77777777" w:rsidR="003A519C" w:rsidRDefault="00AC7BC0">
      <w:pPr>
        <w:pStyle w:val="PL"/>
      </w:pPr>
      <w:r>
        <w:rPr>
          <w:rFonts w:eastAsia="SimSun"/>
          <w:snapToGrid w:val="0"/>
          <w:lang w:eastAsia="zh-CN"/>
        </w:rPr>
        <w:tab/>
        <w:t>maxnoofTAList</w:t>
      </w:r>
      <w:r>
        <w:t>,</w:t>
      </w:r>
    </w:p>
    <w:p w14:paraId="2DD7D800" w14:textId="77777777" w:rsidR="003A519C" w:rsidRDefault="00AC7BC0">
      <w:pPr>
        <w:pStyle w:val="PL"/>
        <w:rPr>
          <w:rFonts w:eastAsia="SimSun"/>
          <w:snapToGrid w:val="0"/>
          <w:lang w:eastAsia="zh-CN"/>
        </w:rPr>
      </w:pPr>
      <w:r>
        <w:tab/>
      </w:r>
      <w:r>
        <w:rPr>
          <w:rFonts w:eastAsia="SimSun"/>
          <w:snapToGrid w:val="0"/>
          <w:lang w:eastAsia="zh-CN"/>
        </w:rPr>
        <w:t>maxnoofDRBs,</w:t>
      </w:r>
    </w:p>
    <w:p w14:paraId="4C86445A" w14:textId="77777777" w:rsidR="003A519C" w:rsidRDefault="00AC7BC0">
      <w:pPr>
        <w:pStyle w:val="PL"/>
      </w:pPr>
      <w:r>
        <w:tab/>
        <w:t>maxnoofUEsInQMCTransferControlMessage,</w:t>
      </w:r>
    </w:p>
    <w:p w14:paraId="55F90E0E" w14:textId="77777777" w:rsidR="003A519C" w:rsidRDefault="00AC7BC0">
      <w:pPr>
        <w:pStyle w:val="PL"/>
        <w:rPr>
          <w:rFonts w:eastAsia="SimSun"/>
        </w:rPr>
      </w:pPr>
      <w:r>
        <w:rPr>
          <w:snapToGrid w:val="0"/>
          <w:lang w:eastAsia="zh-CN"/>
        </w:rPr>
        <w:tab/>
      </w:r>
      <w:bookmarkStart w:id="458" w:name="_Hlk133929443"/>
      <w:r>
        <w:rPr>
          <w:rFonts w:eastAsia="SimSun"/>
        </w:rPr>
        <w:t>maxnoofUEsforRAReport</w:t>
      </w:r>
      <w:r>
        <w:rPr>
          <w:lang w:eastAsia="ja-JP"/>
        </w:rPr>
        <w:t>Indication</w:t>
      </w:r>
      <w:r>
        <w:rPr>
          <w:rFonts w:eastAsia="SimSun"/>
        </w:rPr>
        <w:t>s</w:t>
      </w:r>
      <w:bookmarkEnd w:id="458"/>
      <w:r>
        <w:rPr>
          <w:rFonts w:eastAsia="SimSun"/>
        </w:rPr>
        <w:t>,</w:t>
      </w:r>
    </w:p>
    <w:p w14:paraId="4E9D155D" w14:textId="77777777" w:rsidR="003A519C" w:rsidRDefault="00AC7BC0">
      <w:pPr>
        <w:pStyle w:val="PL"/>
      </w:pPr>
      <w:r>
        <w:rPr>
          <w:snapToGrid w:val="0"/>
        </w:rPr>
        <w:tab/>
      </w:r>
      <w:r>
        <w:rPr>
          <w:rFonts w:hint="eastAsia"/>
          <w:snapToGrid w:val="0"/>
        </w:rPr>
        <w:t>maxnoof</w:t>
      </w:r>
      <w:r>
        <w:rPr>
          <w:snapToGrid w:val="0"/>
        </w:rPr>
        <w:t>SuccessfulPSCellChange</w:t>
      </w:r>
      <w:r>
        <w:rPr>
          <w:rFonts w:hint="eastAsia"/>
          <w:snapToGrid w:val="0"/>
        </w:rPr>
        <w:t>Reports</w:t>
      </w:r>
      <w:r>
        <w:t>,</w:t>
      </w:r>
    </w:p>
    <w:p w14:paraId="7B49684C" w14:textId="77777777" w:rsidR="003A519C" w:rsidRDefault="00AC7BC0">
      <w:pPr>
        <w:pStyle w:val="PL"/>
      </w:pPr>
      <w:r>
        <w:tab/>
        <w:t>maxnoofPeriodicities,</w:t>
      </w:r>
    </w:p>
    <w:p w14:paraId="4A3331CE" w14:textId="77777777" w:rsidR="003A519C" w:rsidRDefault="00AC7BC0">
      <w:pPr>
        <w:pStyle w:val="PL"/>
      </w:pPr>
      <w:r>
        <w:tab/>
        <w:t>maxnoofThresholdMBS</w:t>
      </w:r>
      <w:r>
        <w:rPr>
          <w:lang w:eastAsia="zh-CN"/>
        </w:rPr>
        <w:t>-1</w:t>
      </w:r>
      <w:r>
        <w:t>,</w:t>
      </w:r>
    </w:p>
    <w:p w14:paraId="290A91F7" w14:textId="77777777" w:rsidR="003A519C" w:rsidRDefault="00AC7BC0">
      <w:pPr>
        <w:pStyle w:val="PL"/>
      </w:pPr>
      <w:r>
        <w:tab/>
      </w:r>
      <w:r>
        <w:rPr>
          <w:rFonts w:eastAsia="MS Mincho"/>
        </w:rPr>
        <w:t>maxMBSSessionsinSessionInfoList,</w:t>
      </w:r>
    </w:p>
    <w:p w14:paraId="158E7A50" w14:textId="77777777" w:rsidR="003A519C" w:rsidRDefault="00AC7BC0">
      <w:pPr>
        <w:pStyle w:val="PL"/>
        <w:rPr>
          <w:rFonts w:eastAsia="MS Mincho"/>
        </w:rPr>
      </w:pPr>
      <w:r>
        <w:rPr>
          <w:rFonts w:cs="Arial"/>
        </w:rPr>
        <w:tab/>
        <w:t>maxnoofLBTFailureInformation</w:t>
      </w:r>
      <w:r>
        <w:rPr>
          <w:rFonts w:eastAsia="MS Mincho"/>
        </w:rPr>
        <w:t>,</w:t>
      </w:r>
    </w:p>
    <w:p w14:paraId="15F710C7" w14:textId="77777777" w:rsidR="003A519C" w:rsidRPr="00024B4B" w:rsidRDefault="00AC7BC0">
      <w:pPr>
        <w:pStyle w:val="PL"/>
        <w:rPr>
          <w:snapToGrid w:val="0"/>
        </w:rPr>
      </w:pPr>
      <w:r w:rsidRPr="00024B4B">
        <w:rPr>
          <w:snapToGrid w:val="0"/>
        </w:rPr>
        <w:tab/>
        <w:t>maxnoofRSPPQoSFlows,</w:t>
      </w:r>
    </w:p>
    <w:p w14:paraId="424B613C" w14:textId="77777777" w:rsidR="003A519C" w:rsidRPr="00024B4B" w:rsidRDefault="00AC7BC0">
      <w:pPr>
        <w:pStyle w:val="PL"/>
        <w:rPr>
          <w:snapToGrid w:val="0"/>
        </w:rPr>
      </w:pPr>
      <w:r w:rsidRPr="00024B4B">
        <w:rPr>
          <w:snapToGrid w:val="0"/>
        </w:rPr>
        <w:tab/>
        <w:t>maxnoVACell,</w:t>
      </w:r>
    </w:p>
    <w:p w14:paraId="60DE0473" w14:textId="77777777" w:rsidR="003A519C" w:rsidRDefault="00AC7BC0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>maxnoAggregatedSRS-Resources,</w:t>
      </w:r>
    </w:p>
    <w:p w14:paraId="405D9ED2" w14:textId="77777777" w:rsidR="003A519C" w:rsidRDefault="00AC7BC0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/>
          <w:snapToGrid w:val="0"/>
          <w:lang w:val="en-US" w:eastAsia="zh-CN"/>
        </w:rPr>
        <w:tab/>
        <w:t>maxnoAggregatedPosSRSResourceSets,</w:t>
      </w:r>
    </w:p>
    <w:p w14:paraId="62A2BF78" w14:textId="77777777" w:rsidR="003A519C" w:rsidRDefault="00AC7BC0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/>
          <w:snapToGrid w:val="0"/>
          <w:lang w:val="en-US" w:eastAsia="zh-CN"/>
        </w:rPr>
        <w:tab/>
        <w:t>maxnoAggregatedPosPRSResourceSets,</w:t>
      </w:r>
    </w:p>
    <w:p w14:paraId="18984EFD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bCs/>
          <w:lang w:eastAsia="zh-CN"/>
        </w:rPr>
        <w:t>m</w:t>
      </w:r>
      <w:r>
        <w:rPr>
          <w:snapToGrid w:val="0"/>
        </w:rPr>
        <w:t>axnoofTimeWindowSRS,</w:t>
      </w:r>
    </w:p>
    <w:p w14:paraId="261B051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maxnoofTimeWindowMea,</w:t>
      </w:r>
    </w:p>
    <w:p w14:paraId="759E501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maxnoPreconfiguredSRS,</w:t>
      </w:r>
    </w:p>
    <w:p w14:paraId="55745AC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maxnoHopsMinusOne,</w:t>
      </w:r>
    </w:p>
    <w:p w14:paraId="6BCC4476" w14:textId="77777777" w:rsidR="003A519C" w:rsidRDefault="00AC7BC0">
      <w:pPr>
        <w:pStyle w:val="PL"/>
        <w:rPr>
          <w:snapToGrid w:val="0"/>
        </w:rPr>
      </w:pPr>
      <w:r>
        <w:rPr>
          <w:bCs/>
          <w:lang w:eastAsia="zh-CN"/>
        </w:rPr>
        <w:tab/>
        <w:t>maxnoAggCombinations</w:t>
      </w:r>
      <w:r>
        <w:rPr>
          <w:snapToGrid w:val="0"/>
        </w:rPr>
        <w:t>,</w:t>
      </w:r>
    </w:p>
    <w:p w14:paraId="166B427B" w14:textId="77777777" w:rsidR="003A519C" w:rsidRDefault="00AC7BC0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maxnoAggregatedPosSRSCombinations</w:t>
      </w:r>
    </w:p>
    <w:p w14:paraId="2BE21378" w14:textId="77777777" w:rsidR="003A519C" w:rsidRDefault="003A519C"/>
    <w:p w14:paraId="1B11B192" w14:textId="77777777" w:rsidR="003A519C" w:rsidRDefault="003A519C">
      <w:pPr>
        <w:pStyle w:val="FirstChange"/>
      </w:pPr>
    </w:p>
    <w:p w14:paraId="10D5F2C0" w14:textId="77777777" w:rsidR="003A519C" w:rsidRDefault="00AC7BC0">
      <w:pPr>
        <w:pStyle w:val="FirstChange"/>
      </w:pPr>
      <w:r>
        <w:t>&lt;&lt;&lt;&lt;&lt;&lt;&lt;&lt;&lt;&lt;&lt;&lt;&lt;&lt;&lt;&lt;&lt;&lt;&lt;&lt;</w:t>
      </w:r>
      <w:r>
        <w:rPr>
          <w:rFonts w:eastAsia="SimSun" w:hint="eastAsia"/>
          <w:lang w:val="en-US" w:eastAsia="zh-CN"/>
        </w:rPr>
        <w:t>Skipped Unchanged part</w:t>
      </w:r>
      <w:r>
        <w:t xml:space="preserve"> &gt;&gt;&gt;&gt;&gt;&gt;&gt;&gt;&gt;&gt;&gt;&gt;&gt;&gt;&gt;&gt;&gt;&gt;&gt;&gt;</w:t>
      </w:r>
    </w:p>
    <w:p w14:paraId="7ACE78E0" w14:textId="77777777" w:rsidR="003A519C" w:rsidRDefault="00AC7BC0">
      <w:pPr>
        <w:pStyle w:val="PL"/>
        <w:outlineLvl w:val="3"/>
        <w:rPr>
          <w:snapToGrid w:val="0"/>
        </w:rPr>
      </w:pPr>
      <w:r>
        <w:rPr>
          <w:snapToGrid w:val="0"/>
        </w:rPr>
        <w:t>-- F</w:t>
      </w:r>
    </w:p>
    <w:p w14:paraId="5E00345E" w14:textId="77777777" w:rsidR="003A519C" w:rsidRDefault="003A519C">
      <w:pPr>
        <w:pStyle w:val="FirstChange"/>
      </w:pPr>
    </w:p>
    <w:p w14:paraId="3E26CBB2" w14:textId="77777777" w:rsidR="003A519C" w:rsidRDefault="00AC7BC0">
      <w:pPr>
        <w:pStyle w:val="PL"/>
        <w:outlineLvl w:val="3"/>
        <w:rPr>
          <w:del w:id="459" w:author="Ericsson (Rapporteur)" w:date="2025-04-25T16:11:00Z"/>
          <w:snapToGrid w:val="0"/>
        </w:rPr>
      </w:pPr>
      <w:del w:id="460" w:author="Ericsson (Rapporteur)" w:date="2025-04-25T16:11:00Z">
        <w:r>
          <w:rPr>
            <w:snapToGrid w:val="0"/>
          </w:rPr>
          <w:delText>-- S</w:delText>
        </w:r>
      </w:del>
    </w:p>
    <w:p w14:paraId="71614DE4" w14:textId="77777777" w:rsidR="003A519C" w:rsidRDefault="003A519C">
      <w:pPr>
        <w:rPr>
          <w:del w:id="461" w:author="Ericsson (Rapporteur)" w:date="2025-04-25T16:11:00Z"/>
        </w:rPr>
      </w:pPr>
    </w:p>
    <w:p w14:paraId="48E5D1E4" w14:textId="77777777" w:rsidR="003A519C" w:rsidRDefault="00AC7BC0">
      <w:pPr>
        <w:pStyle w:val="PL"/>
        <w:rPr>
          <w:ins w:id="462" w:author="Ericsson (Rapporteur)" w:date="2025-04-25T16:11:00Z"/>
          <w:rFonts w:eastAsia="SimSun"/>
        </w:rPr>
      </w:pPr>
      <w:ins w:id="463" w:author="Ericsson (Rapporteur)" w:date="2025-04-25T16:11:00Z">
        <w:r>
          <w:rPr>
            <w:rFonts w:eastAsia="SimSun" w:hint="eastAsia"/>
            <w:lang w:val="en-US" w:eastAsia="zh-CN"/>
          </w:rPr>
          <w:t>Future-</w:t>
        </w:r>
        <w:r>
          <w:rPr>
            <w:rFonts w:eastAsia="SimSun"/>
          </w:rPr>
          <w:t>Coverage-Modification-Notification ::= SEQUENCE {</w:t>
        </w:r>
      </w:ins>
    </w:p>
    <w:p w14:paraId="33B1E634" w14:textId="77777777" w:rsidR="003A519C" w:rsidRDefault="00AC7BC0">
      <w:pPr>
        <w:pStyle w:val="PL"/>
        <w:rPr>
          <w:ins w:id="464" w:author="Ericsson (Rapporteur)" w:date="2025-04-25T16:11:00Z"/>
          <w:rFonts w:eastAsia="SimSun"/>
        </w:rPr>
      </w:pPr>
      <w:ins w:id="465" w:author="Ericsson (Rapporteur)" w:date="2025-04-25T16:11:00Z">
        <w:r>
          <w:rPr>
            <w:rFonts w:eastAsia="SimSun"/>
          </w:rPr>
          <w:tab/>
        </w:r>
        <w:r>
          <w:rPr>
            <w:rFonts w:eastAsia="SimSun" w:hint="eastAsia"/>
            <w:lang w:val="en-US" w:eastAsia="zh-CN"/>
          </w:rPr>
          <w:t>future-</w:t>
        </w:r>
        <w:r>
          <w:rPr>
            <w:rFonts w:eastAsia="SimSun"/>
          </w:rPr>
          <w:t>coverage-Modification-List</w:t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 w:hint="eastAsia"/>
            <w:lang w:val="en-US" w:eastAsia="zh-CN"/>
          </w:rPr>
          <w:t>Future-</w:t>
        </w:r>
        <w:r>
          <w:rPr>
            <w:rFonts w:eastAsia="SimSun"/>
          </w:rPr>
          <w:t>Coverage-Modification-List,</w:t>
        </w:r>
      </w:ins>
    </w:p>
    <w:p w14:paraId="4AD93294" w14:textId="77777777" w:rsidR="003A519C" w:rsidRPr="00135D44" w:rsidRDefault="00AC7BC0">
      <w:pPr>
        <w:pStyle w:val="PL"/>
        <w:rPr>
          <w:ins w:id="466" w:author="Ericsson (Rapporteur)" w:date="2025-04-25T16:11:00Z"/>
          <w:rFonts w:eastAsia="SimSun"/>
          <w:lang w:val="fr-FR"/>
        </w:rPr>
      </w:pPr>
      <w:ins w:id="467" w:author="Ericsson (Rapporteur)" w:date="2025-04-25T16:11:00Z">
        <w:r>
          <w:rPr>
            <w:rFonts w:eastAsia="SimSun"/>
          </w:rPr>
          <w:tab/>
        </w:r>
        <w:r w:rsidRPr="00135D44">
          <w:rPr>
            <w:rFonts w:eastAsia="SimSun"/>
            <w:lang w:val="fr-FR"/>
          </w:rPr>
          <w:t>iE-Extensions</w:t>
        </w:r>
        <w:r w:rsidRPr="00135D44">
          <w:rPr>
            <w:rFonts w:eastAsia="SimSun"/>
            <w:lang w:val="fr-FR"/>
          </w:rPr>
          <w:tab/>
        </w:r>
        <w:r w:rsidRPr="00135D44">
          <w:rPr>
            <w:rFonts w:eastAsia="SimSun"/>
            <w:lang w:val="fr-FR"/>
          </w:rPr>
          <w:tab/>
        </w:r>
        <w:r w:rsidRPr="00135D44">
          <w:rPr>
            <w:rFonts w:eastAsia="SimSun"/>
            <w:lang w:val="fr-FR"/>
          </w:rPr>
          <w:tab/>
        </w:r>
        <w:r w:rsidRPr="00135D44">
          <w:rPr>
            <w:rFonts w:eastAsia="SimSun"/>
            <w:lang w:val="fr-FR"/>
          </w:rPr>
          <w:tab/>
        </w:r>
        <w:r w:rsidRPr="00135D44">
          <w:rPr>
            <w:rFonts w:eastAsia="SimSun"/>
            <w:lang w:val="fr-FR"/>
          </w:rPr>
          <w:tab/>
        </w:r>
        <w:r w:rsidRPr="00135D44">
          <w:rPr>
            <w:rFonts w:eastAsia="SimSun"/>
            <w:lang w:val="fr-FR"/>
          </w:rPr>
          <w:tab/>
        </w:r>
        <w:r w:rsidRPr="00135D44">
          <w:rPr>
            <w:rFonts w:eastAsia="SimSun"/>
            <w:lang w:val="fr-FR"/>
          </w:rPr>
          <w:tab/>
        </w:r>
        <w:r w:rsidRPr="00135D44">
          <w:rPr>
            <w:rFonts w:eastAsia="SimSun"/>
            <w:lang w:val="fr-FR"/>
          </w:rPr>
          <w:tab/>
          <w:t xml:space="preserve">ProtocolExtensionContainer { { </w:t>
        </w:r>
        <w:r w:rsidRPr="00135D44">
          <w:rPr>
            <w:rFonts w:eastAsia="SimSun" w:hint="eastAsia"/>
            <w:lang w:val="fr-FR" w:eastAsia="zh-CN"/>
          </w:rPr>
          <w:t>Future-</w:t>
        </w:r>
        <w:r w:rsidRPr="00135D44">
          <w:rPr>
            <w:rFonts w:eastAsia="SimSun"/>
            <w:lang w:val="fr-FR"/>
          </w:rPr>
          <w:t>Coverage-Modification-Notification-ExtIEs} }</w:t>
        </w:r>
        <w:r w:rsidRPr="00135D44">
          <w:rPr>
            <w:rFonts w:eastAsia="SimSun"/>
            <w:lang w:val="fr-FR"/>
          </w:rPr>
          <w:tab/>
          <w:t>OPTIONAL,</w:t>
        </w:r>
      </w:ins>
    </w:p>
    <w:p w14:paraId="097641DE" w14:textId="77777777" w:rsidR="003A519C" w:rsidRDefault="00AC7BC0">
      <w:pPr>
        <w:pStyle w:val="PL"/>
        <w:rPr>
          <w:ins w:id="468" w:author="Ericsson (Rapporteur)" w:date="2025-04-25T16:11:00Z"/>
          <w:rFonts w:eastAsia="SimSun"/>
        </w:rPr>
      </w:pPr>
      <w:ins w:id="469" w:author="Ericsson (Rapporteur)" w:date="2025-04-25T16:11:00Z">
        <w:r w:rsidRPr="00135D44">
          <w:rPr>
            <w:rFonts w:eastAsia="SimSun"/>
            <w:lang w:val="fr-FR"/>
          </w:rPr>
          <w:tab/>
        </w:r>
        <w:r>
          <w:rPr>
            <w:rFonts w:eastAsia="SimSun"/>
          </w:rPr>
          <w:t>...</w:t>
        </w:r>
      </w:ins>
    </w:p>
    <w:p w14:paraId="18C99CEB" w14:textId="77777777" w:rsidR="003A519C" w:rsidRDefault="00AC7BC0">
      <w:pPr>
        <w:pStyle w:val="PL"/>
        <w:rPr>
          <w:ins w:id="470" w:author="Ericsson (Rapporteur)" w:date="2025-04-25T16:11:00Z"/>
          <w:rFonts w:eastAsia="SimSun"/>
        </w:rPr>
      </w:pPr>
      <w:ins w:id="471" w:author="Ericsson (Rapporteur)" w:date="2025-04-25T16:11:00Z">
        <w:r>
          <w:rPr>
            <w:rFonts w:eastAsia="SimSun"/>
          </w:rPr>
          <w:t>}</w:t>
        </w:r>
      </w:ins>
    </w:p>
    <w:p w14:paraId="0995B0DA" w14:textId="77777777" w:rsidR="003A519C" w:rsidRDefault="003A519C">
      <w:pPr>
        <w:pStyle w:val="PL"/>
        <w:rPr>
          <w:ins w:id="472" w:author="Ericsson (Rapporteur)" w:date="2025-04-25T16:11:00Z"/>
          <w:rFonts w:eastAsia="SimSun"/>
        </w:rPr>
      </w:pPr>
    </w:p>
    <w:p w14:paraId="4EAE47A1" w14:textId="77777777" w:rsidR="003A519C" w:rsidRDefault="00AC7BC0">
      <w:pPr>
        <w:pStyle w:val="PL"/>
        <w:rPr>
          <w:ins w:id="473" w:author="Ericsson (Rapporteur)" w:date="2025-04-25T16:11:00Z"/>
          <w:rFonts w:eastAsia="SimSun"/>
        </w:rPr>
      </w:pPr>
      <w:ins w:id="474" w:author="Ericsson (Rapporteur)" w:date="2025-04-25T16:11:00Z">
        <w:r>
          <w:rPr>
            <w:rFonts w:eastAsia="SimSun" w:hint="eastAsia"/>
            <w:lang w:val="en-US" w:eastAsia="zh-CN"/>
          </w:rPr>
          <w:t>Future-</w:t>
        </w:r>
        <w:r>
          <w:rPr>
            <w:rFonts w:eastAsia="SimSun"/>
          </w:rPr>
          <w:t>Coverage-Modification-Notification-ExtIEs F1AP-PROTOCOL-EXTENSION ::={</w:t>
        </w:r>
      </w:ins>
    </w:p>
    <w:p w14:paraId="0EFEBA51" w14:textId="77777777" w:rsidR="003A519C" w:rsidRDefault="00AC7BC0">
      <w:pPr>
        <w:pStyle w:val="PL"/>
        <w:rPr>
          <w:ins w:id="475" w:author="Ericsson (Rapporteur)" w:date="2025-04-25T16:11:00Z"/>
          <w:rFonts w:eastAsia="SimSun"/>
        </w:rPr>
      </w:pPr>
      <w:ins w:id="476" w:author="Ericsson (Rapporteur)" w:date="2025-04-25T16:11:00Z">
        <w:r>
          <w:rPr>
            <w:rFonts w:eastAsia="SimSun"/>
          </w:rPr>
          <w:tab/>
          <w:t>...</w:t>
        </w:r>
      </w:ins>
    </w:p>
    <w:p w14:paraId="5D3E6C32" w14:textId="77777777" w:rsidR="003A519C" w:rsidRDefault="00AC7BC0">
      <w:pPr>
        <w:pStyle w:val="PL"/>
        <w:rPr>
          <w:ins w:id="477" w:author="Ericsson (Rapporteur)" w:date="2025-04-25T16:11:00Z"/>
          <w:rFonts w:eastAsia="SimSun"/>
        </w:rPr>
      </w:pPr>
      <w:ins w:id="478" w:author="Ericsson (Rapporteur)" w:date="2025-04-25T16:11:00Z">
        <w:r>
          <w:rPr>
            <w:rFonts w:eastAsia="SimSun"/>
          </w:rPr>
          <w:t>}</w:t>
        </w:r>
      </w:ins>
    </w:p>
    <w:p w14:paraId="3EC9B1E6" w14:textId="77777777" w:rsidR="003A519C" w:rsidRDefault="003A519C">
      <w:pPr>
        <w:pStyle w:val="PL"/>
        <w:rPr>
          <w:ins w:id="479" w:author="Ericsson (Rapporteur)" w:date="2025-04-25T16:11:00Z"/>
          <w:rFonts w:eastAsia="SimSun"/>
        </w:rPr>
      </w:pPr>
    </w:p>
    <w:p w14:paraId="5ABAA86F" w14:textId="77777777" w:rsidR="003A519C" w:rsidRDefault="00AC7BC0">
      <w:pPr>
        <w:pStyle w:val="PL"/>
        <w:rPr>
          <w:ins w:id="480" w:author="Ericsson (Rapporteur)" w:date="2025-04-25T16:11:00Z"/>
          <w:rFonts w:eastAsia="SimSun"/>
        </w:rPr>
      </w:pPr>
      <w:ins w:id="481" w:author="Ericsson (Rapporteur)" w:date="2025-04-25T16:11:00Z">
        <w:r>
          <w:rPr>
            <w:rFonts w:eastAsia="SimSun" w:hint="eastAsia"/>
            <w:lang w:val="en-US" w:eastAsia="zh-CN"/>
          </w:rPr>
          <w:t>Future-</w:t>
        </w:r>
        <w:r>
          <w:rPr>
            <w:rFonts w:eastAsia="SimSun"/>
          </w:rPr>
          <w:t xml:space="preserve">Coverage-Modification-List ::= SEQUENCE (SIZE (1..maxCellingNBDU)) OF </w:t>
        </w:r>
        <w:r>
          <w:rPr>
            <w:rFonts w:eastAsia="SimSun" w:hint="eastAsia"/>
            <w:lang w:val="en-US" w:eastAsia="zh-CN"/>
          </w:rPr>
          <w:t>Future-</w:t>
        </w:r>
        <w:r>
          <w:rPr>
            <w:rFonts w:eastAsia="SimSun"/>
          </w:rPr>
          <w:t>Coverage-Modification-Item</w:t>
        </w:r>
      </w:ins>
    </w:p>
    <w:p w14:paraId="45DC8909" w14:textId="77777777" w:rsidR="003A519C" w:rsidRDefault="003A519C">
      <w:pPr>
        <w:pStyle w:val="PL"/>
        <w:rPr>
          <w:ins w:id="482" w:author="Ericsson (Rapporteur)" w:date="2025-04-25T16:11:00Z"/>
          <w:rFonts w:eastAsia="SimSun"/>
        </w:rPr>
      </w:pPr>
    </w:p>
    <w:p w14:paraId="3881E886" w14:textId="77777777" w:rsidR="003A519C" w:rsidRDefault="00AC7BC0">
      <w:pPr>
        <w:pStyle w:val="PL"/>
        <w:rPr>
          <w:ins w:id="483" w:author="Ericsson (Rapporteur)" w:date="2025-04-25T16:11:00Z"/>
        </w:rPr>
      </w:pPr>
      <w:ins w:id="484" w:author="Ericsson (Rapporteur)" w:date="2025-04-25T16:11:00Z">
        <w:r>
          <w:rPr>
            <w:rFonts w:eastAsia="SimSun" w:hint="eastAsia"/>
            <w:lang w:val="en-US" w:eastAsia="zh-CN"/>
          </w:rPr>
          <w:t>Future-</w:t>
        </w:r>
        <w:r>
          <w:t>Coverage-Modification-Item ::= SEQUENCE {</w:t>
        </w:r>
      </w:ins>
    </w:p>
    <w:p w14:paraId="6AC236BE" w14:textId="77777777" w:rsidR="003A519C" w:rsidRDefault="00AC7BC0">
      <w:pPr>
        <w:pStyle w:val="PL"/>
        <w:rPr>
          <w:ins w:id="485" w:author="Ericsson (Rapporteur)" w:date="2025-04-25T16:11:00Z"/>
        </w:rPr>
      </w:pPr>
      <w:ins w:id="486" w:author="Ericsson (Rapporteur)" w:date="2025-04-25T16:11:00Z">
        <w:r>
          <w:tab/>
          <w:t>nRCGI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NRCGI,</w:t>
        </w:r>
      </w:ins>
    </w:p>
    <w:p w14:paraId="37BAFD9A" w14:textId="77777777" w:rsidR="003A519C" w:rsidRDefault="00AC7BC0">
      <w:pPr>
        <w:pStyle w:val="PL"/>
        <w:rPr>
          <w:ins w:id="487" w:author="Ericsson (Rapporteur)" w:date="2025-04-25T16:11:00Z"/>
        </w:rPr>
      </w:pPr>
      <w:ins w:id="488" w:author="Ericsson (Rapporteur)" w:date="2025-04-25T16:11:00Z">
        <w:r>
          <w:tab/>
        </w:r>
        <w:r>
          <w:rPr>
            <w:rFonts w:eastAsia="SimSun" w:hint="eastAsia"/>
            <w:lang w:val="en-US" w:eastAsia="zh-CN"/>
          </w:rPr>
          <w:t>future</w:t>
        </w:r>
        <w:r>
          <w:t>cellCoverageState</w:t>
        </w:r>
        <w:r>
          <w:tab/>
        </w:r>
        <w:r>
          <w:tab/>
        </w:r>
        <w:r>
          <w:tab/>
        </w:r>
        <w:r>
          <w:tab/>
        </w:r>
        <w:r>
          <w:rPr>
            <w:rFonts w:eastAsia="SimSun" w:hint="eastAsia"/>
            <w:lang w:val="en-US" w:eastAsia="zh-CN"/>
          </w:rPr>
          <w:t>Future</w:t>
        </w:r>
        <w:r>
          <w:t>CellCoverageState,</w:t>
        </w:r>
      </w:ins>
    </w:p>
    <w:p w14:paraId="1B9FC9F9" w14:textId="77777777" w:rsidR="003A519C" w:rsidRDefault="00AC7BC0">
      <w:pPr>
        <w:pStyle w:val="PL"/>
        <w:rPr>
          <w:ins w:id="489" w:author="Ericsson (Rapporteur)" w:date="2025-04-25T16:11:00Z"/>
        </w:rPr>
      </w:pPr>
      <w:ins w:id="490" w:author="Ericsson (Rapporteur)" w:date="2025-04-25T16:11:00Z">
        <w:r>
          <w:tab/>
        </w:r>
        <w:r>
          <w:rPr>
            <w:rFonts w:eastAsia="SimSun" w:hint="eastAsia"/>
            <w:lang w:val="en-US" w:eastAsia="zh-CN"/>
          </w:rPr>
          <w:t>futureS</w:t>
        </w:r>
        <w:r>
          <w:t>SBCoverageModificationList</w:t>
        </w:r>
        <w:r>
          <w:tab/>
        </w:r>
        <w:r>
          <w:rPr>
            <w:rFonts w:eastAsia="SimSun" w:hint="eastAsia"/>
            <w:lang w:val="en-US" w:eastAsia="zh-CN"/>
          </w:rPr>
          <w:t>Future</w:t>
        </w:r>
        <w:r>
          <w:t>SSBCoverageModification-List</w:t>
        </w:r>
        <w:r>
          <w:rPr>
            <w:rFonts w:eastAsia="SimSun" w:hint="eastAsia"/>
            <w:lang w:val="en-US" w:eastAsia="zh-CN"/>
          </w:rPr>
          <w:tab/>
        </w:r>
        <w:r>
          <w:t>OPTIONAL,</w:t>
        </w:r>
      </w:ins>
    </w:p>
    <w:p w14:paraId="5C1424CE" w14:textId="77777777" w:rsidR="003A519C" w:rsidRDefault="00AC7BC0">
      <w:pPr>
        <w:pStyle w:val="PL"/>
        <w:rPr>
          <w:ins w:id="491" w:author="Ericsson (Rapporteur)" w:date="2025-04-25T16:11:00Z"/>
          <w:rFonts w:eastAsia="SimSun"/>
          <w:lang w:val="en-US" w:eastAsia="zh-CN"/>
        </w:rPr>
      </w:pPr>
      <w:ins w:id="492" w:author="Ericsson (Rapporteur)" w:date="2025-04-25T16:11:00Z">
        <w:r>
          <w:rPr>
            <w:rFonts w:eastAsia="SimSun" w:hint="eastAsia"/>
            <w:lang w:val="en-US" w:eastAsia="zh-CN"/>
          </w:rPr>
          <w:tab/>
          <w:t>timeforFutureCoverageModificaiton</w:t>
        </w:r>
        <w:r>
          <w:rPr>
            <w:rFonts w:eastAsia="SimSun" w:hint="eastAsia"/>
            <w:lang w:val="en-US" w:eastAsia="zh-CN"/>
          </w:rPr>
          <w:tab/>
          <w:t>TimeforFutureCoverageModification</w:t>
        </w:r>
        <w:r>
          <w:rPr>
            <w:rFonts w:eastAsia="SimSun" w:hint="eastAsia"/>
            <w:lang w:val="en-US" w:eastAsia="zh-CN"/>
          </w:rPr>
          <w:tab/>
          <w:t>OPTIONAL,</w:t>
        </w:r>
      </w:ins>
    </w:p>
    <w:p w14:paraId="55133ED9" w14:textId="2FD35197" w:rsidR="00D1358B" w:rsidRDefault="00D1358B">
      <w:pPr>
        <w:pStyle w:val="PL"/>
        <w:rPr>
          <w:ins w:id="493" w:author="Ericsson (Rapporteur)" w:date="2025-04-25T16:11:00Z"/>
          <w:rFonts w:eastAsia="SimSun"/>
          <w:lang w:val="en-US" w:eastAsia="zh-CN"/>
        </w:rPr>
      </w:pPr>
      <w:ins w:id="494" w:author="Ericsson (Rapporteur)" w:date="2025-04-25T16:11:00Z">
        <w:r>
          <w:rPr>
            <w:rFonts w:eastAsia="SimSun"/>
            <w:lang w:val="en-US" w:eastAsia="zh-CN"/>
          </w:rPr>
          <w:tab/>
          <w:t>futureCoverageModificationCause</w:t>
        </w:r>
        <w:r>
          <w:rPr>
            <w:rFonts w:eastAsia="SimSun"/>
            <w:lang w:val="en-US" w:eastAsia="zh-CN"/>
          </w:rPr>
          <w:tab/>
        </w:r>
        <w:r>
          <w:rPr>
            <w:rFonts w:eastAsia="SimSun"/>
            <w:lang w:val="en-US" w:eastAsia="zh-CN"/>
          </w:rPr>
          <w:tab/>
        </w:r>
        <w:r w:rsidRPr="00116419">
          <w:rPr>
            <w:rFonts w:eastAsia="SimSun" w:hint="eastAsia"/>
            <w:lang w:val="en-US" w:eastAsia="zh-CN"/>
          </w:rPr>
          <w:t>Predicted-</w:t>
        </w:r>
        <w:r w:rsidRPr="00116419">
          <w:rPr>
            <w:rFonts w:eastAsia="SimSun"/>
          </w:rPr>
          <w:t>CCO-issue-detection</w:t>
        </w:r>
        <w:r>
          <w:rPr>
            <w:rFonts w:eastAsia="SimSun"/>
            <w:lang w:val="en-US" w:eastAsia="zh-CN"/>
          </w:rPr>
          <w:tab/>
        </w:r>
        <w:r>
          <w:rPr>
            <w:rFonts w:eastAsia="SimSun"/>
            <w:lang w:val="en-US" w:eastAsia="zh-CN"/>
          </w:rPr>
          <w:tab/>
          <w:t>OPTIONAL,</w:t>
        </w:r>
      </w:ins>
    </w:p>
    <w:p w14:paraId="0BD4DA64" w14:textId="77777777" w:rsidR="003A519C" w:rsidRDefault="00AC7BC0">
      <w:pPr>
        <w:pStyle w:val="PL"/>
        <w:rPr>
          <w:ins w:id="495" w:author="Ericsson (Rapporteur)" w:date="2025-04-25T16:11:00Z"/>
        </w:rPr>
      </w:pPr>
      <w:ins w:id="496" w:author="Ericsson (Rapporteur)" w:date="2025-04-25T16:11:00Z">
        <w:r>
          <w:tab/>
          <w:t>iE-Extension</w:t>
        </w:r>
        <w:r>
          <w:tab/>
        </w:r>
        <w:r>
          <w:tab/>
        </w:r>
        <w:r>
          <w:tab/>
          <w:t xml:space="preserve">ProtocolExtensionContainer { { </w:t>
        </w:r>
        <w:r>
          <w:rPr>
            <w:rFonts w:eastAsia="SimSun" w:hint="eastAsia"/>
            <w:lang w:val="en-US" w:eastAsia="zh-CN"/>
          </w:rPr>
          <w:t>Future-</w:t>
        </w:r>
        <w:r>
          <w:t xml:space="preserve">Coverage-Modification-Item-ExtIEs} } </w:t>
        </w:r>
        <w:r>
          <w:tab/>
        </w:r>
        <w:r>
          <w:tab/>
        </w:r>
        <w:r>
          <w:tab/>
        </w:r>
        <w:r>
          <w:tab/>
          <w:t>OPTIONAL,</w:t>
        </w:r>
      </w:ins>
    </w:p>
    <w:p w14:paraId="7FCAE2D9" w14:textId="77777777" w:rsidR="003A519C" w:rsidRDefault="00AC7BC0">
      <w:pPr>
        <w:pStyle w:val="PL"/>
        <w:rPr>
          <w:ins w:id="497" w:author="Ericsson (Rapporteur)" w:date="2025-04-25T16:11:00Z"/>
        </w:rPr>
      </w:pPr>
      <w:ins w:id="498" w:author="Ericsson (Rapporteur)" w:date="2025-04-25T16:11:00Z">
        <w:r>
          <w:tab/>
          <w:t>...</w:t>
        </w:r>
      </w:ins>
    </w:p>
    <w:p w14:paraId="256DABB3" w14:textId="77777777" w:rsidR="003A519C" w:rsidRDefault="00AC7BC0">
      <w:pPr>
        <w:pStyle w:val="PL"/>
        <w:rPr>
          <w:ins w:id="499" w:author="Ericsson (Rapporteur)" w:date="2025-04-25T16:11:00Z"/>
        </w:rPr>
      </w:pPr>
      <w:ins w:id="500" w:author="Ericsson (Rapporteur)" w:date="2025-04-25T16:11:00Z">
        <w:r>
          <w:t>}</w:t>
        </w:r>
      </w:ins>
    </w:p>
    <w:p w14:paraId="7B60B815" w14:textId="77777777" w:rsidR="003A519C" w:rsidRDefault="003A519C">
      <w:pPr>
        <w:pStyle w:val="PL"/>
        <w:rPr>
          <w:ins w:id="501" w:author="Ericsson (Rapporteur)" w:date="2025-04-25T16:11:00Z"/>
        </w:rPr>
      </w:pPr>
    </w:p>
    <w:p w14:paraId="4882F776" w14:textId="77777777" w:rsidR="003A519C" w:rsidRDefault="00AC7BC0">
      <w:pPr>
        <w:pStyle w:val="PL"/>
        <w:rPr>
          <w:ins w:id="502" w:author="Ericsson (Rapporteur)" w:date="2025-04-25T16:11:00Z"/>
        </w:rPr>
      </w:pPr>
      <w:ins w:id="503" w:author="Ericsson (Rapporteur)" w:date="2025-04-25T16:11:00Z">
        <w:r>
          <w:rPr>
            <w:rFonts w:eastAsia="SimSun" w:hint="eastAsia"/>
            <w:lang w:val="en-US" w:eastAsia="zh-CN"/>
          </w:rPr>
          <w:t>Future-</w:t>
        </w:r>
        <w:r>
          <w:t>Coverage-Modification-Item-ExtIEs F1AP-PROTOCOL-EXTENSION ::= {</w:t>
        </w:r>
      </w:ins>
    </w:p>
    <w:p w14:paraId="635C5131" w14:textId="77777777" w:rsidR="003A519C" w:rsidRDefault="00AC7BC0">
      <w:pPr>
        <w:pStyle w:val="PL"/>
        <w:rPr>
          <w:ins w:id="504" w:author="Ericsson (Rapporteur)" w:date="2025-04-25T16:11:00Z"/>
        </w:rPr>
      </w:pPr>
      <w:ins w:id="505" w:author="Ericsson (Rapporteur)" w:date="2025-04-25T16:11:00Z">
        <w:r>
          <w:tab/>
          <w:t>...</w:t>
        </w:r>
      </w:ins>
    </w:p>
    <w:p w14:paraId="67A3B125" w14:textId="77777777" w:rsidR="003A519C" w:rsidRDefault="00AC7BC0">
      <w:pPr>
        <w:pStyle w:val="PL"/>
        <w:rPr>
          <w:ins w:id="506" w:author="Ericsson (Rapporteur)" w:date="2025-04-25T16:11:00Z"/>
        </w:rPr>
      </w:pPr>
      <w:ins w:id="507" w:author="Ericsson (Rapporteur)" w:date="2025-04-25T16:11:00Z">
        <w:r>
          <w:t>}</w:t>
        </w:r>
      </w:ins>
    </w:p>
    <w:p w14:paraId="0DCFCB4F" w14:textId="77777777" w:rsidR="003A519C" w:rsidRDefault="003A519C">
      <w:pPr>
        <w:pStyle w:val="PL"/>
        <w:rPr>
          <w:ins w:id="508" w:author="Ericsson (Rapporteur)" w:date="2025-04-25T16:11:00Z"/>
          <w:rFonts w:eastAsia="SimSun"/>
        </w:rPr>
      </w:pPr>
    </w:p>
    <w:p w14:paraId="77B75AA1" w14:textId="5DB5949B" w:rsidR="003A519C" w:rsidRDefault="00AC7BC0">
      <w:pPr>
        <w:pStyle w:val="PL"/>
        <w:rPr>
          <w:ins w:id="509" w:author="Ericsson (Rapporteur)" w:date="2025-04-25T16:11:00Z"/>
          <w:rFonts w:eastAsia="SimSun"/>
        </w:rPr>
      </w:pPr>
      <w:ins w:id="510" w:author="Ericsson (Rapporteur)" w:date="2025-04-25T16:11:00Z">
        <w:r>
          <w:rPr>
            <w:rFonts w:eastAsia="SimSun" w:hint="eastAsia"/>
            <w:lang w:val="en-US" w:eastAsia="zh-CN"/>
          </w:rPr>
          <w:t>Future</w:t>
        </w:r>
        <w:r>
          <w:rPr>
            <w:rFonts w:eastAsia="SimSun"/>
          </w:rPr>
          <w:t>CellCoverageState ::= INTEGER (</w:t>
        </w:r>
        <w:r w:rsidR="00A531FE">
          <w:rPr>
            <w:rFonts w:eastAsia="SimSun"/>
          </w:rPr>
          <w:t>0</w:t>
        </w:r>
        <w:r>
          <w:rPr>
            <w:rFonts w:eastAsia="SimSun"/>
          </w:rPr>
          <w:t>..63, ...)</w:t>
        </w:r>
      </w:ins>
    </w:p>
    <w:p w14:paraId="501CD6E3" w14:textId="77777777" w:rsidR="003A519C" w:rsidRDefault="003A519C">
      <w:pPr>
        <w:pStyle w:val="PL"/>
        <w:rPr>
          <w:ins w:id="511" w:author="Ericsson (Rapporteur)" w:date="2025-04-25T16:11:00Z"/>
          <w:rFonts w:eastAsia="SimSun"/>
        </w:rPr>
      </w:pPr>
    </w:p>
    <w:p w14:paraId="7D6C9ACD" w14:textId="77777777" w:rsidR="003A519C" w:rsidRDefault="003A519C">
      <w:pPr>
        <w:rPr>
          <w:ins w:id="512" w:author="Ericsson (Rapporteur)" w:date="2025-04-25T16:11:00Z"/>
        </w:rPr>
      </w:pPr>
    </w:p>
    <w:p w14:paraId="5DC2B4CF" w14:textId="77777777" w:rsidR="003A519C" w:rsidRDefault="003A519C">
      <w:pPr>
        <w:rPr>
          <w:ins w:id="513" w:author="Ericsson (Rapporteur)" w:date="2025-04-25T16:11:00Z"/>
        </w:rPr>
      </w:pPr>
    </w:p>
    <w:p w14:paraId="119F4CC8" w14:textId="77777777" w:rsidR="003A519C" w:rsidRDefault="00AC7BC0">
      <w:pPr>
        <w:pStyle w:val="PL"/>
        <w:rPr>
          <w:ins w:id="514" w:author="Ericsson (Rapporteur)" w:date="2025-04-25T16:11:00Z"/>
          <w:snapToGrid w:val="0"/>
        </w:rPr>
      </w:pPr>
      <w:ins w:id="515" w:author="Ericsson (Rapporteur)" w:date="2025-04-25T16:11:00Z">
        <w:r>
          <w:rPr>
            <w:rFonts w:eastAsia="SimSun" w:hint="eastAsia"/>
            <w:snapToGrid w:val="0"/>
            <w:lang w:val="en-US" w:eastAsia="zh-CN"/>
          </w:rPr>
          <w:t>Future</w:t>
        </w:r>
        <w:r>
          <w:rPr>
            <w:snapToGrid w:val="0"/>
          </w:rPr>
          <w:t xml:space="preserve">SSBCoverageModification-List ::= SEQUENCE (SIZE (1..maxnoofSSBAreas)) OF </w:t>
        </w:r>
        <w:r>
          <w:rPr>
            <w:rFonts w:eastAsia="SimSun" w:hint="eastAsia"/>
            <w:snapToGrid w:val="0"/>
            <w:lang w:val="en-US" w:eastAsia="zh-CN"/>
          </w:rPr>
          <w:t>Future</w:t>
        </w:r>
        <w:r>
          <w:rPr>
            <w:snapToGrid w:val="0"/>
          </w:rPr>
          <w:t>SSBCoverageModification-Item</w:t>
        </w:r>
      </w:ins>
    </w:p>
    <w:p w14:paraId="2751577E" w14:textId="77777777" w:rsidR="003A519C" w:rsidRDefault="003A519C">
      <w:pPr>
        <w:pStyle w:val="PL"/>
        <w:rPr>
          <w:ins w:id="516" w:author="Ericsson (Rapporteur)" w:date="2025-04-25T16:11:00Z"/>
          <w:snapToGrid w:val="0"/>
        </w:rPr>
      </w:pPr>
    </w:p>
    <w:p w14:paraId="76965782" w14:textId="77777777" w:rsidR="003A519C" w:rsidRDefault="00AC7BC0">
      <w:pPr>
        <w:pStyle w:val="PL"/>
        <w:rPr>
          <w:ins w:id="517" w:author="Ericsson (Rapporteur)" w:date="2025-04-25T16:11:00Z"/>
          <w:snapToGrid w:val="0"/>
        </w:rPr>
      </w:pPr>
      <w:ins w:id="518" w:author="Ericsson (Rapporteur)" w:date="2025-04-25T16:11:00Z">
        <w:r>
          <w:rPr>
            <w:rFonts w:eastAsia="SimSun" w:hint="eastAsia"/>
            <w:snapToGrid w:val="0"/>
            <w:lang w:val="en-US" w:eastAsia="zh-CN"/>
          </w:rPr>
          <w:t>Future</w:t>
        </w:r>
        <w:r>
          <w:rPr>
            <w:snapToGrid w:val="0"/>
          </w:rPr>
          <w:t>SSBCoverageModification-Item::= SEQUENCE {</w:t>
        </w:r>
      </w:ins>
    </w:p>
    <w:p w14:paraId="00A81529" w14:textId="77777777" w:rsidR="003A519C" w:rsidRDefault="00AC7BC0">
      <w:pPr>
        <w:pStyle w:val="PL"/>
        <w:rPr>
          <w:ins w:id="519" w:author="Ericsson (Rapporteur)" w:date="2025-04-25T16:11:00Z"/>
          <w:snapToGrid w:val="0"/>
        </w:rPr>
      </w:pPr>
      <w:ins w:id="520" w:author="Ericsson (Rapporteur)" w:date="2025-04-25T16:11:00Z">
        <w:r>
          <w:rPr>
            <w:snapToGrid w:val="0"/>
          </w:rPr>
          <w:tab/>
          <w:t>sSBIndex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INTEGER(0..63),</w:t>
        </w:r>
      </w:ins>
    </w:p>
    <w:p w14:paraId="4B406DFB" w14:textId="77777777" w:rsidR="003A519C" w:rsidRDefault="00AC7BC0">
      <w:pPr>
        <w:pStyle w:val="PL"/>
        <w:rPr>
          <w:ins w:id="521" w:author="Ericsson (Rapporteur)" w:date="2025-04-25T16:11:00Z"/>
          <w:snapToGrid w:val="0"/>
        </w:rPr>
      </w:pPr>
      <w:ins w:id="522" w:author="Ericsson (Rapporteur)" w:date="2025-04-25T16:11:00Z">
        <w:r>
          <w:rPr>
            <w:snapToGrid w:val="0"/>
          </w:rPr>
          <w:tab/>
        </w:r>
        <w:r>
          <w:rPr>
            <w:rFonts w:eastAsia="SimSun" w:hint="eastAsia"/>
            <w:snapToGrid w:val="0"/>
            <w:lang w:val="en-US" w:eastAsia="zh-CN"/>
          </w:rPr>
          <w:t>futureS</w:t>
        </w:r>
        <w:r>
          <w:rPr>
            <w:snapToGrid w:val="0"/>
          </w:rPr>
          <w:t>SBCoverageState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rFonts w:eastAsia="SimSun" w:hint="eastAsia"/>
            <w:snapToGrid w:val="0"/>
            <w:lang w:val="en-US" w:eastAsia="zh-CN"/>
          </w:rPr>
          <w:t>Future</w:t>
        </w:r>
        <w:r>
          <w:rPr>
            <w:snapToGrid w:val="0"/>
          </w:rPr>
          <w:t>SSBCoverageState,</w:t>
        </w:r>
        <w:r>
          <w:rPr>
            <w:snapToGrid w:val="0"/>
          </w:rPr>
          <w:tab/>
        </w:r>
      </w:ins>
    </w:p>
    <w:p w14:paraId="01C816D9" w14:textId="77777777" w:rsidR="003A519C" w:rsidRDefault="00AC7BC0">
      <w:pPr>
        <w:pStyle w:val="PL"/>
        <w:rPr>
          <w:ins w:id="523" w:author="Ericsson (Rapporteur)" w:date="2025-04-25T16:11:00Z"/>
          <w:snapToGrid w:val="0"/>
        </w:rPr>
      </w:pPr>
      <w:ins w:id="524" w:author="Ericsson (Rapporteur)" w:date="2025-04-25T16:11:00Z">
        <w:r>
          <w:rPr>
            <w:snapToGrid w:val="0"/>
          </w:rPr>
          <w:tab/>
          <w:t>iE-Extensions</w:t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ProtocolExtensionContainer { { </w:t>
        </w:r>
        <w:r>
          <w:rPr>
            <w:rFonts w:eastAsia="SimSun" w:hint="eastAsia"/>
            <w:snapToGrid w:val="0"/>
            <w:lang w:val="en-US" w:eastAsia="zh-CN"/>
          </w:rPr>
          <w:t>Future</w:t>
        </w:r>
        <w:r>
          <w:rPr>
            <w:snapToGrid w:val="0"/>
          </w:rPr>
          <w:t>SSBCoverageModification-Item-ExtIEs} }</w:t>
        </w:r>
        <w:r>
          <w:rPr>
            <w:snapToGrid w:val="0"/>
          </w:rPr>
          <w:tab/>
          <w:t>OPTIONAL,</w:t>
        </w:r>
      </w:ins>
    </w:p>
    <w:p w14:paraId="7421278B" w14:textId="77777777" w:rsidR="003A519C" w:rsidRDefault="00AC7BC0">
      <w:pPr>
        <w:pStyle w:val="PL"/>
        <w:rPr>
          <w:ins w:id="525" w:author="Ericsson (Rapporteur)" w:date="2025-04-25T16:11:00Z"/>
          <w:snapToGrid w:val="0"/>
        </w:rPr>
      </w:pPr>
      <w:ins w:id="526" w:author="Ericsson (Rapporteur)" w:date="2025-04-25T16:11:00Z">
        <w:r>
          <w:rPr>
            <w:snapToGrid w:val="0"/>
          </w:rPr>
          <w:t>...</w:t>
        </w:r>
      </w:ins>
    </w:p>
    <w:p w14:paraId="36F6FFDA" w14:textId="77777777" w:rsidR="003A519C" w:rsidRDefault="00AC7BC0">
      <w:pPr>
        <w:pStyle w:val="PL"/>
        <w:rPr>
          <w:ins w:id="527" w:author="Ericsson (Rapporteur)" w:date="2025-04-25T16:11:00Z"/>
          <w:snapToGrid w:val="0"/>
        </w:rPr>
      </w:pPr>
      <w:ins w:id="528" w:author="Ericsson (Rapporteur)" w:date="2025-04-25T16:11:00Z">
        <w:r>
          <w:rPr>
            <w:snapToGrid w:val="0"/>
          </w:rPr>
          <w:t>}</w:t>
        </w:r>
      </w:ins>
    </w:p>
    <w:p w14:paraId="3CC21E72" w14:textId="77777777" w:rsidR="003A519C" w:rsidRDefault="003A519C">
      <w:pPr>
        <w:pStyle w:val="PL"/>
        <w:rPr>
          <w:ins w:id="529" w:author="Ericsson (Rapporteur)" w:date="2025-04-25T16:11:00Z"/>
          <w:snapToGrid w:val="0"/>
        </w:rPr>
      </w:pPr>
    </w:p>
    <w:p w14:paraId="7E16C37E" w14:textId="77777777" w:rsidR="003A519C" w:rsidRDefault="00AC7BC0">
      <w:pPr>
        <w:pStyle w:val="PL"/>
        <w:rPr>
          <w:ins w:id="530" w:author="Ericsson (Rapporteur)" w:date="2025-04-25T16:11:00Z"/>
          <w:snapToGrid w:val="0"/>
        </w:rPr>
      </w:pPr>
      <w:ins w:id="531" w:author="Ericsson (Rapporteur)" w:date="2025-04-25T16:11:00Z">
        <w:r>
          <w:rPr>
            <w:rFonts w:eastAsia="SimSun" w:hint="eastAsia"/>
            <w:snapToGrid w:val="0"/>
            <w:lang w:val="en-US" w:eastAsia="zh-CN"/>
          </w:rPr>
          <w:t>Future</w:t>
        </w:r>
        <w:r>
          <w:rPr>
            <w:snapToGrid w:val="0"/>
          </w:rPr>
          <w:t>SSBCoverageModification-Item-ExtIEs F1AP-PROTOCOL-EXTENSION ::= {</w:t>
        </w:r>
      </w:ins>
    </w:p>
    <w:p w14:paraId="4A56AEEF" w14:textId="77777777" w:rsidR="003A519C" w:rsidRDefault="00AC7BC0">
      <w:pPr>
        <w:pStyle w:val="PL"/>
        <w:rPr>
          <w:ins w:id="532" w:author="Ericsson (Rapporteur)" w:date="2025-04-25T16:11:00Z"/>
          <w:snapToGrid w:val="0"/>
        </w:rPr>
      </w:pPr>
      <w:ins w:id="533" w:author="Ericsson (Rapporteur)" w:date="2025-04-25T16:11:00Z">
        <w:r>
          <w:rPr>
            <w:snapToGrid w:val="0"/>
          </w:rPr>
          <w:tab/>
          <w:t>...</w:t>
        </w:r>
      </w:ins>
    </w:p>
    <w:p w14:paraId="7A81F1E5" w14:textId="77777777" w:rsidR="003A519C" w:rsidRDefault="00AC7BC0">
      <w:pPr>
        <w:pStyle w:val="PL"/>
        <w:rPr>
          <w:ins w:id="534" w:author="Ericsson (Rapporteur)" w:date="2025-04-25T16:11:00Z"/>
          <w:snapToGrid w:val="0"/>
        </w:rPr>
      </w:pPr>
      <w:ins w:id="535" w:author="Ericsson (Rapporteur)" w:date="2025-04-25T16:11:00Z">
        <w:r>
          <w:rPr>
            <w:snapToGrid w:val="0"/>
          </w:rPr>
          <w:t>}</w:t>
        </w:r>
      </w:ins>
    </w:p>
    <w:p w14:paraId="6629CDAF" w14:textId="77777777" w:rsidR="003A519C" w:rsidRDefault="003A519C">
      <w:pPr>
        <w:pStyle w:val="PL"/>
        <w:rPr>
          <w:ins w:id="536" w:author="Ericsson (Rapporteur)" w:date="2025-04-25T16:11:00Z"/>
          <w:snapToGrid w:val="0"/>
        </w:rPr>
      </w:pPr>
    </w:p>
    <w:p w14:paraId="6CC49733" w14:textId="77777777" w:rsidR="003A519C" w:rsidRDefault="003A519C">
      <w:pPr>
        <w:pStyle w:val="PL"/>
        <w:rPr>
          <w:ins w:id="537" w:author="Ericsson (Rapporteur)" w:date="2025-04-25T16:11:00Z"/>
          <w:snapToGrid w:val="0"/>
        </w:rPr>
      </w:pPr>
    </w:p>
    <w:p w14:paraId="4CE97D8E" w14:textId="601A9A0D" w:rsidR="003A519C" w:rsidRDefault="00AC7BC0">
      <w:pPr>
        <w:pStyle w:val="PL"/>
        <w:rPr>
          <w:ins w:id="538" w:author="Ericsson (Rapporteur)" w:date="2025-04-25T16:11:00Z"/>
          <w:snapToGrid w:val="0"/>
        </w:rPr>
      </w:pPr>
      <w:ins w:id="539" w:author="Ericsson (Rapporteur)" w:date="2025-04-25T16:11:00Z">
        <w:r>
          <w:rPr>
            <w:rFonts w:eastAsia="SimSun" w:hint="eastAsia"/>
            <w:snapToGrid w:val="0"/>
            <w:lang w:val="en-US" w:eastAsia="zh-CN"/>
          </w:rPr>
          <w:t>Future</w:t>
        </w:r>
        <w:r>
          <w:rPr>
            <w:snapToGrid w:val="0"/>
          </w:rPr>
          <w:t>SSBCoverageState ::= INTEGER (</w:t>
        </w:r>
        <w:r w:rsidR="002F731A">
          <w:rPr>
            <w:snapToGrid w:val="0"/>
          </w:rPr>
          <w:t>0</w:t>
        </w:r>
        <w:r>
          <w:rPr>
            <w:snapToGrid w:val="0"/>
          </w:rPr>
          <w:t>..15, ...)</w:t>
        </w:r>
      </w:ins>
    </w:p>
    <w:p w14:paraId="34829E82" w14:textId="77777777" w:rsidR="003A519C" w:rsidRDefault="003A519C"/>
    <w:p w14:paraId="1207A69D" w14:textId="77777777" w:rsidR="003A519C" w:rsidRDefault="00AC7BC0">
      <w:pPr>
        <w:pStyle w:val="PL"/>
        <w:outlineLvl w:val="3"/>
        <w:rPr>
          <w:rFonts w:eastAsia="SimSun"/>
          <w:snapToGrid w:val="0"/>
          <w:lang w:val="en-US" w:eastAsia="zh-CN"/>
        </w:rPr>
      </w:pPr>
      <w:r>
        <w:rPr>
          <w:snapToGrid w:val="0"/>
        </w:rPr>
        <w:t xml:space="preserve">-- </w:t>
      </w:r>
      <w:r>
        <w:rPr>
          <w:rFonts w:eastAsia="SimSun" w:hint="eastAsia"/>
          <w:snapToGrid w:val="0"/>
          <w:lang w:val="en-US" w:eastAsia="zh-CN"/>
        </w:rPr>
        <w:t>T</w:t>
      </w:r>
    </w:p>
    <w:p w14:paraId="4A8F9027" w14:textId="77777777" w:rsidR="003A519C" w:rsidRDefault="003A519C">
      <w:pPr>
        <w:pStyle w:val="PL"/>
        <w:rPr>
          <w:rFonts w:eastAsia="SimSun"/>
          <w:lang w:val="en-US" w:eastAsia="zh-CN"/>
        </w:rPr>
      </w:pPr>
    </w:p>
    <w:p w14:paraId="009A0E13" w14:textId="14A0E02E" w:rsidR="003A519C" w:rsidRDefault="00AC7BC0">
      <w:pPr>
        <w:pStyle w:val="PL"/>
        <w:rPr>
          <w:ins w:id="540" w:author="Ericsson (Rapporteur)" w:date="2025-04-25T16:11:00Z"/>
          <w:rFonts w:eastAsia="SimSun"/>
          <w:lang w:val="en-US" w:eastAsia="zh-CN"/>
        </w:rPr>
      </w:pPr>
      <w:ins w:id="541" w:author="Ericsson (Rapporteur)" w:date="2025-04-25T16:11:00Z">
        <w:r>
          <w:rPr>
            <w:rFonts w:eastAsia="SimSun" w:hint="eastAsia"/>
            <w:lang w:val="en-US" w:eastAsia="zh-CN"/>
          </w:rPr>
          <w:t>TimeforFutureCoverageModification ::= INTEGER (1..</w:t>
        </w:r>
        <w:r w:rsidR="00C951F3">
          <w:rPr>
            <w:rFonts w:eastAsia="SimSun"/>
            <w:lang w:val="en-US" w:eastAsia="zh-CN"/>
          </w:rPr>
          <w:t>60</w:t>
        </w:r>
        <w:r>
          <w:rPr>
            <w:rFonts w:eastAsia="SimSun" w:hint="eastAsia"/>
            <w:lang w:val="en-US" w:eastAsia="zh-CN"/>
          </w:rPr>
          <w:t>, ...)</w:t>
        </w:r>
      </w:ins>
    </w:p>
    <w:p w14:paraId="311AA394" w14:textId="77777777" w:rsidR="003A519C" w:rsidRDefault="003A519C">
      <w:pPr>
        <w:pStyle w:val="PL"/>
        <w:rPr>
          <w:ins w:id="542" w:author="Ericsson (Rapporteur)" w:date="2025-04-25T16:11:00Z"/>
          <w:rFonts w:eastAsia="SimSun"/>
          <w:lang w:val="en-US" w:eastAsia="zh-CN"/>
        </w:rPr>
      </w:pPr>
    </w:p>
    <w:p w14:paraId="660232D7" w14:textId="7AC4FFE7" w:rsidR="003A519C" w:rsidRDefault="00AC7BC0">
      <w:pPr>
        <w:pStyle w:val="PL"/>
        <w:rPr>
          <w:ins w:id="543" w:author="Ericsson (Rapporteur)" w:date="2025-04-25T16:11:00Z"/>
          <w:rFonts w:eastAsia="SimSun"/>
          <w:lang w:val="en-US" w:eastAsia="zh-CN"/>
        </w:rPr>
      </w:pPr>
      <w:ins w:id="544" w:author="Ericsson (Rapporteur)" w:date="2025-04-25T16:11:00Z">
        <w:r>
          <w:rPr>
            <w:rFonts w:eastAsia="SimSun" w:hint="eastAsia"/>
            <w:lang w:val="en-US" w:eastAsia="zh-CN"/>
          </w:rPr>
          <w:t>TimeforPredictedCCOIssue ::= INTEGER (1..</w:t>
        </w:r>
        <w:r w:rsidR="00C951F3">
          <w:rPr>
            <w:rFonts w:eastAsia="SimSun"/>
            <w:lang w:val="en-US" w:eastAsia="zh-CN"/>
          </w:rPr>
          <w:t>60</w:t>
        </w:r>
        <w:r>
          <w:rPr>
            <w:rFonts w:eastAsia="SimSun" w:hint="eastAsia"/>
            <w:lang w:val="en-US" w:eastAsia="zh-CN"/>
          </w:rPr>
          <w:t>, ...)</w:t>
        </w:r>
      </w:ins>
    </w:p>
    <w:p w14:paraId="7D6551C8" w14:textId="77777777" w:rsidR="003A519C" w:rsidRDefault="003A519C">
      <w:pPr>
        <w:rPr>
          <w:ins w:id="545" w:author="Ericsson (Rapporteur)" w:date="2025-04-25T16:11:00Z"/>
        </w:rPr>
      </w:pPr>
    </w:p>
    <w:p w14:paraId="32FF6EED" w14:textId="77777777" w:rsidR="003A519C" w:rsidRPr="00157872" w:rsidRDefault="00AC7BC0">
      <w:pPr>
        <w:pStyle w:val="PL"/>
        <w:outlineLvl w:val="3"/>
        <w:rPr>
          <w:rFonts w:eastAsia="SimSun"/>
          <w:lang w:val="en-US"/>
          <w:rPrChange w:id="546" w:author="Ericsson (Rapporteur)" w:date="2025-04-25T16:11:00Z">
            <w:rPr>
              <w:rFonts w:eastAsia="SimSun"/>
            </w:rPr>
          </w:rPrChange>
        </w:rPr>
        <w:pPrChange w:id="547" w:author="Ericsson (Rapporteur)" w:date="2025-04-25T16:11:00Z">
          <w:pPr>
            <w:pStyle w:val="FirstChange"/>
          </w:pPr>
        </w:pPrChange>
      </w:pPr>
      <w:r>
        <w:rPr>
          <w:snapToGrid w:val="0"/>
        </w:rPr>
        <w:t xml:space="preserve">-- </w:t>
      </w:r>
      <w:r>
        <w:rPr>
          <w:rFonts w:eastAsia="SimSun" w:hint="eastAsia"/>
          <w:snapToGrid w:val="0"/>
          <w:lang w:val="en-US" w:eastAsia="zh-CN"/>
        </w:rPr>
        <w:t>P</w:t>
      </w:r>
    </w:p>
    <w:p w14:paraId="0C4F4AF3" w14:textId="77777777" w:rsidR="003A519C" w:rsidRDefault="003A519C">
      <w:pPr>
        <w:rPr>
          <w:ins w:id="548" w:author="Ericsson (Rapporteur)" w:date="2025-04-25T16:11:00Z"/>
        </w:rPr>
      </w:pPr>
    </w:p>
    <w:p w14:paraId="58FAFF61" w14:textId="77777777" w:rsidR="003A519C" w:rsidRDefault="00AC7BC0">
      <w:pPr>
        <w:pStyle w:val="PL"/>
        <w:rPr>
          <w:ins w:id="549" w:author="Ericsson (Rapporteur)" w:date="2025-04-25T16:11:00Z"/>
          <w:rFonts w:eastAsia="SimSun"/>
        </w:rPr>
      </w:pPr>
      <w:ins w:id="550" w:author="Ericsson (Rapporteur)" w:date="2025-04-25T16:11:00Z">
        <w:r>
          <w:rPr>
            <w:rFonts w:eastAsia="SimSun" w:hint="eastAsia"/>
            <w:lang w:val="en-US" w:eastAsia="zh-CN"/>
          </w:rPr>
          <w:t>Predicted-</w:t>
        </w:r>
        <w:r>
          <w:rPr>
            <w:rFonts w:eastAsia="SimSun"/>
          </w:rPr>
          <w:t>CCO-Assistance-Information ::= SEQUENCE {</w:t>
        </w:r>
      </w:ins>
    </w:p>
    <w:p w14:paraId="3024016F" w14:textId="77777777" w:rsidR="003A519C" w:rsidRDefault="00AC7BC0">
      <w:pPr>
        <w:pStyle w:val="PL"/>
        <w:rPr>
          <w:ins w:id="551" w:author="Ericsson (Rapporteur)" w:date="2025-04-25T16:11:00Z"/>
          <w:rFonts w:eastAsia="SimSun"/>
        </w:rPr>
      </w:pPr>
      <w:ins w:id="552" w:author="Ericsson (Rapporteur)" w:date="2025-04-25T16:11:00Z">
        <w:r>
          <w:rPr>
            <w:rFonts w:eastAsia="SimSun"/>
          </w:rPr>
          <w:tab/>
        </w:r>
        <w:r>
          <w:rPr>
            <w:rFonts w:eastAsia="SimSun" w:hint="eastAsia"/>
            <w:lang w:val="en-US" w:eastAsia="zh-CN"/>
          </w:rPr>
          <w:t>predicted-C</w:t>
        </w:r>
        <w:r>
          <w:rPr>
            <w:rFonts w:eastAsia="SimSun"/>
          </w:rPr>
          <w:t>CO-issue-detection</w:t>
        </w:r>
        <w:r>
          <w:rPr>
            <w:rFonts w:eastAsia="SimSun"/>
          </w:rPr>
          <w:tab/>
        </w:r>
        <w:r>
          <w:rPr>
            <w:rFonts w:eastAsia="SimSun" w:hint="eastAsia"/>
            <w:lang w:val="en-US" w:eastAsia="zh-CN"/>
          </w:rPr>
          <w:t>Predicted-</w:t>
        </w:r>
        <w:r>
          <w:rPr>
            <w:rFonts w:eastAsia="SimSun"/>
          </w:rPr>
          <w:t>CCO-issue-detection</w:t>
        </w:r>
        <w:r>
          <w:rPr>
            <w:rFonts w:eastAsia="SimSun"/>
          </w:rPr>
          <w:tab/>
          <w:t>OPTIONAL,</w:t>
        </w:r>
      </w:ins>
    </w:p>
    <w:p w14:paraId="7057C6F4" w14:textId="7794DD81" w:rsidR="003A519C" w:rsidRDefault="00AC7BC0">
      <w:pPr>
        <w:pStyle w:val="PL"/>
        <w:rPr>
          <w:ins w:id="553" w:author="Ericsson (Rapporteur)" w:date="2025-04-25T16:11:00Z"/>
          <w:rFonts w:eastAsia="SimSun"/>
        </w:rPr>
      </w:pPr>
      <w:ins w:id="554" w:author="Ericsson (Rapporteur)" w:date="2025-04-25T16:11:00Z">
        <w:r>
          <w:rPr>
            <w:rFonts w:eastAsia="SimSun"/>
          </w:rPr>
          <w:tab/>
        </w:r>
        <w:r>
          <w:rPr>
            <w:rFonts w:eastAsia="SimSun" w:hint="eastAsia"/>
            <w:lang w:val="en-US" w:eastAsia="zh-CN"/>
          </w:rPr>
          <w:t>predicted</w:t>
        </w:r>
        <w:r w:rsidR="0011075D">
          <w:rPr>
            <w:rFonts w:eastAsia="SimSun"/>
          </w:rPr>
          <w:t>A</w:t>
        </w:r>
        <w:r>
          <w:rPr>
            <w:rFonts w:eastAsia="SimSun"/>
          </w:rPr>
          <w:t>ffectedCellsAndBeams-List</w:t>
        </w:r>
        <w:r>
          <w:rPr>
            <w:rFonts w:eastAsia="SimSun"/>
          </w:rPr>
          <w:tab/>
        </w:r>
        <w:r>
          <w:rPr>
            <w:rFonts w:eastAsia="SimSun"/>
          </w:rPr>
          <w:tab/>
          <w:t xml:space="preserve">AffectedCellsAndBeams-List </w:t>
        </w:r>
        <w:r>
          <w:rPr>
            <w:rFonts w:eastAsia="SimSun"/>
          </w:rPr>
          <w:tab/>
        </w:r>
        <w:r>
          <w:rPr>
            <w:rFonts w:eastAsia="SimSun"/>
          </w:rPr>
          <w:tab/>
          <w:t>OPTIONAL,</w:t>
        </w:r>
      </w:ins>
    </w:p>
    <w:p w14:paraId="7278715A" w14:textId="77777777" w:rsidR="003A519C" w:rsidRDefault="00AC7BC0">
      <w:pPr>
        <w:pStyle w:val="PL"/>
        <w:rPr>
          <w:ins w:id="555" w:author="Ericsson (Rapporteur)" w:date="2025-04-25T16:11:00Z"/>
          <w:rFonts w:eastAsia="SimSun"/>
          <w:lang w:val="en-US" w:eastAsia="zh-CN"/>
        </w:rPr>
      </w:pPr>
      <w:ins w:id="556" w:author="Ericsson (Rapporteur)" w:date="2025-04-25T16:11:00Z">
        <w:r>
          <w:rPr>
            <w:rFonts w:eastAsia="SimSun" w:hint="eastAsia"/>
            <w:lang w:val="en-US" w:eastAsia="zh-CN"/>
          </w:rPr>
          <w:tab/>
          <w:t>timeforPredictedCCOIssue</w:t>
        </w:r>
        <w:r>
          <w:rPr>
            <w:rFonts w:eastAsia="SimSun" w:hint="eastAsia"/>
            <w:lang w:val="en-US" w:eastAsia="zh-CN"/>
          </w:rPr>
          <w:tab/>
        </w:r>
        <w:r>
          <w:rPr>
            <w:rFonts w:eastAsia="SimSun" w:hint="eastAsia"/>
            <w:lang w:val="en-US" w:eastAsia="zh-CN"/>
          </w:rPr>
          <w:tab/>
          <w:t>TimeforPredictedCCOIssue,</w:t>
        </w:r>
        <w:r>
          <w:rPr>
            <w:rFonts w:eastAsia="SimSun" w:hint="eastAsia"/>
            <w:lang w:val="en-US" w:eastAsia="zh-CN"/>
          </w:rPr>
          <w:tab/>
          <w:t>OPTIONAL,</w:t>
        </w:r>
      </w:ins>
    </w:p>
    <w:p w14:paraId="11A18D7F" w14:textId="77777777" w:rsidR="003A519C" w:rsidRPr="00024B4B" w:rsidRDefault="00AC7BC0">
      <w:pPr>
        <w:pStyle w:val="PL"/>
        <w:rPr>
          <w:ins w:id="557" w:author="Ericsson (Rapporteur)" w:date="2025-04-25T16:11:00Z"/>
          <w:rFonts w:eastAsia="SimSun"/>
          <w:lang w:val="en-US"/>
        </w:rPr>
      </w:pPr>
      <w:ins w:id="558" w:author="Ericsson (Rapporteur)" w:date="2025-04-25T16:11:00Z">
        <w:r>
          <w:rPr>
            <w:rFonts w:eastAsia="SimSun"/>
          </w:rPr>
          <w:tab/>
        </w:r>
        <w:r w:rsidRPr="00024B4B">
          <w:rPr>
            <w:rFonts w:eastAsia="SimSun"/>
            <w:lang w:val="en-US"/>
          </w:rPr>
          <w:t>iE-Extensions</w:t>
        </w:r>
        <w:r w:rsidRPr="00024B4B">
          <w:rPr>
            <w:rFonts w:eastAsia="SimSun"/>
            <w:lang w:val="en-US"/>
          </w:rPr>
          <w:tab/>
        </w:r>
        <w:r w:rsidRPr="00024B4B">
          <w:rPr>
            <w:rFonts w:eastAsia="SimSun"/>
            <w:lang w:val="en-US"/>
          </w:rPr>
          <w:tab/>
        </w:r>
        <w:r w:rsidRPr="00024B4B">
          <w:rPr>
            <w:rFonts w:eastAsia="SimSun"/>
            <w:lang w:val="en-US"/>
          </w:rPr>
          <w:tab/>
        </w:r>
        <w:r w:rsidRPr="00024B4B">
          <w:rPr>
            <w:rFonts w:eastAsia="SimSun"/>
            <w:lang w:val="en-US"/>
          </w:rPr>
          <w:tab/>
        </w:r>
        <w:r w:rsidRPr="00024B4B">
          <w:rPr>
            <w:rFonts w:eastAsia="SimSun"/>
            <w:lang w:val="en-US"/>
          </w:rPr>
          <w:tab/>
          <w:t xml:space="preserve">ProtocolExtensionContainer { { </w:t>
        </w:r>
        <w:r>
          <w:rPr>
            <w:rFonts w:eastAsia="SimSun" w:hint="eastAsia"/>
            <w:lang w:val="en-US" w:eastAsia="zh-CN"/>
          </w:rPr>
          <w:t>Predicted-</w:t>
        </w:r>
        <w:r w:rsidRPr="00024B4B">
          <w:rPr>
            <w:rFonts w:eastAsia="SimSun"/>
            <w:lang w:val="en-US"/>
          </w:rPr>
          <w:t>CCO-Assistance-Information-ExtIEs} }</w:t>
        </w:r>
        <w:r w:rsidRPr="00024B4B">
          <w:rPr>
            <w:rFonts w:eastAsia="SimSun"/>
            <w:lang w:val="en-US"/>
          </w:rPr>
          <w:tab/>
          <w:t>OPTIONAL,</w:t>
        </w:r>
      </w:ins>
    </w:p>
    <w:p w14:paraId="7DBE0817" w14:textId="77777777" w:rsidR="003A519C" w:rsidRDefault="00AC7BC0">
      <w:pPr>
        <w:pStyle w:val="PL"/>
        <w:rPr>
          <w:ins w:id="559" w:author="Ericsson (Rapporteur)" w:date="2025-04-25T16:11:00Z"/>
          <w:rFonts w:eastAsia="SimSun"/>
        </w:rPr>
      </w:pPr>
      <w:ins w:id="560" w:author="Ericsson (Rapporteur)" w:date="2025-04-25T16:11:00Z">
        <w:r w:rsidRPr="00024B4B">
          <w:rPr>
            <w:rFonts w:eastAsia="SimSun"/>
            <w:lang w:val="en-US"/>
          </w:rPr>
          <w:tab/>
        </w:r>
        <w:r>
          <w:rPr>
            <w:rFonts w:eastAsia="SimSun"/>
          </w:rPr>
          <w:t>...</w:t>
        </w:r>
      </w:ins>
    </w:p>
    <w:p w14:paraId="7E495B14" w14:textId="77777777" w:rsidR="003A519C" w:rsidRDefault="00AC7BC0">
      <w:pPr>
        <w:pStyle w:val="PL"/>
        <w:rPr>
          <w:ins w:id="561" w:author="Ericsson (Rapporteur)" w:date="2025-04-25T16:11:00Z"/>
          <w:rFonts w:eastAsia="SimSun"/>
        </w:rPr>
      </w:pPr>
      <w:ins w:id="562" w:author="Ericsson (Rapporteur)" w:date="2025-04-25T16:11:00Z">
        <w:r>
          <w:rPr>
            <w:rFonts w:eastAsia="SimSun"/>
          </w:rPr>
          <w:t>}</w:t>
        </w:r>
      </w:ins>
    </w:p>
    <w:p w14:paraId="5F3810DD" w14:textId="77777777" w:rsidR="003A519C" w:rsidRDefault="003A519C">
      <w:pPr>
        <w:pStyle w:val="PL"/>
        <w:rPr>
          <w:ins w:id="563" w:author="Ericsson (Rapporteur)" w:date="2025-04-25T16:11:00Z"/>
          <w:rFonts w:eastAsia="SimSun"/>
        </w:rPr>
      </w:pPr>
    </w:p>
    <w:p w14:paraId="04EBDF35" w14:textId="77777777" w:rsidR="003A519C" w:rsidRDefault="00AC7BC0">
      <w:pPr>
        <w:pStyle w:val="PL"/>
        <w:rPr>
          <w:ins w:id="564" w:author="Ericsson (Rapporteur)" w:date="2025-04-25T16:11:00Z"/>
          <w:rFonts w:eastAsia="SimSun"/>
        </w:rPr>
      </w:pPr>
      <w:ins w:id="565" w:author="Ericsson (Rapporteur)" w:date="2025-04-25T16:11:00Z">
        <w:r>
          <w:rPr>
            <w:rFonts w:eastAsia="SimSun" w:hint="eastAsia"/>
            <w:lang w:val="en-US" w:eastAsia="zh-CN"/>
          </w:rPr>
          <w:t>Predicted-</w:t>
        </w:r>
        <w:r>
          <w:rPr>
            <w:rFonts w:eastAsia="SimSun"/>
          </w:rPr>
          <w:t>CCO-Assistance-Information-ExtIEs F1AP-PROTOCOL-EXTENSION ::={</w:t>
        </w:r>
      </w:ins>
    </w:p>
    <w:p w14:paraId="67DE9D76" w14:textId="77777777" w:rsidR="003A519C" w:rsidRDefault="00AC7BC0">
      <w:pPr>
        <w:pStyle w:val="PL"/>
        <w:rPr>
          <w:ins w:id="566" w:author="Ericsson (Rapporteur)" w:date="2025-04-25T16:11:00Z"/>
          <w:rFonts w:eastAsia="SimSun"/>
        </w:rPr>
      </w:pPr>
      <w:ins w:id="567" w:author="Ericsson (Rapporteur)" w:date="2025-04-25T16:11:00Z">
        <w:r>
          <w:rPr>
            <w:rFonts w:eastAsia="SimSun"/>
          </w:rPr>
          <w:tab/>
          <w:t>...</w:t>
        </w:r>
      </w:ins>
    </w:p>
    <w:p w14:paraId="624BB452" w14:textId="77777777" w:rsidR="003A519C" w:rsidRDefault="00AC7BC0">
      <w:pPr>
        <w:pStyle w:val="PL"/>
        <w:rPr>
          <w:ins w:id="568" w:author="Ericsson (Rapporteur)" w:date="2025-04-25T16:11:00Z"/>
          <w:rFonts w:eastAsia="SimSun"/>
        </w:rPr>
      </w:pPr>
      <w:ins w:id="569" w:author="Ericsson (Rapporteur)" w:date="2025-04-25T16:11:00Z">
        <w:r>
          <w:rPr>
            <w:rFonts w:eastAsia="SimSun"/>
          </w:rPr>
          <w:t>}</w:t>
        </w:r>
      </w:ins>
    </w:p>
    <w:p w14:paraId="0D51A2AE" w14:textId="77777777" w:rsidR="003A519C" w:rsidRDefault="003A519C">
      <w:pPr>
        <w:rPr>
          <w:ins w:id="570" w:author="Ericsson (Rapporteur)" w:date="2025-04-25T16:11:00Z"/>
        </w:rPr>
      </w:pPr>
    </w:p>
    <w:p w14:paraId="0FDAAE7A" w14:textId="77777777" w:rsidR="003A519C" w:rsidRDefault="00AC7BC0">
      <w:pPr>
        <w:pStyle w:val="PL"/>
        <w:rPr>
          <w:ins w:id="571" w:author="Ericsson (Rapporteur)" w:date="2025-04-25T16:11:00Z"/>
        </w:rPr>
      </w:pPr>
      <w:ins w:id="572" w:author="Ericsson (Rapporteur)" w:date="2025-04-25T16:11:00Z">
        <w:r>
          <w:rPr>
            <w:rFonts w:eastAsia="SimSun" w:hint="eastAsia"/>
            <w:lang w:val="en-US" w:eastAsia="zh-CN"/>
          </w:rPr>
          <w:t>Predicted-</w:t>
        </w:r>
        <w:r>
          <w:rPr>
            <w:rFonts w:eastAsia="SimSun"/>
          </w:rPr>
          <w:t>CCO-issue-detection</w:t>
        </w:r>
        <w:r>
          <w:rPr>
            <w:rFonts w:eastAsia="SimSun"/>
          </w:rPr>
          <w:tab/>
          <w:t>::=</w:t>
        </w:r>
        <w:r>
          <w:rPr>
            <w:rFonts w:eastAsia="SimSun"/>
          </w:rPr>
          <w:tab/>
          <w:t>ENUMERATED {coverage, cell-edge-capacity</w:t>
        </w:r>
        <w:r>
          <w:rPr>
            <w:rFonts w:eastAsia="SimSun" w:hint="eastAsia"/>
            <w:lang w:val="en-US" w:eastAsia="zh-CN"/>
          </w:rPr>
          <w:t xml:space="preserve">, </w:t>
        </w:r>
        <w:r>
          <w:rPr>
            <w:rFonts w:eastAsia="SimSun"/>
          </w:rPr>
          <w:t>...}</w:t>
        </w:r>
      </w:ins>
    </w:p>
    <w:p w14:paraId="536439D0" w14:textId="77777777" w:rsidR="003A519C" w:rsidRDefault="003A519C">
      <w:pPr>
        <w:pStyle w:val="FirstChange"/>
        <w:rPr>
          <w:ins w:id="573" w:author="Ericsson (Rapporteur)" w:date="2025-04-25T16:11:00Z"/>
        </w:rPr>
      </w:pPr>
    </w:p>
    <w:p w14:paraId="470AC2F1" w14:textId="77777777" w:rsidR="003A519C" w:rsidRDefault="00AC7BC0">
      <w:pPr>
        <w:pStyle w:val="FirstChange"/>
      </w:pPr>
      <w:r>
        <w:t>&lt;&lt;&lt;&lt;&lt;&lt;&lt;&lt;&lt;&lt;&lt;&lt;&lt;&lt;&lt;&lt;&lt;&lt;&lt;&lt;</w:t>
      </w:r>
      <w:r>
        <w:rPr>
          <w:rFonts w:eastAsia="SimSun" w:hint="eastAsia"/>
          <w:lang w:val="en-US" w:eastAsia="zh-CN"/>
        </w:rPr>
        <w:t>Next Change</w:t>
      </w:r>
      <w:r>
        <w:t>&gt;&gt;&gt;&gt;&gt;&gt;&gt;&gt;&gt;&gt;&gt;&gt;&gt;&gt;&gt;&gt;&gt;&gt;&gt;&gt;</w:t>
      </w:r>
    </w:p>
    <w:p w14:paraId="02E5845A" w14:textId="77777777" w:rsidR="003A519C" w:rsidRDefault="003A519C">
      <w:pPr>
        <w:rPr>
          <w:ins w:id="574" w:author="Ericsson (Rapporteur)" w:date="2025-04-25T16:11:00Z"/>
        </w:rPr>
      </w:pPr>
    </w:p>
    <w:p w14:paraId="3A131A48" w14:textId="77777777" w:rsidR="003A519C" w:rsidRDefault="00AC7BC0">
      <w:pPr>
        <w:pStyle w:val="Heading3"/>
      </w:pPr>
      <w:bookmarkStart w:id="575" w:name="_Toc97911144"/>
      <w:bookmarkStart w:id="576" w:name="_Toc64449082"/>
      <w:bookmarkStart w:id="577" w:name="_Toc99731231"/>
      <w:bookmarkStart w:id="578" w:name="_Toc105927898"/>
      <w:bookmarkStart w:id="579" w:name="_Toc99038968"/>
      <w:bookmarkStart w:id="580" w:name="_Toc20956005"/>
      <w:bookmarkStart w:id="581" w:name="_Toc81383598"/>
      <w:bookmarkStart w:id="582" w:name="_Toc29893131"/>
      <w:bookmarkStart w:id="583" w:name="_Toc120124736"/>
      <w:bookmarkStart w:id="584" w:name="_Toc66289741"/>
      <w:bookmarkStart w:id="585" w:name="_Toc175589551"/>
      <w:bookmarkStart w:id="586" w:name="_Toc36557068"/>
      <w:bookmarkStart w:id="587" w:name="_Toc106110438"/>
      <w:bookmarkStart w:id="588" w:name="_Toc88658232"/>
      <w:bookmarkStart w:id="589" w:name="_Toc113835880"/>
      <w:bookmarkStart w:id="590" w:name="_Toc74154854"/>
      <w:bookmarkStart w:id="591" w:name="_Toc45832588"/>
      <w:bookmarkStart w:id="592" w:name="_Toc51763910"/>
      <w:bookmarkStart w:id="593" w:name="_Toc105511366"/>
      <w:r>
        <w:t>9.4.7</w:t>
      </w:r>
      <w:r>
        <w:tab/>
        <w:t>Constant Definitions</w:t>
      </w:r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</w:p>
    <w:p w14:paraId="09E40EBC" w14:textId="77777777" w:rsidR="003A519C" w:rsidRDefault="00AC7BC0">
      <w:pPr>
        <w:pStyle w:val="FirstChange"/>
        <w:rPr>
          <w:ins w:id="594" w:author="Ericsson (Rapporteur)" w:date="2025-04-25T16:11:00Z"/>
        </w:rPr>
      </w:pPr>
      <w:r>
        <w:t>&lt;&lt;&lt;&lt;&lt;&lt;&lt;&lt;&lt;&lt;&lt;&lt;&lt;&lt;&lt;&lt;&lt;&lt;&lt;&lt;</w:t>
      </w:r>
      <w:r>
        <w:rPr>
          <w:rFonts w:eastAsia="SimSun" w:hint="eastAsia"/>
          <w:lang w:val="en-US" w:eastAsia="zh-CN"/>
        </w:rPr>
        <w:t>Skipped Unchanged part</w:t>
      </w:r>
      <w:r>
        <w:t xml:space="preserve"> &gt;&gt;&gt;&gt;&gt;&gt;&gt;&gt;&gt;&gt;&gt;&gt;&gt;&gt;&gt;&gt;&gt;&gt;&gt;&gt;</w:t>
      </w:r>
    </w:p>
    <w:p w14:paraId="0D15ECDC" w14:textId="77777777" w:rsidR="003A519C" w:rsidRDefault="003A519C">
      <w:pPr>
        <w:pPrChange w:id="595" w:author="Ericsson (Rapporteur)" w:date="2025-04-25T16:11:00Z">
          <w:pPr>
            <w:pStyle w:val="FirstChange"/>
          </w:pPr>
        </w:pPrChange>
      </w:pPr>
    </w:p>
    <w:p w14:paraId="1D2C6DFE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-- **************************************************************</w:t>
      </w:r>
    </w:p>
    <w:p w14:paraId="4C847A58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--</w:t>
      </w:r>
    </w:p>
    <w:p w14:paraId="11567057" w14:textId="77777777" w:rsidR="003A519C" w:rsidRPr="00135D44" w:rsidRDefault="00AC7BC0">
      <w:pPr>
        <w:pStyle w:val="PL"/>
        <w:outlineLvl w:val="3"/>
        <w:rPr>
          <w:snapToGrid w:val="0"/>
          <w:lang w:val="fr-FR"/>
        </w:rPr>
      </w:pPr>
      <w:r w:rsidRPr="00135D44">
        <w:rPr>
          <w:snapToGrid w:val="0"/>
          <w:lang w:val="fr-FR"/>
        </w:rPr>
        <w:t>-- IEs</w:t>
      </w:r>
    </w:p>
    <w:p w14:paraId="3C208270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--</w:t>
      </w:r>
    </w:p>
    <w:p w14:paraId="4638CB71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-- **************************************************************</w:t>
      </w:r>
    </w:p>
    <w:p w14:paraId="0BE19634" w14:textId="77777777" w:rsidR="003A519C" w:rsidRPr="00135D44" w:rsidRDefault="003A519C">
      <w:pPr>
        <w:pStyle w:val="PL"/>
        <w:rPr>
          <w:rFonts w:eastAsia="SimSun"/>
          <w:snapToGrid w:val="0"/>
          <w:lang w:val="fr-FR"/>
        </w:rPr>
      </w:pPr>
    </w:p>
    <w:p w14:paraId="684C0ECC" w14:textId="77777777" w:rsidR="003A519C" w:rsidRPr="00135D44" w:rsidRDefault="00AC7BC0">
      <w:pPr>
        <w:pStyle w:val="PL"/>
        <w:rPr>
          <w:rFonts w:eastAsia="SimSun"/>
          <w:snapToGrid w:val="0"/>
          <w:lang w:val="fr-FR"/>
        </w:rPr>
      </w:pPr>
      <w:r w:rsidRPr="00135D44">
        <w:rPr>
          <w:rFonts w:eastAsia="SimSun"/>
          <w:snapToGrid w:val="0"/>
          <w:lang w:val="fr-FR"/>
        </w:rPr>
        <w:t>id-Cause</w:t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  <w:t>ProtocolIE-ID ::= 0</w:t>
      </w:r>
    </w:p>
    <w:p w14:paraId="48E09402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id-Cells-Failed-to-be-Activated-List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</w:t>
      </w:r>
    </w:p>
    <w:p w14:paraId="6A9AD9C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id-Cells-Failed-to-be-Activated-List-Item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2</w:t>
      </w:r>
    </w:p>
    <w:p w14:paraId="51A1AB51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id-Cells-to-be-Activated-List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3</w:t>
      </w:r>
    </w:p>
    <w:p w14:paraId="42361E3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id-Cells-to-be-Activated-List-Item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4</w:t>
      </w:r>
    </w:p>
    <w:p w14:paraId="3131EB0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id-Cells-to-be-Deactivated-List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5</w:t>
      </w:r>
    </w:p>
    <w:p w14:paraId="6311B36B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id-Cells-to-be-Deactivated-List-Item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6</w:t>
      </w:r>
    </w:p>
    <w:p w14:paraId="391D0E33" w14:textId="77777777" w:rsidR="003A519C" w:rsidRPr="0018722B" w:rsidRDefault="00AC7BC0">
      <w:pPr>
        <w:pStyle w:val="PL"/>
        <w:rPr>
          <w:rFonts w:eastAsia="SimSun"/>
          <w:snapToGrid w:val="0"/>
          <w:lang w:val="it-IT"/>
        </w:rPr>
      </w:pPr>
      <w:r w:rsidRPr="0018722B">
        <w:rPr>
          <w:rFonts w:eastAsia="SimSun"/>
          <w:snapToGrid w:val="0"/>
          <w:lang w:val="it-IT"/>
        </w:rPr>
        <w:t>id-CriticalityDiagnostics</w:t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  <w:t>ProtocolIE-ID ::= 7</w:t>
      </w:r>
    </w:p>
    <w:p w14:paraId="2AB69DCF" w14:textId="77777777" w:rsidR="003A519C" w:rsidRPr="0018722B" w:rsidRDefault="00AC7BC0">
      <w:pPr>
        <w:pStyle w:val="PL"/>
        <w:rPr>
          <w:rFonts w:eastAsia="SimSun"/>
          <w:snapToGrid w:val="0"/>
          <w:lang w:val="it-IT"/>
        </w:rPr>
      </w:pPr>
      <w:r w:rsidRPr="0018722B">
        <w:rPr>
          <w:rFonts w:eastAsia="SimSun"/>
          <w:snapToGrid w:val="0"/>
          <w:lang w:val="it-IT"/>
        </w:rPr>
        <w:t>id-CUtoDURRCInformation</w:t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  <w:t>ProtocolIE-ID ::= 9</w:t>
      </w:r>
    </w:p>
    <w:p w14:paraId="3AD0DB8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id-DRBs-FailedToBeModified-Item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12</w:t>
      </w:r>
    </w:p>
    <w:p w14:paraId="79828EE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id-DRBs-FailedToBeModified-List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13</w:t>
      </w:r>
    </w:p>
    <w:p w14:paraId="20B10AF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id-DRBs-FailedToBeSetup-Item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14</w:t>
      </w:r>
    </w:p>
    <w:p w14:paraId="42FF421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id-DRBs-FailedToBeSetup-List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15</w:t>
      </w:r>
    </w:p>
    <w:p w14:paraId="559705FB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id-DRBs-FailedToBeSetupMod-Item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16</w:t>
      </w:r>
    </w:p>
    <w:p w14:paraId="1DCD4CAC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id-DRBs-FailedToBeSetupMod-List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17</w:t>
      </w:r>
    </w:p>
    <w:p w14:paraId="680317D5" w14:textId="77777777" w:rsidR="003A519C" w:rsidRPr="00024B4B" w:rsidRDefault="00AC7BC0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id-DRBs-ModifiedConf-Item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18</w:t>
      </w:r>
    </w:p>
    <w:p w14:paraId="59B62CCE" w14:textId="77777777" w:rsidR="003A519C" w:rsidRPr="00024B4B" w:rsidRDefault="00AC7BC0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id-DRBs-ModifiedConf-List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19</w:t>
      </w:r>
    </w:p>
    <w:p w14:paraId="3CE1C04A" w14:textId="77777777" w:rsidR="003A519C" w:rsidRPr="00024B4B" w:rsidRDefault="00AC7BC0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id-DRBs-Modified-Item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20</w:t>
      </w:r>
    </w:p>
    <w:p w14:paraId="3B9AAE7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id-DRBs-Modified-List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21</w:t>
      </w:r>
    </w:p>
    <w:p w14:paraId="38243EC2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id-DRBs-Required-ToBeModified-Item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22</w:t>
      </w:r>
    </w:p>
    <w:p w14:paraId="61887A6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id-DRBs-Required-ToBeModified-List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23</w:t>
      </w:r>
    </w:p>
    <w:p w14:paraId="4BCCD121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id-DRBs-Required-ToBeReleased-Item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24</w:t>
      </w:r>
    </w:p>
    <w:p w14:paraId="0B7FC7AB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id-DRBs-Required-ToBeReleased-List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25</w:t>
      </w:r>
    </w:p>
    <w:p w14:paraId="401B9515" w14:textId="77777777" w:rsidR="003A519C" w:rsidRPr="00024B4B" w:rsidRDefault="00AC7BC0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id-DRBs-Setup-Item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26</w:t>
      </w:r>
    </w:p>
    <w:p w14:paraId="7D3315AD" w14:textId="77777777" w:rsidR="003A519C" w:rsidRPr="00024B4B" w:rsidRDefault="00AC7BC0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id-DRBs-Setup-List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27</w:t>
      </w:r>
    </w:p>
    <w:p w14:paraId="2BD37FE4" w14:textId="77777777" w:rsidR="003A519C" w:rsidRPr="00024B4B" w:rsidRDefault="00AC7BC0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id-DRBs-SetupMod-Item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28</w:t>
      </w:r>
    </w:p>
    <w:p w14:paraId="6BDE12FC" w14:textId="77777777" w:rsidR="003A519C" w:rsidRPr="00024B4B" w:rsidRDefault="00AC7BC0">
      <w:pPr>
        <w:pStyle w:val="PL"/>
        <w:rPr>
          <w:rFonts w:eastAsia="SimSun"/>
          <w:snapToGrid w:val="0"/>
          <w:lang w:val="sv-SE"/>
        </w:rPr>
      </w:pPr>
      <w:r w:rsidRPr="00024B4B">
        <w:rPr>
          <w:rFonts w:eastAsia="SimSun"/>
          <w:snapToGrid w:val="0"/>
          <w:lang w:val="sv-SE"/>
        </w:rPr>
        <w:t>id-DRBs-SetupMod-List</w:t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  <w:t>ProtocolIE-ID ::= 29</w:t>
      </w:r>
    </w:p>
    <w:p w14:paraId="418B407D" w14:textId="77777777" w:rsidR="003A519C" w:rsidRPr="00024B4B" w:rsidRDefault="00AC7BC0">
      <w:pPr>
        <w:pStyle w:val="PL"/>
        <w:rPr>
          <w:rFonts w:eastAsia="SimSun"/>
          <w:snapToGrid w:val="0"/>
          <w:lang w:val="sv-SE"/>
        </w:rPr>
      </w:pPr>
      <w:r w:rsidRPr="00024B4B">
        <w:rPr>
          <w:rFonts w:eastAsia="SimSun"/>
          <w:snapToGrid w:val="0"/>
          <w:lang w:val="sv-SE"/>
        </w:rPr>
        <w:t>id-DRBs-ToBeModified-Item</w:t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  <w:t>ProtocolIE-ID ::= 30</w:t>
      </w:r>
    </w:p>
    <w:p w14:paraId="1635C777" w14:textId="77777777" w:rsidR="003A519C" w:rsidRPr="00024B4B" w:rsidRDefault="00AC7BC0">
      <w:pPr>
        <w:pStyle w:val="PL"/>
        <w:rPr>
          <w:rFonts w:eastAsia="SimSun"/>
          <w:snapToGrid w:val="0"/>
          <w:lang w:val="sv-SE"/>
        </w:rPr>
      </w:pPr>
      <w:r w:rsidRPr="00024B4B">
        <w:rPr>
          <w:rFonts w:eastAsia="SimSun"/>
          <w:snapToGrid w:val="0"/>
          <w:lang w:val="sv-SE"/>
        </w:rPr>
        <w:t>id-DRBs-ToBeModified-List</w:t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  <w:t>ProtocolIE-ID ::= 31</w:t>
      </w:r>
    </w:p>
    <w:p w14:paraId="2831E1B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id-DRBs-ToBeReleased-Item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32</w:t>
      </w:r>
    </w:p>
    <w:p w14:paraId="1CAD203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id-DRBs-ToBeReleased-List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33</w:t>
      </w:r>
    </w:p>
    <w:p w14:paraId="38BAC08B" w14:textId="77777777" w:rsidR="003A519C" w:rsidRPr="00024B4B" w:rsidRDefault="00AC7BC0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id-DRBs-ToBeSetup-Item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34</w:t>
      </w:r>
    </w:p>
    <w:p w14:paraId="6F795C0D" w14:textId="77777777" w:rsidR="003A519C" w:rsidRPr="00024B4B" w:rsidRDefault="00AC7BC0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id-DRBs-ToBeSetup-List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35</w:t>
      </w:r>
    </w:p>
    <w:p w14:paraId="1DCD4A79" w14:textId="77777777" w:rsidR="003A519C" w:rsidRPr="00024B4B" w:rsidRDefault="00AC7BC0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id-DRBs-ToBeSetupMod-Item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36</w:t>
      </w:r>
    </w:p>
    <w:p w14:paraId="67AEBF39" w14:textId="77777777" w:rsidR="003A519C" w:rsidRPr="00024B4B" w:rsidRDefault="00AC7BC0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id-DRBs-ToBeSetupMod-List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37</w:t>
      </w:r>
    </w:p>
    <w:p w14:paraId="35EAE18C" w14:textId="77777777" w:rsidR="003A519C" w:rsidRPr="00024B4B" w:rsidRDefault="00AC7BC0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id-DRXCycle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38</w:t>
      </w:r>
    </w:p>
    <w:p w14:paraId="0EDB8AA9" w14:textId="77777777" w:rsidR="003A519C" w:rsidRPr="00024B4B" w:rsidRDefault="00AC7BC0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id-DUtoCURRCInformation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39</w:t>
      </w:r>
    </w:p>
    <w:p w14:paraId="17631DDC" w14:textId="77777777" w:rsidR="003A519C" w:rsidRPr="00024B4B" w:rsidRDefault="00AC7BC0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id-gNB-CU-UE-F1AP-ID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40</w:t>
      </w:r>
    </w:p>
    <w:p w14:paraId="507D37B2" w14:textId="77777777" w:rsidR="003A519C" w:rsidRPr="00024B4B" w:rsidRDefault="00AC7BC0">
      <w:pPr>
        <w:pStyle w:val="PL"/>
        <w:rPr>
          <w:rFonts w:eastAsia="SimSun"/>
          <w:lang w:val="pt-PT"/>
        </w:rPr>
      </w:pPr>
      <w:r w:rsidRPr="00024B4B">
        <w:rPr>
          <w:rFonts w:eastAsia="SimSun"/>
          <w:lang w:val="pt-PT"/>
        </w:rPr>
        <w:t>id-gNB-DU-UE-F1AP-ID</w:t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  <w:t>ProtocolIE-ID ::= 41</w:t>
      </w:r>
    </w:p>
    <w:p w14:paraId="6ECE7909" w14:textId="77777777" w:rsidR="003A519C" w:rsidRPr="00024B4B" w:rsidRDefault="00AC7BC0">
      <w:pPr>
        <w:pStyle w:val="PL"/>
        <w:rPr>
          <w:rFonts w:eastAsia="SimSun"/>
          <w:lang w:val="sv-SE"/>
        </w:rPr>
      </w:pPr>
      <w:r w:rsidRPr="00024B4B">
        <w:rPr>
          <w:rFonts w:eastAsia="SimSun"/>
          <w:lang w:val="sv-SE"/>
        </w:rPr>
        <w:t>id-gNB-DU-ID</w:t>
      </w:r>
      <w:r w:rsidRPr="00024B4B">
        <w:rPr>
          <w:rFonts w:eastAsia="SimSun"/>
          <w:lang w:val="sv-SE"/>
        </w:rPr>
        <w:tab/>
      </w:r>
      <w:r w:rsidRPr="00024B4B">
        <w:rPr>
          <w:rFonts w:eastAsia="SimSun"/>
          <w:lang w:val="sv-SE"/>
        </w:rPr>
        <w:tab/>
      </w:r>
      <w:r w:rsidRPr="00024B4B">
        <w:rPr>
          <w:rFonts w:eastAsia="SimSun"/>
          <w:lang w:val="sv-SE"/>
        </w:rPr>
        <w:tab/>
      </w:r>
      <w:r w:rsidRPr="00024B4B">
        <w:rPr>
          <w:rFonts w:eastAsia="SimSun"/>
          <w:lang w:val="sv-SE"/>
        </w:rPr>
        <w:tab/>
      </w:r>
      <w:r w:rsidRPr="00024B4B">
        <w:rPr>
          <w:rFonts w:eastAsia="SimSun"/>
          <w:lang w:val="sv-SE"/>
        </w:rPr>
        <w:tab/>
      </w:r>
      <w:r w:rsidRPr="00024B4B">
        <w:rPr>
          <w:rFonts w:eastAsia="SimSun"/>
          <w:lang w:val="sv-SE"/>
        </w:rPr>
        <w:tab/>
      </w:r>
      <w:r w:rsidRPr="00024B4B">
        <w:rPr>
          <w:rFonts w:eastAsia="SimSun"/>
          <w:lang w:val="sv-SE"/>
        </w:rPr>
        <w:tab/>
      </w:r>
      <w:r w:rsidRPr="00024B4B">
        <w:rPr>
          <w:rFonts w:eastAsia="SimSun"/>
          <w:lang w:val="sv-SE"/>
        </w:rPr>
        <w:tab/>
      </w:r>
      <w:r w:rsidRPr="00024B4B">
        <w:rPr>
          <w:rFonts w:eastAsia="SimSun"/>
          <w:lang w:val="sv-SE"/>
        </w:rPr>
        <w:tab/>
      </w:r>
      <w:r w:rsidRPr="00024B4B">
        <w:rPr>
          <w:rFonts w:eastAsia="SimSun"/>
          <w:lang w:val="sv-SE"/>
        </w:rPr>
        <w:tab/>
        <w:t>ProtocolIE-ID ::= 42</w:t>
      </w:r>
    </w:p>
    <w:p w14:paraId="02063227" w14:textId="77777777" w:rsidR="003A519C" w:rsidRPr="00024B4B" w:rsidRDefault="00AC7BC0">
      <w:pPr>
        <w:pStyle w:val="PL"/>
        <w:rPr>
          <w:rFonts w:eastAsia="SimSun"/>
          <w:snapToGrid w:val="0"/>
          <w:lang w:val="sv-SE"/>
        </w:rPr>
      </w:pPr>
      <w:r w:rsidRPr="00024B4B">
        <w:rPr>
          <w:rFonts w:eastAsia="SimSun"/>
          <w:snapToGrid w:val="0"/>
          <w:lang w:val="sv-SE"/>
        </w:rPr>
        <w:t>id-GNB-DU-Served-Cells-Item</w:t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  <w:t>ProtocolIE-ID ::= 43</w:t>
      </w:r>
    </w:p>
    <w:p w14:paraId="42BEBA97" w14:textId="77777777" w:rsidR="003A519C" w:rsidRPr="00024B4B" w:rsidRDefault="00AC7BC0">
      <w:pPr>
        <w:pStyle w:val="PL"/>
        <w:rPr>
          <w:rFonts w:eastAsia="SimSun"/>
          <w:snapToGrid w:val="0"/>
          <w:lang w:val="sv-SE"/>
        </w:rPr>
      </w:pPr>
      <w:r w:rsidRPr="00024B4B">
        <w:rPr>
          <w:rFonts w:eastAsia="SimSun"/>
          <w:snapToGrid w:val="0"/>
          <w:lang w:val="sv-SE"/>
        </w:rPr>
        <w:t>id-gNB-DU-Served-Cells-List</w:t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  <w:t>ProtocolIE-ID ::= 44</w:t>
      </w:r>
    </w:p>
    <w:p w14:paraId="2A090415" w14:textId="77777777" w:rsidR="003A519C" w:rsidRPr="00135D44" w:rsidRDefault="00AC7BC0">
      <w:pPr>
        <w:pStyle w:val="PL"/>
        <w:rPr>
          <w:rFonts w:eastAsia="SimSun"/>
          <w:snapToGrid w:val="0"/>
          <w:lang w:val="sv-SE"/>
        </w:rPr>
      </w:pPr>
      <w:r w:rsidRPr="00135D44">
        <w:rPr>
          <w:rFonts w:eastAsia="SimSun"/>
          <w:snapToGrid w:val="0"/>
          <w:lang w:val="sv-SE"/>
        </w:rPr>
        <w:t>id-gNB-DU-Name</w:t>
      </w:r>
      <w:r w:rsidRPr="00135D44">
        <w:rPr>
          <w:rFonts w:eastAsia="SimSun"/>
          <w:snapToGrid w:val="0"/>
          <w:lang w:val="sv-SE"/>
        </w:rPr>
        <w:tab/>
      </w:r>
      <w:r w:rsidRPr="00135D44">
        <w:rPr>
          <w:rFonts w:eastAsia="SimSun"/>
          <w:snapToGrid w:val="0"/>
          <w:lang w:val="sv-SE"/>
        </w:rPr>
        <w:tab/>
      </w:r>
      <w:r w:rsidRPr="00135D44">
        <w:rPr>
          <w:rFonts w:eastAsia="SimSun"/>
          <w:snapToGrid w:val="0"/>
          <w:lang w:val="sv-SE"/>
        </w:rPr>
        <w:tab/>
      </w:r>
      <w:r w:rsidRPr="00135D44">
        <w:rPr>
          <w:rFonts w:eastAsia="SimSun"/>
          <w:snapToGrid w:val="0"/>
          <w:lang w:val="sv-SE"/>
        </w:rPr>
        <w:tab/>
      </w:r>
      <w:r w:rsidRPr="00135D44">
        <w:rPr>
          <w:rFonts w:eastAsia="SimSun"/>
          <w:snapToGrid w:val="0"/>
          <w:lang w:val="sv-SE"/>
        </w:rPr>
        <w:tab/>
      </w:r>
      <w:r w:rsidRPr="00135D44">
        <w:rPr>
          <w:rFonts w:eastAsia="SimSun"/>
          <w:snapToGrid w:val="0"/>
          <w:lang w:val="sv-SE"/>
        </w:rPr>
        <w:tab/>
      </w:r>
      <w:r w:rsidRPr="00135D44">
        <w:rPr>
          <w:rFonts w:eastAsia="SimSun"/>
          <w:snapToGrid w:val="0"/>
          <w:lang w:val="sv-SE"/>
        </w:rPr>
        <w:tab/>
      </w:r>
      <w:r w:rsidRPr="00135D44">
        <w:rPr>
          <w:rFonts w:eastAsia="SimSun"/>
          <w:snapToGrid w:val="0"/>
          <w:lang w:val="sv-SE"/>
        </w:rPr>
        <w:tab/>
      </w:r>
      <w:r w:rsidRPr="00135D44">
        <w:rPr>
          <w:rFonts w:eastAsia="SimSun"/>
          <w:snapToGrid w:val="0"/>
          <w:lang w:val="sv-SE"/>
        </w:rPr>
        <w:tab/>
      </w:r>
      <w:r w:rsidRPr="00135D44">
        <w:rPr>
          <w:rFonts w:eastAsia="SimSun"/>
          <w:snapToGrid w:val="0"/>
          <w:lang w:val="sv-SE"/>
        </w:rPr>
        <w:tab/>
        <w:t>ProtocolIE-ID ::= 45</w:t>
      </w:r>
    </w:p>
    <w:p w14:paraId="36EE603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id-ProtocolIE-ID-46-not-to-be-used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46</w:t>
      </w:r>
    </w:p>
    <w:p w14:paraId="71EDD580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id-oldgNB-DU-UE-F1AP-ID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47</w:t>
      </w:r>
    </w:p>
    <w:p w14:paraId="4C248031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id-ResetType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48</w:t>
      </w:r>
    </w:p>
    <w:p w14:paraId="2F56B8D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id-ResourceCoordinationTransferContainer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49</w:t>
      </w:r>
    </w:p>
    <w:p w14:paraId="2CFDA5D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id-RRCContainer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50</w:t>
      </w:r>
    </w:p>
    <w:p w14:paraId="19CFD02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id-SCell-ToBeRemoved-Item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51</w:t>
      </w:r>
    </w:p>
    <w:p w14:paraId="5470E74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id-SCell-ToBeRemoved-List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52</w:t>
      </w:r>
    </w:p>
    <w:p w14:paraId="0A65150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id-SCell-ToBeSetup-Item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53</w:t>
      </w:r>
    </w:p>
    <w:p w14:paraId="62E3F0D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id-SCell-ToBeSetup-List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54</w:t>
      </w:r>
    </w:p>
    <w:p w14:paraId="5D9BB01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id-SCell-ToBeSetupMod-Item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55</w:t>
      </w:r>
    </w:p>
    <w:p w14:paraId="38BF347A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id-SCell-ToBeSetupMod-List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56</w:t>
      </w:r>
    </w:p>
    <w:p w14:paraId="1A4D092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id-Served-Cells-To-Add-Item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57</w:t>
      </w:r>
    </w:p>
    <w:p w14:paraId="18651F6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id-Served-Cells-To-Add-List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58</w:t>
      </w:r>
    </w:p>
    <w:p w14:paraId="7A7233B0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id-Served-Cells-To-Delete-Item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59</w:t>
      </w:r>
    </w:p>
    <w:p w14:paraId="0A35EA8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id-Served-Cells-To-Delete-List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60</w:t>
      </w:r>
    </w:p>
    <w:p w14:paraId="51727BEE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id-Served-Cells-To-Modify-Item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61</w:t>
      </w:r>
    </w:p>
    <w:p w14:paraId="3009393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id-Served-Cells-To-Modify-List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62</w:t>
      </w:r>
    </w:p>
    <w:p w14:paraId="6CE4F86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id-SpCell-ID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63</w:t>
      </w:r>
    </w:p>
    <w:p w14:paraId="271B5AB2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id-SRBID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64</w:t>
      </w:r>
    </w:p>
    <w:p w14:paraId="5F73241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id-SRBs-FailedToBeSetup-Item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65</w:t>
      </w:r>
    </w:p>
    <w:p w14:paraId="5F3DA1B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id-SRBs-FailedToBeSetup-List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66</w:t>
      </w:r>
    </w:p>
    <w:p w14:paraId="5A71A4E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id-SRBs-FailedToBeSetupMod-Item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67</w:t>
      </w:r>
    </w:p>
    <w:p w14:paraId="54CFE6F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id-SRBs-FailedToBeSetupMod-List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68</w:t>
      </w:r>
    </w:p>
    <w:p w14:paraId="46DC82A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id-SRBs-Required-ToBeReleased-Item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69</w:t>
      </w:r>
    </w:p>
    <w:p w14:paraId="148CE9E2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id-SRBs-Required-ToBeReleased-List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70</w:t>
      </w:r>
    </w:p>
    <w:p w14:paraId="7CF532D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id-SRBs-ToBeReleased-Item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71</w:t>
      </w:r>
    </w:p>
    <w:p w14:paraId="65ABE3E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id-SRBs-ToBeReleased-List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72</w:t>
      </w:r>
    </w:p>
    <w:p w14:paraId="0E52FC8C" w14:textId="77777777" w:rsidR="003A519C" w:rsidRPr="00024B4B" w:rsidRDefault="00AC7BC0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id-SRBs-ToBeSetup-Item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73</w:t>
      </w:r>
    </w:p>
    <w:p w14:paraId="20AF425B" w14:textId="77777777" w:rsidR="003A519C" w:rsidRPr="00024B4B" w:rsidRDefault="00AC7BC0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id-SRBs-ToBeSetup-List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74</w:t>
      </w:r>
    </w:p>
    <w:p w14:paraId="7E915913" w14:textId="77777777" w:rsidR="003A519C" w:rsidRPr="00024B4B" w:rsidRDefault="00AC7BC0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id-SRBs-ToBeSetupMod-Item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75</w:t>
      </w:r>
    </w:p>
    <w:p w14:paraId="29131AB3" w14:textId="77777777" w:rsidR="003A519C" w:rsidRPr="00024B4B" w:rsidRDefault="00AC7BC0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id-SRBs-ToBeSetupMod-List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76</w:t>
      </w:r>
    </w:p>
    <w:p w14:paraId="5CF414F9" w14:textId="77777777" w:rsidR="003A519C" w:rsidRPr="00024B4B" w:rsidRDefault="00AC7BC0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id-TimeToWait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77</w:t>
      </w:r>
    </w:p>
    <w:p w14:paraId="1AD58D65" w14:textId="77777777" w:rsidR="003A519C" w:rsidRPr="00024B4B" w:rsidRDefault="00AC7BC0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id-TransactionID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78</w:t>
      </w:r>
    </w:p>
    <w:p w14:paraId="0D9E159D" w14:textId="77777777" w:rsidR="003A519C" w:rsidRPr="00024B4B" w:rsidRDefault="00AC7BC0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id-Transmission</w:t>
      </w:r>
      <w:r w:rsidRPr="00024B4B">
        <w:rPr>
          <w:snapToGrid w:val="0"/>
          <w:lang w:val="pt-PT"/>
        </w:rPr>
        <w:t>Action</w:t>
      </w:r>
      <w:r w:rsidRPr="00024B4B">
        <w:rPr>
          <w:rFonts w:eastAsia="SimSun"/>
          <w:snapToGrid w:val="0"/>
          <w:lang w:val="pt-PT"/>
        </w:rPr>
        <w:t>Indicator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79</w:t>
      </w:r>
    </w:p>
    <w:p w14:paraId="04AFEB2D" w14:textId="77777777" w:rsidR="003A519C" w:rsidRPr="00024B4B" w:rsidRDefault="00AC7BC0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 xml:space="preserve">id-UE-associatedLogicalF1-ConnectionItem 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80</w:t>
      </w:r>
    </w:p>
    <w:p w14:paraId="6BDDC73B" w14:textId="77777777" w:rsidR="003A519C" w:rsidRPr="00024B4B" w:rsidRDefault="00AC7BC0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id-UE-associatedLogicalF1-ConnectionListResAck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81</w:t>
      </w:r>
    </w:p>
    <w:p w14:paraId="363110E1" w14:textId="77777777" w:rsidR="003A519C" w:rsidRPr="00024B4B" w:rsidRDefault="00AC7BC0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id-gNB-CU-Name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82</w:t>
      </w:r>
    </w:p>
    <w:p w14:paraId="136157B1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id-SCell-FailedtoSetup-List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83</w:t>
      </w:r>
    </w:p>
    <w:p w14:paraId="186DCD83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id-SCell-FailedtoSetup-Item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84</w:t>
      </w:r>
    </w:p>
    <w:p w14:paraId="4771D482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id-SCell-FailedtoSetupMod-List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85</w:t>
      </w:r>
    </w:p>
    <w:p w14:paraId="74F268B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id-SCell-FailedtoSetupMod-Item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86</w:t>
      </w:r>
    </w:p>
    <w:p w14:paraId="12A877D2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id-RRCReconfigurationCompleteIndicator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87</w:t>
      </w:r>
    </w:p>
    <w:p w14:paraId="64097B71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id-Cells-Status-Item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88</w:t>
      </w:r>
    </w:p>
    <w:p w14:paraId="5AD19B2E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id-Cells-Status-List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89</w:t>
      </w:r>
    </w:p>
    <w:p w14:paraId="363B1A9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id-Candidate-SpCell-List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90</w:t>
      </w:r>
    </w:p>
    <w:p w14:paraId="1477D56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id-Candidate-SpCell-Item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91</w:t>
      </w:r>
    </w:p>
    <w:p w14:paraId="5442428E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id-Potential-SpCell-List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92</w:t>
      </w:r>
    </w:p>
    <w:p w14:paraId="0D002AA4" w14:textId="77777777" w:rsidR="003A519C" w:rsidRPr="0018722B" w:rsidRDefault="00AC7BC0">
      <w:pPr>
        <w:pStyle w:val="PL"/>
        <w:rPr>
          <w:rFonts w:eastAsia="SimSun"/>
          <w:snapToGrid w:val="0"/>
          <w:lang w:val="en-US"/>
        </w:rPr>
      </w:pPr>
      <w:r w:rsidRPr="0018722B">
        <w:rPr>
          <w:rFonts w:eastAsia="SimSun"/>
          <w:snapToGrid w:val="0"/>
          <w:lang w:val="en-US"/>
        </w:rPr>
        <w:t>id-Potential-SpCell-Item</w:t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  <w:t>ProtocolIE-ID ::= 93</w:t>
      </w:r>
    </w:p>
    <w:p w14:paraId="5A707C04" w14:textId="77777777" w:rsidR="003A519C" w:rsidRPr="00024B4B" w:rsidRDefault="00AC7BC0">
      <w:pPr>
        <w:pStyle w:val="PL"/>
        <w:rPr>
          <w:rFonts w:eastAsia="SimSun"/>
          <w:snapToGrid w:val="0"/>
          <w:lang w:val="it-IT"/>
        </w:rPr>
      </w:pPr>
      <w:r w:rsidRPr="00024B4B">
        <w:rPr>
          <w:rFonts w:eastAsia="SimSun"/>
          <w:snapToGrid w:val="0"/>
          <w:lang w:val="it-IT"/>
        </w:rPr>
        <w:t>id-FullConfiguration</w:t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  <w:t>ProtocolIE-ID ::= 94</w:t>
      </w:r>
    </w:p>
    <w:p w14:paraId="28528643" w14:textId="77777777" w:rsidR="003A519C" w:rsidRPr="00024B4B" w:rsidRDefault="00AC7BC0">
      <w:pPr>
        <w:pStyle w:val="PL"/>
        <w:rPr>
          <w:rFonts w:eastAsia="SimSun"/>
          <w:snapToGrid w:val="0"/>
          <w:lang w:val="it-IT"/>
        </w:rPr>
      </w:pPr>
      <w:r w:rsidRPr="00024B4B">
        <w:rPr>
          <w:rFonts w:eastAsia="SimSun"/>
          <w:snapToGrid w:val="0"/>
          <w:lang w:val="it-IT"/>
        </w:rPr>
        <w:t>id-C-RNTI</w:t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  <w:t>ProtocolIE-ID ::= 95</w:t>
      </w:r>
    </w:p>
    <w:p w14:paraId="00F585E5" w14:textId="77777777" w:rsidR="003A519C" w:rsidRPr="00024B4B" w:rsidRDefault="00AC7BC0">
      <w:pPr>
        <w:pStyle w:val="PL"/>
        <w:rPr>
          <w:rFonts w:eastAsia="SimSun"/>
          <w:snapToGrid w:val="0"/>
          <w:lang w:val="it-IT"/>
        </w:rPr>
      </w:pPr>
      <w:r w:rsidRPr="00024B4B">
        <w:rPr>
          <w:rFonts w:eastAsia="SimSun"/>
          <w:snapToGrid w:val="0"/>
          <w:lang w:val="it-IT"/>
        </w:rPr>
        <w:t>id-SpCellULConfigured</w:t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  <w:t>ProtocolIE-ID ::= 96</w:t>
      </w:r>
    </w:p>
    <w:p w14:paraId="661E5597" w14:textId="77777777" w:rsidR="003A519C" w:rsidRPr="00024B4B" w:rsidRDefault="00AC7BC0">
      <w:pPr>
        <w:pStyle w:val="PL"/>
        <w:rPr>
          <w:rFonts w:eastAsia="SimSun"/>
          <w:snapToGrid w:val="0"/>
          <w:lang w:val="it-IT"/>
        </w:rPr>
      </w:pPr>
      <w:r w:rsidRPr="00024B4B">
        <w:rPr>
          <w:rFonts w:eastAsia="SimSun"/>
          <w:snapToGrid w:val="0"/>
          <w:lang w:val="it-IT"/>
        </w:rPr>
        <w:t>id-InactivityMonitoringRequest</w:t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  <w:t>ProtocolIE-ID ::= 97</w:t>
      </w:r>
    </w:p>
    <w:p w14:paraId="34C672ED" w14:textId="77777777" w:rsidR="003A519C" w:rsidRPr="00024B4B" w:rsidRDefault="00AC7BC0">
      <w:pPr>
        <w:pStyle w:val="PL"/>
        <w:rPr>
          <w:rFonts w:eastAsia="SimSun"/>
          <w:snapToGrid w:val="0"/>
          <w:lang w:val="it-IT"/>
        </w:rPr>
      </w:pPr>
      <w:r w:rsidRPr="00024B4B">
        <w:rPr>
          <w:rFonts w:eastAsia="SimSun"/>
          <w:snapToGrid w:val="0"/>
          <w:lang w:val="it-IT"/>
        </w:rPr>
        <w:t>id-InactivityMonitoringResponse</w:t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  <w:t>ProtocolIE-ID ::= 98</w:t>
      </w:r>
    </w:p>
    <w:p w14:paraId="3C33B0B6" w14:textId="77777777" w:rsidR="003A519C" w:rsidRPr="00024B4B" w:rsidRDefault="00AC7BC0">
      <w:pPr>
        <w:pStyle w:val="PL"/>
        <w:rPr>
          <w:rFonts w:eastAsia="SimSun"/>
          <w:snapToGrid w:val="0"/>
          <w:lang w:val="it-IT"/>
        </w:rPr>
      </w:pPr>
      <w:r w:rsidRPr="00024B4B">
        <w:rPr>
          <w:rFonts w:eastAsia="SimSun"/>
          <w:snapToGrid w:val="0"/>
          <w:lang w:val="it-IT"/>
        </w:rPr>
        <w:t>id-DRB-Activity-Item</w:t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  <w:t>ProtocolIE-ID ::= 99</w:t>
      </w:r>
    </w:p>
    <w:p w14:paraId="260EFBF4" w14:textId="77777777" w:rsidR="003A519C" w:rsidRPr="00024B4B" w:rsidRDefault="00AC7BC0">
      <w:pPr>
        <w:pStyle w:val="PL"/>
        <w:rPr>
          <w:rFonts w:eastAsia="SimSun"/>
          <w:snapToGrid w:val="0"/>
          <w:lang w:val="it-IT"/>
        </w:rPr>
      </w:pPr>
      <w:r w:rsidRPr="00024B4B">
        <w:rPr>
          <w:rFonts w:eastAsia="SimSun"/>
          <w:snapToGrid w:val="0"/>
          <w:lang w:val="it-IT"/>
        </w:rPr>
        <w:t>id-DRB-Activity-List</w:t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  <w:t>ProtocolIE-ID ::= 100</w:t>
      </w:r>
    </w:p>
    <w:p w14:paraId="27E47E35" w14:textId="77777777" w:rsidR="003A519C" w:rsidRPr="00024B4B" w:rsidRDefault="00AC7BC0">
      <w:pPr>
        <w:pStyle w:val="PL"/>
        <w:rPr>
          <w:rFonts w:eastAsia="SimSun"/>
          <w:snapToGrid w:val="0"/>
          <w:lang w:val="it-IT"/>
        </w:rPr>
      </w:pPr>
      <w:r w:rsidRPr="00024B4B">
        <w:rPr>
          <w:rFonts w:eastAsia="SimSun"/>
          <w:snapToGrid w:val="0"/>
          <w:lang w:val="it-IT"/>
        </w:rPr>
        <w:t>id-EUTRA-NR-CellResourceCoordinationReq-Container</w:t>
      </w:r>
      <w:r w:rsidRPr="00024B4B">
        <w:rPr>
          <w:rFonts w:eastAsia="SimSun"/>
          <w:snapToGrid w:val="0"/>
          <w:lang w:val="it-IT"/>
        </w:rPr>
        <w:tab/>
        <w:t>ProtocolIE-ID ::= 101</w:t>
      </w:r>
    </w:p>
    <w:p w14:paraId="03CA846F" w14:textId="77777777" w:rsidR="003A519C" w:rsidRPr="0018722B" w:rsidRDefault="00AC7BC0">
      <w:pPr>
        <w:pStyle w:val="PL"/>
        <w:rPr>
          <w:rFonts w:eastAsia="SimSun"/>
          <w:snapToGrid w:val="0"/>
          <w:lang w:val="en-US"/>
        </w:rPr>
      </w:pPr>
      <w:r w:rsidRPr="0018722B">
        <w:rPr>
          <w:rFonts w:eastAsia="SimSun"/>
          <w:snapToGrid w:val="0"/>
          <w:lang w:val="en-US"/>
        </w:rPr>
        <w:t>id-EUTRA-NR-CellResourceCoordinationReqAck-Container</w:t>
      </w:r>
      <w:r w:rsidRPr="0018722B">
        <w:rPr>
          <w:rFonts w:eastAsia="SimSun"/>
          <w:snapToGrid w:val="0"/>
          <w:lang w:val="en-US"/>
        </w:rPr>
        <w:tab/>
        <w:t>ProtocolIE-ID ::= 102</w:t>
      </w:r>
    </w:p>
    <w:p w14:paraId="0B474D40" w14:textId="77777777" w:rsidR="003A519C" w:rsidRPr="0018722B" w:rsidRDefault="00AC7BC0">
      <w:pPr>
        <w:pStyle w:val="PL"/>
        <w:rPr>
          <w:rFonts w:eastAsia="SimSun"/>
          <w:snapToGrid w:val="0"/>
          <w:lang w:val="en-US"/>
        </w:rPr>
      </w:pPr>
      <w:r w:rsidRPr="0018722B">
        <w:rPr>
          <w:rFonts w:eastAsia="SimSun"/>
          <w:snapToGrid w:val="0"/>
          <w:lang w:val="en-US"/>
        </w:rPr>
        <w:t>id-Protected-EUTRA-Resources-List</w:t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  <w:t>ProtocolIE-ID ::= 105</w:t>
      </w:r>
    </w:p>
    <w:p w14:paraId="496B4932" w14:textId="77777777" w:rsidR="003A519C" w:rsidRPr="00024B4B" w:rsidRDefault="00AC7BC0">
      <w:pPr>
        <w:pStyle w:val="PL"/>
        <w:rPr>
          <w:rFonts w:eastAsia="SimSun"/>
          <w:snapToGrid w:val="0"/>
          <w:lang w:val="it-IT"/>
        </w:rPr>
      </w:pPr>
      <w:r w:rsidRPr="00024B4B">
        <w:rPr>
          <w:rFonts w:eastAsia="SimSun"/>
          <w:snapToGrid w:val="0"/>
          <w:lang w:val="it-IT"/>
        </w:rPr>
        <w:t xml:space="preserve">id-RequestType </w:t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  <w:t>ProtocolIE-ID ::= 106</w:t>
      </w:r>
    </w:p>
    <w:p w14:paraId="33E3DECD" w14:textId="77777777" w:rsidR="003A519C" w:rsidRPr="00024B4B" w:rsidRDefault="00AC7BC0">
      <w:pPr>
        <w:pStyle w:val="PL"/>
        <w:rPr>
          <w:rFonts w:eastAsia="SimSun"/>
          <w:snapToGrid w:val="0"/>
          <w:lang w:val="it-IT"/>
        </w:rPr>
      </w:pPr>
      <w:r w:rsidRPr="00024B4B">
        <w:rPr>
          <w:rFonts w:eastAsia="SimSun"/>
          <w:snapToGrid w:val="0"/>
          <w:lang w:val="it-IT"/>
        </w:rPr>
        <w:t>id-ServCellIndex</w:t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  <w:t xml:space="preserve">ProtocolIE-ID ::= 107 </w:t>
      </w:r>
    </w:p>
    <w:p w14:paraId="47E73DEE" w14:textId="77777777" w:rsidR="003A519C" w:rsidRPr="0018722B" w:rsidRDefault="00AC7BC0">
      <w:pPr>
        <w:pStyle w:val="PL"/>
        <w:rPr>
          <w:rFonts w:eastAsia="SimSun"/>
          <w:snapToGrid w:val="0"/>
          <w:lang w:val="en-US"/>
        </w:rPr>
      </w:pPr>
      <w:r w:rsidRPr="0018722B">
        <w:rPr>
          <w:rFonts w:eastAsia="SimSun"/>
          <w:snapToGrid w:val="0"/>
          <w:lang w:val="en-US"/>
        </w:rPr>
        <w:t>id-RAT-FrequencyPriorityInformation</w:t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  <w:t>ProtocolIE-ID ::= 108</w:t>
      </w:r>
    </w:p>
    <w:p w14:paraId="0D3FBD0A" w14:textId="77777777" w:rsidR="003A519C" w:rsidRPr="0018722B" w:rsidRDefault="00AC7BC0">
      <w:pPr>
        <w:pStyle w:val="PL"/>
        <w:rPr>
          <w:rFonts w:eastAsia="SimSun"/>
          <w:snapToGrid w:val="0"/>
          <w:lang w:val="en-US"/>
        </w:rPr>
      </w:pPr>
      <w:r w:rsidRPr="0018722B">
        <w:rPr>
          <w:rFonts w:eastAsia="SimSun"/>
          <w:snapToGrid w:val="0"/>
          <w:lang w:val="en-US"/>
        </w:rPr>
        <w:t>id-ExecuteDuplication</w:t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  <w:t>ProtocolIE-ID ::= 109</w:t>
      </w:r>
    </w:p>
    <w:p w14:paraId="6143D97C" w14:textId="77777777" w:rsidR="003A519C" w:rsidRPr="00135D44" w:rsidRDefault="00AC7BC0">
      <w:pPr>
        <w:pStyle w:val="PL"/>
        <w:rPr>
          <w:rFonts w:eastAsia="SimSun"/>
          <w:snapToGrid w:val="0"/>
          <w:lang w:val="it-IT"/>
        </w:rPr>
      </w:pPr>
      <w:r w:rsidRPr="00135D44">
        <w:rPr>
          <w:rFonts w:eastAsia="SimSun"/>
          <w:snapToGrid w:val="0"/>
          <w:lang w:val="it-IT"/>
        </w:rPr>
        <w:t>id-NRCGI</w:t>
      </w:r>
      <w:r w:rsidRPr="00135D44">
        <w:rPr>
          <w:rFonts w:eastAsia="SimSun"/>
          <w:snapToGrid w:val="0"/>
          <w:lang w:val="it-IT"/>
        </w:rPr>
        <w:tab/>
      </w:r>
      <w:r w:rsidRPr="00135D44">
        <w:rPr>
          <w:rFonts w:eastAsia="SimSun"/>
          <w:snapToGrid w:val="0"/>
          <w:lang w:val="it-IT"/>
        </w:rPr>
        <w:tab/>
      </w:r>
      <w:r w:rsidRPr="00135D44">
        <w:rPr>
          <w:rFonts w:eastAsia="SimSun"/>
          <w:snapToGrid w:val="0"/>
          <w:lang w:val="it-IT"/>
        </w:rPr>
        <w:tab/>
      </w:r>
      <w:r w:rsidRPr="00135D44">
        <w:rPr>
          <w:rFonts w:eastAsia="SimSun"/>
          <w:snapToGrid w:val="0"/>
          <w:lang w:val="it-IT"/>
        </w:rPr>
        <w:tab/>
      </w:r>
      <w:r w:rsidRPr="00135D44">
        <w:rPr>
          <w:rFonts w:eastAsia="SimSun"/>
          <w:snapToGrid w:val="0"/>
          <w:lang w:val="it-IT"/>
        </w:rPr>
        <w:tab/>
      </w:r>
      <w:r w:rsidRPr="00135D44">
        <w:rPr>
          <w:rFonts w:eastAsia="SimSun"/>
          <w:snapToGrid w:val="0"/>
          <w:lang w:val="it-IT"/>
        </w:rPr>
        <w:tab/>
      </w:r>
      <w:r w:rsidRPr="00135D44">
        <w:rPr>
          <w:rFonts w:eastAsia="SimSun"/>
          <w:snapToGrid w:val="0"/>
          <w:lang w:val="it-IT"/>
        </w:rPr>
        <w:tab/>
      </w:r>
      <w:r w:rsidRPr="00135D44">
        <w:rPr>
          <w:rFonts w:eastAsia="SimSun"/>
          <w:snapToGrid w:val="0"/>
          <w:lang w:val="it-IT"/>
        </w:rPr>
        <w:tab/>
      </w:r>
      <w:r w:rsidRPr="00135D44">
        <w:rPr>
          <w:rFonts w:eastAsia="SimSun"/>
          <w:snapToGrid w:val="0"/>
          <w:lang w:val="it-IT"/>
        </w:rPr>
        <w:tab/>
      </w:r>
      <w:r w:rsidRPr="00135D44">
        <w:rPr>
          <w:rFonts w:eastAsia="SimSun"/>
          <w:snapToGrid w:val="0"/>
          <w:lang w:val="it-IT"/>
        </w:rPr>
        <w:tab/>
      </w:r>
      <w:r w:rsidRPr="00135D44">
        <w:rPr>
          <w:rFonts w:eastAsia="SimSun"/>
          <w:snapToGrid w:val="0"/>
          <w:lang w:val="it-IT"/>
        </w:rPr>
        <w:tab/>
        <w:t>ProtocolIE-ID ::= 111</w:t>
      </w:r>
    </w:p>
    <w:p w14:paraId="02FB5460" w14:textId="77777777" w:rsidR="003A519C" w:rsidRPr="0018722B" w:rsidRDefault="00AC7BC0">
      <w:pPr>
        <w:pStyle w:val="PL"/>
        <w:rPr>
          <w:rFonts w:eastAsia="SimSun"/>
          <w:snapToGrid w:val="0"/>
          <w:lang w:val="it-IT"/>
        </w:rPr>
      </w:pPr>
      <w:r w:rsidRPr="0018722B">
        <w:rPr>
          <w:rFonts w:eastAsia="SimSun"/>
          <w:snapToGrid w:val="0"/>
          <w:lang w:val="it-IT"/>
        </w:rPr>
        <w:t>id-PagingCell-Item</w:t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  <w:t>ProtocolIE-ID ::= 112</w:t>
      </w:r>
    </w:p>
    <w:p w14:paraId="7EE090AE" w14:textId="77777777" w:rsidR="003A519C" w:rsidRPr="0018722B" w:rsidRDefault="00AC7BC0">
      <w:pPr>
        <w:pStyle w:val="PL"/>
        <w:rPr>
          <w:rFonts w:eastAsia="SimSun"/>
          <w:snapToGrid w:val="0"/>
          <w:lang w:val="it-IT"/>
        </w:rPr>
      </w:pPr>
      <w:r w:rsidRPr="0018722B">
        <w:rPr>
          <w:rFonts w:eastAsia="SimSun"/>
          <w:snapToGrid w:val="0"/>
          <w:lang w:val="it-IT"/>
        </w:rPr>
        <w:t>id-PagingCell-List</w:t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  <w:t>ProtocolIE-ID ::= 113</w:t>
      </w:r>
    </w:p>
    <w:p w14:paraId="081B710E" w14:textId="77777777" w:rsidR="003A519C" w:rsidRPr="0018722B" w:rsidRDefault="00AC7BC0">
      <w:pPr>
        <w:pStyle w:val="PL"/>
        <w:rPr>
          <w:rFonts w:eastAsia="SimSun"/>
          <w:snapToGrid w:val="0"/>
          <w:lang w:val="it-IT"/>
        </w:rPr>
      </w:pPr>
      <w:r w:rsidRPr="0018722B">
        <w:rPr>
          <w:rFonts w:eastAsia="SimSun"/>
          <w:snapToGrid w:val="0"/>
          <w:lang w:val="it-IT"/>
        </w:rPr>
        <w:t>id-PagingDRX</w:t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  <w:t>ProtocolIE-ID ::= 114</w:t>
      </w:r>
    </w:p>
    <w:p w14:paraId="1FCCEAA6" w14:textId="77777777" w:rsidR="003A519C" w:rsidRPr="0018722B" w:rsidRDefault="00AC7BC0">
      <w:pPr>
        <w:pStyle w:val="PL"/>
        <w:rPr>
          <w:rFonts w:eastAsia="SimSun"/>
          <w:snapToGrid w:val="0"/>
          <w:lang w:val="it-IT"/>
        </w:rPr>
      </w:pPr>
      <w:r w:rsidRPr="0018722B">
        <w:rPr>
          <w:rFonts w:eastAsia="SimSun"/>
          <w:snapToGrid w:val="0"/>
          <w:lang w:val="it-IT"/>
        </w:rPr>
        <w:t xml:space="preserve">id-PagingPriority </w:t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  <w:t>ProtocolIE-ID ::= 115</w:t>
      </w:r>
    </w:p>
    <w:p w14:paraId="13529D80" w14:textId="77777777" w:rsidR="003A519C" w:rsidRPr="0018722B" w:rsidRDefault="00AC7BC0">
      <w:pPr>
        <w:pStyle w:val="PL"/>
        <w:rPr>
          <w:rFonts w:eastAsia="SimSun"/>
          <w:snapToGrid w:val="0"/>
          <w:lang w:val="it-IT"/>
        </w:rPr>
      </w:pPr>
      <w:r w:rsidRPr="0018722B">
        <w:rPr>
          <w:rFonts w:eastAsia="SimSun"/>
          <w:snapToGrid w:val="0"/>
          <w:lang w:val="it-IT"/>
        </w:rPr>
        <w:t>id-SItype-List</w:t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  <w:t>ProtocolIE-ID ::= 116</w:t>
      </w:r>
    </w:p>
    <w:p w14:paraId="6370FE01" w14:textId="77777777" w:rsidR="003A519C" w:rsidRPr="0018722B" w:rsidRDefault="00AC7BC0">
      <w:pPr>
        <w:pStyle w:val="PL"/>
        <w:rPr>
          <w:rFonts w:eastAsia="SimSun"/>
          <w:snapToGrid w:val="0"/>
          <w:lang w:val="it-IT"/>
        </w:rPr>
      </w:pPr>
      <w:r w:rsidRPr="0018722B">
        <w:rPr>
          <w:rFonts w:eastAsia="SimSun"/>
          <w:snapToGrid w:val="0"/>
          <w:lang w:val="it-IT"/>
        </w:rPr>
        <w:t>id-UEIdentityIndexValue</w:t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  <w:t>ProtocolIE-ID ::= 117</w:t>
      </w:r>
    </w:p>
    <w:p w14:paraId="00CD69A6" w14:textId="77777777" w:rsidR="003A519C" w:rsidRPr="0018722B" w:rsidRDefault="00AC7BC0">
      <w:pPr>
        <w:pStyle w:val="PL"/>
        <w:rPr>
          <w:rFonts w:eastAsia="SimSun"/>
          <w:snapToGrid w:val="0"/>
          <w:lang w:val="it-IT"/>
        </w:rPr>
      </w:pPr>
      <w:r w:rsidRPr="0018722B">
        <w:rPr>
          <w:rFonts w:eastAsia="SimSun"/>
          <w:snapToGrid w:val="0"/>
          <w:lang w:val="it-IT"/>
        </w:rPr>
        <w:t>id-gNB-CUSystemInformation</w:t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  <w:t>ProtocolIE-ID ::= 118</w:t>
      </w:r>
    </w:p>
    <w:p w14:paraId="635AAD64" w14:textId="77777777" w:rsidR="003A519C" w:rsidRPr="0018722B" w:rsidRDefault="00AC7BC0">
      <w:pPr>
        <w:pStyle w:val="PL"/>
        <w:rPr>
          <w:rFonts w:eastAsia="SimSun"/>
          <w:snapToGrid w:val="0"/>
          <w:lang w:val="it-IT"/>
        </w:rPr>
      </w:pPr>
      <w:r w:rsidRPr="0018722B">
        <w:rPr>
          <w:rFonts w:eastAsia="SimSun"/>
          <w:snapToGrid w:val="0"/>
          <w:lang w:val="it-IT"/>
        </w:rPr>
        <w:t>id-HandoverPreparationInformation</w:t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  <w:t>ProtocolIE-ID ::= 119</w:t>
      </w:r>
    </w:p>
    <w:p w14:paraId="28BAB5FD" w14:textId="77777777" w:rsidR="003A519C" w:rsidRPr="0018722B" w:rsidRDefault="00AC7BC0">
      <w:pPr>
        <w:pStyle w:val="PL"/>
        <w:rPr>
          <w:rFonts w:eastAsia="SimSun"/>
          <w:snapToGrid w:val="0"/>
          <w:lang w:val="it-IT"/>
        </w:rPr>
      </w:pPr>
      <w:r w:rsidRPr="0018722B">
        <w:rPr>
          <w:rFonts w:eastAsia="SimSun"/>
          <w:snapToGrid w:val="0"/>
          <w:lang w:val="it-IT"/>
        </w:rPr>
        <w:t>id-GNB-CU-TNL-Association-To-Add-Item</w:t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  <w:t>ProtocolIE-ID ::= 120</w:t>
      </w:r>
    </w:p>
    <w:p w14:paraId="1DE475FE" w14:textId="77777777" w:rsidR="003A519C" w:rsidRPr="0018722B" w:rsidRDefault="00AC7BC0">
      <w:pPr>
        <w:pStyle w:val="PL"/>
        <w:rPr>
          <w:rFonts w:eastAsia="SimSun"/>
          <w:snapToGrid w:val="0"/>
          <w:lang w:val="it-IT"/>
        </w:rPr>
      </w:pPr>
      <w:r w:rsidRPr="0018722B">
        <w:rPr>
          <w:rFonts w:eastAsia="SimSun"/>
          <w:snapToGrid w:val="0"/>
          <w:lang w:val="it-IT"/>
        </w:rPr>
        <w:t>id-GNB-CU-TNL-Association-To-Add-List</w:t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  <w:t>ProtocolIE-ID ::= 121</w:t>
      </w:r>
    </w:p>
    <w:p w14:paraId="608F44E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id-GNB-CU-TNL-Association-To-Remove-Item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122</w:t>
      </w:r>
    </w:p>
    <w:p w14:paraId="73530B2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id-GNB-CU-TNL-Association-To-Remove-List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123</w:t>
      </w:r>
    </w:p>
    <w:p w14:paraId="53E01B6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id-GNB-CU-TNL-Association-To-Update-Item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124</w:t>
      </w:r>
    </w:p>
    <w:p w14:paraId="578833D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id-GNB-CU-TNL-Association-To-Update-List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125</w:t>
      </w:r>
    </w:p>
    <w:p w14:paraId="1F393E0F" w14:textId="77777777" w:rsidR="003A519C" w:rsidRPr="0018722B" w:rsidRDefault="00AC7BC0">
      <w:pPr>
        <w:pStyle w:val="PL"/>
        <w:rPr>
          <w:rFonts w:eastAsia="SimSun"/>
          <w:snapToGrid w:val="0"/>
          <w:lang w:val="it-IT"/>
        </w:rPr>
      </w:pPr>
      <w:r w:rsidRPr="0018722B">
        <w:rPr>
          <w:rFonts w:eastAsia="SimSun"/>
          <w:snapToGrid w:val="0"/>
          <w:lang w:val="it-IT"/>
        </w:rPr>
        <w:t>id-MaskedIMEISV</w:t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  <w:t>ProtocolIE-ID ::= 126</w:t>
      </w:r>
    </w:p>
    <w:p w14:paraId="720E8A75" w14:textId="77777777" w:rsidR="003A519C" w:rsidRPr="0018722B" w:rsidRDefault="00AC7BC0">
      <w:pPr>
        <w:pStyle w:val="PL"/>
        <w:rPr>
          <w:rFonts w:eastAsia="SimSun"/>
          <w:snapToGrid w:val="0"/>
          <w:lang w:val="it-IT"/>
        </w:rPr>
      </w:pPr>
      <w:r w:rsidRPr="0018722B">
        <w:rPr>
          <w:rFonts w:eastAsia="SimSun"/>
          <w:snapToGrid w:val="0"/>
          <w:lang w:val="it-IT"/>
        </w:rPr>
        <w:t>id-PagingIdentity</w:t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  <w:t>ProtocolIE-ID ::= 127</w:t>
      </w:r>
    </w:p>
    <w:p w14:paraId="32E28F82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id-DUtoCURRCContainer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128</w:t>
      </w:r>
    </w:p>
    <w:p w14:paraId="38A8425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id-Cells-to-be-Barred-List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129</w:t>
      </w:r>
    </w:p>
    <w:p w14:paraId="2A070FAE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id-Cells-to-be-Barred-Item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130</w:t>
      </w:r>
    </w:p>
    <w:p w14:paraId="6BF13F8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id-TAISliceSupportList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131</w:t>
      </w:r>
    </w:p>
    <w:p w14:paraId="211F1C8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id-GNB-CU-TNL-Association-Setup-List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132</w:t>
      </w:r>
    </w:p>
    <w:p w14:paraId="41960B8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id-GNB-CU-TNL-Association-Setup-Item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133</w:t>
      </w:r>
    </w:p>
    <w:p w14:paraId="34454BDB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id-GNB-CU-TNL-Association-Failed-To-Setup-List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134</w:t>
      </w:r>
    </w:p>
    <w:p w14:paraId="617BD62A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id-GNB-CU-TNL-Association-Failed-To-Setup-Item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135</w:t>
      </w:r>
    </w:p>
    <w:p w14:paraId="66D3FFA4" w14:textId="77777777" w:rsidR="003A519C" w:rsidRPr="00024B4B" w:rsidRDefault="00AC7BC0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id-DRB-Notify-Item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136</w:t>
      </w:r>
    </w:p>
    <w:p w14:paraId="6E03367A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id-DRB-Notify-List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137</w:t>
      </w:r>
    </w:p>
    <w:p w14:paraId="0C4DE8D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id-ProtocolIE-ID-138-not-to-be-used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138</w:t>
      </w:r>
    </w:p>
    <w:p w14:paraId="23EA907F" w14:textId="77777777" w:rsidR="003A519C" w:rsidRPr="0018722B" w:rsidRDefault="00AC7BC0">
      <w:pPr>
        <w:pStyle w:val="PL"/>
        <w:rPr>
          <w:rFonts w:eastAsia="SimSun"/>
          <w:snapToGrid w:val="0"/>
          <w:lang w:val="it-IT"/>
        </w:rPr>
      </w:pPr>
      <w:r w:rsidRPr="0018722B">
        <w:rPr>
          <w:rFonts w:eastAsia="SimSun"/>
          <w:snapToGrid w:val="0"/>
          <w:lang w:val="it-IT"/>
        </w:rPr>
        <w:t>id-RANAC</w:t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  <w:t>ProtocolIE-ID ::= 139</w:t>
      </w:r>
    </w:p>
    <w:p w14:paraId="78B60C6F" w14:textId="77777777" w:rsidR="003A519C" w:rsidRPr="0018722B" w:rsidRDefault="00AC7BC0">
      <w:pPr>
        <w:pStyle w:val="PL"/>
        <w:rPr>
          <w:rFonts w:eastAsia="SimSun"/>
          <w:snapToGrid w:val="0"/>
          <w:lang w:val="it-IT"/>
        </w:rPr>
      </w:pPr>
      <w:r w:rsidRPr="0018722B">
        <w:rPr>
          <w:rFonts w:eastAsia="SimSun"/>
          <w:snapToGrid w:val="0"/>
          <w:lang w:val="it-IT"/>
        </w:rPr>
        <w:t>id-PWSSystemInformation</w:t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  <w:t>ProtocolIE-ID ::= 140</w:t>
      </w:r>
    </w:p>
    <w:p w14:paraId="7B07F64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id-RepetitionPeriod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141</w:t>
      </w:r>
    </w:p>
    <w:p w14:paraId="7B802103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id-NumberofBroadcastRequest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142</w:t>
      </w:r>
    </w:p>
    <w:p w14:paraId="7D7F6FD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id-Cells-To-Be-Broadcast-List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144</w:t>
      </w:r>
    </w:p>
    <w:p w14:paraId="1CF27FC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id-Cells-To-Be-Broadcast-Item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145</w:t>
      </w:r>
    </w:p>
    <w:p w14:paraId="1E1C7B5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id-Cells-Broadcast-Completed-List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146</w:t>
      </w:r>
    </w:p>
    <w:p w14:paraId="45B56D9C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id-Cells-Broadcast-Completed-Item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147</w:t>
      </w:r>
    </w:p>
    <w:p w14:paraId="5C3AD6CE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id-Broadcast-To-Be-Cancelled-List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148</w:t>
      </w:r>
    </w:p>
    <w:p w14:paraId="584F9492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id-Broadcast-To-Be-Cancelled-Item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149</w:t>
      </w:r>
    </w:p>
    <w:p w14:paraId="000388EC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id-Cells-Broadcast-Cancelled-List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150</w:t>
      </w:r>
    </w:p>
    <w:p w14:paraId="22A87E1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id-Cells-Broadcast-Cancelled-Item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151</w:t>
      </w:r>
    </w:p>
    <w:p w14:paraId="34F9B5E3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id-NR-CGI-List-For-Restart-List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152</w:t>
      </w:r>
    </w:p>
    <w:p w14:paraId="6AC386F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id-NR-CGI-List-For-Restart-Item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153</w:t>
      </w:r>
    </w:p>
    <w:p w14:paraId="6A1E7EF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id-PWS-Failed-NR-CGI-List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154</w:t>
      </w:r>
    </w:p>
    <w:p w14:paraId="2EF9FD8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id-PWS-Failed-NR-CGI-Item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155</w:t>
      </w:r>
    </w:p>
    <w:p w14:paraId="47812E6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id-ConfirmedUEID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156</w:t>
      </w:r>
    </w:p>
    <w:p w14:paraId="41DD8B31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id-Cancel-all-Warning-Messages-Indicator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157</w:t>
      </w:r>
    </w:p>
    <w:p w14:paraId="6B31C0F9" w14:textId="77777777" w:rsidR="003A519C" w:rsidRPr="00135D44" w:rsidRDefault="00AC7BC0">
      <w:pPr>
        <w:pStyle w:val="PL"/>
        <w:rPr>
          <w:rFonts w:eastAsia="SimSun"/>
          <w:lang w:val="fr-FR"/>
        </w:rPr>
      </w:pPr>
      <w:r w:rsidRPr="00135D44">
        <w:rPr>
          <w:rFonts w:eastAsia="SimSun"/>
          <w:lang w:val="fr-FR"/>
        </w:rPr>
        <w:t>id-GNB-DU-UE-AMBR-UL</w:t>
      </w:r>
      <w:r w:rsidRPr="00135D44">
        <w:rPr>
          <w:rFonts w:eastAsia="SimSun"/>
          <w:lang w:val="fr-FR"/>
        </w:rPr>
        <w:tab/>
      </w:r>
      <w:r w:rsidRPr="00135D44">
        <w:rPr>
          <w:rFonts w:eastAsia="SimSun"/>
          <w:lang w:val="fr-FR"/>
        </w:rPr>
        <w:tab/>
      </w:r>
      <w:r w:rsidRPr="00135D44">
        <w:rPr>
          <w:rFonts w:eastAsia="SimSun"/>
          <w:lang w:val="fr-FR"/>
        </w:rPr>
        <w:tab/>
      </w:r>
      <w:r w:rsidRPr="00135D44">
        <w:rPr>
          <w:rFonts w:eastAsia="SimSun"/>
          <w:lang w:val="fr-FR"/>
        </w:rPr>
        <w:tab/>
      </w:r>
      <w:r w:rsidRPr="00135D44">
        <w:rPr>
          <w:rFonts w:eastAsia="SimSun"/>
          <w:lang w:val="fr-FR"/>
        </w:rPr>
        <w:tab/>
      </w:r>
      <w:r w:rsidRPr="00135D44">
        <w:rPr>
          <w:rFonts w:eastAsia="SimSun"/>
          <w:lang w:val="fr-FR"/>
        </w:rPr>
        <w:tab/>
      </w:r>
      <w:r w:rsidRPr="00135D44">
        <w:rPr>
          <w:rFonts w:eastAsia="SimSun"/>
          <w:lang w:val="fr-FR"/>
        </w:rPr>
        <w:tab/>
      </w:r>
      <w:r w:rsidRPr="00135D44">
        <w:rPr>
          <w:rFonts w:eastAsia="SimSun"/>
          <w:lang w:val="fr-FR"/>
        </w:rPr>
        <w:tab/>
        <w:t>ProtocolIE-ID ::= 158</w:t>
      </w:r>
    </w:p>
    <w:p w14:paraId="6EC4F90E" w14:textId="77777777" w:rsidR="003A519C" w:rsidRPr="0018722B" w:rsidRDefault="00AC7BC0">
      <w:pPr>
        <w:pStyle w:val="PL"/>
        <w:rPr>
          <w:rFonts w:eastAsia="SimSun"/>
          <w:snapToGrid w:val="0"/>
          <w:lang w:val="it-IT"/>
        </w:rPr>
      </w:pPr>
      <w:r w:rsidRPr="0018722B">
        <w:rPr>
          <w:rFonts w:eastAsia="SimSun"/>
          <w:snapToGrid w:val="0"/>
          <w:lang w:val="it-IT"/>
        </w:rPr>
        <w:t>id-DRXConfigurationIndicator</w:t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  <w:t>ProtocolIE-ID ::= 159</w:t>
      </w:r>
    </w:p>
    <w:p w14:paraId="15937DCF" w14:textId="77777777" w:rsidR="003A519C" w:rsidRPr="0018722B" w:rsidRDefault="00AC7BC0">
      <w:pPr>
        <w:pStyle w:val="PL"/>
        <w:rPr>
          <w:rFonts w:eastAsia="SimSun"/>
          <w:snapToGrid w:val="0"/>
          <w:lang w:val="it-IT"/>
        </w:rPr>
      </w:pPr>
      <w:r w:rsidRPr="0018722B">
        <w:rPr>
          <w:rFonts w:eastAsia="SimSun"/>
          <w:snapToGrid w:val="0"/>
          <w:lang w:val="it-IT"/>
        </w:rPr>
        <w:t>id-RLC-Status</w:t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  <w:t>ProtocolIE-ID ::= 160</w:t>
      </w:r>
    </w:p>
    <w:p w14:paraId="564E1B15" w14:textId="77777777" w:rsidR="003A519C" w:rsidRPr="0018722B" w:rsidRDefault="00AC7BC0">
      <w:pPr>
        <w:pStyle w:val="PL"/>
        <w:rPr>
          <w:rFonts w:eastAsia="SimSun"/>
          <w:snapToGrid w:val="0"/>
          <w:lang w:val="it-IT"/>
        </w:rPr>
      </w:pPr>
      <w:r w:rsidRPr="0018722B">
        <w:rPr>
          <w:rFonts w:eastAsia="SimSun"/>
          <w:snapToGrid w:val="0"/>
          <w:lang w:val="it-IT"/>
        </w:rPr>
        <w:t>id-</w:t>
      </w:r>
      <w:r w:rsidRPr="0018722B">
        <w:rPr>
          <w:snapToGrid w:val="0"/>
          <w:lang w:val="it-IT" w:eastAsia="zh-CN"/>
        </w:rPr>
        <w:t>DL</w:t>
      </w:r>
      <w:r w:rsidRPr="0018722B">
        <w:rPr>
          <w:rFonts w:eastAsia="SimSun"/>
          <w:snapToGrid w:val="0"/>
          <w:lang w:val="it-IT"/>
        </w:rPr>
        <w:t>PDCPSNLength</w:t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  <w:t>ProtocolIE-ID ::= 161</w:t>
      </w:r>
    </w:p>
    <w:p w14:paraId="0D71C6E7" w14:textId="77777777" w:rsidR="003A519C" w:rsidRPr="0018722B" w:rsidRDefault="00AC7BC0">
      <w:pPr>
        <w:pStyle w:val="PL"/>
        <w:rPr>
          <w:rFonts w:eastAsia="SimSun"/>
          <w:snapToGrid w:val="0"/>
          <w:lang w:val="it-IT"/>
        </w:rPr>
      </w:pPr>
      <w:r w:rsidRPr="0018722B">
        <w:rPr>
          <w:rFonts w:eastAsia="SimSun"/>
          <w:snapToGrid w:val="0"/>
          <w:lang w:val="it-IT"/>
        </w:rPr>
        <w:t>id-GNB-DUConfigurationQuery</w:t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  <w:t>ProtocolIE-ID ::= 162</w:t>
      </w:r>
    </w:p>
    <w:p w14:paraId="60E85053" w14:textId="77777777" w:rsidR="003A519C" w:rsidRPr="0018722B" w:rsidRDefault="00AC7BC0">
      <w:pPr>
        <w:pStyle w:val="PL"/>
        <w:rPr>
          <w:rFonts w:eastAsia="SimSun"/>
          <w:snapToGrid w:val="0"/>
          <w:lang w:val="it-IT"/>
        </w:rPr>
      </w:pPr>
      <w:r w:rsidRPr="0018722B">
        <w:rPr>
          <w:rFonts w:eastAsia="SimSun"/>
          <w:snapToGrid w:val="0"/>
          <w:lang w:val="it-IT"/>
        </w:rPr>
        <w:t>id-MeasurementTimingConfiguration</w:t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  <w:t>ProtocolIE-ID ::= 163</w:t>
      </w:r>
    </w:p>
    <w:p w14:paraId="4B5E7A23" w14:textId="77777777" w:rsidR="003A519C" w:rsidRPr="0018722B" w:rsidRDefault="00AC7BC0">
      <w:pPr>
        <w:pStyle w:val="PL"/>
        <w:rPr>
          <w:rFonts w:eastAsia="SimSun"/>
          <w:snapToGrid w:val="0"/>
          <w:lang w:val="it-IT"/>
        </w:rPr>
      </w:pPr>
      <w:r w:rsidRPr="0018722B">
        <w:rPr>
          <w:rFonts w:eastAsia="SimSun"/>
          <w:snapToGrid w:val="0"/>
          <w:lang w:val="it-IT"/>
        </w:rPr>
        <w:t>id-DRB-Information</w:t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  <w:t>ProtocolIE-ID ::= 164</w:t>
      </w:r>
    </w:p>
    <w:p w14:paraId="02805F7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id-ServingPLMN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165</w:t>
      </w:r>
    </w:p>
    <w:p w14:paraId="11DB2E6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id-Protected-EUTRA-Resources-Item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168</w:t>
      </w:r>
    </w:p>
    <w:p w14:paraId="208FD48D" w14:textId="77777777" w:rsidR="003A519C" w:rsidRPr="00135D44" w:rsidRDefault="00AC7BC0">
      <w:pPr>
        <w:pStyle w:val="PL"/>
        <w:rPr>
          <w:rFonts w:eastAsia="SimSun"/>
          <w:snapToGrid w:val="0"/>
          <w:lang w:val="fr-FR"/>
        </w:rPr>
      </w:pPr>
      <w:r w:rsidRPr="00135D44">
        <w:rPr>
          <w:rFonts w:eastAsia="SimSun"/>
          <w:snapToGrid w:val="0"/>
          <w:lang w:val="fr-FR"/>
        </w:rPr>
        <w:t>id-GNB-CU-RRC-Version</w:t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  <w:t>ProtocolIE-ID ::= 170</w:t>
      </w:r>
    </w:p>
    <w:p w14:paraId="48D9F95E" w14:textId="77777777" w:rsidR="003A519C" w:rsidRPr="00135D44" w:rsidRDefault="00AC7BC0">
      <w:pPr>
        <w:pStyle w:val="PL"/>
        <w:rPr>
          <w:rFonts w:eastAsia="SimSun"/>
          <w:snapToGrid w:val="0"/>
          <w:lang w:val="fr-FR"/>
        </w:rPr>
      </w:pPr>
      <w:r w:rsidRPr="00135D44">
        <w:rPr>
          <w:rFonts w:eastAsia="SimSun"/>
          <w:snapToGrid w:val="0"/>
          <w:lang w:val="fr-FR"/>
        </w:rPr>
        <w:t>id-GNB-DU-RRC-Version</w:t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  <w:t>ProtocolIE-ID ::= 171</w:t>
      </w:r>
    </w:p>
    <w:p w14:paraId="6D406450" w14:textId="77777777" w:rsidR="003A519C" w:rsidRPr="00135D44" w:rsidRDefault="00AC7BC0">
      <w:pPr>
        <w:pStyle w:val="PL"/>
        <w:rPr>
          <w:rFonts w:eastAsia="SimSun"/>
          <w:snapToGrid w:val="0"/>
          <w:lang w:val="fr-FR"/>
        </w:rPr>
      </w:pPr>
      <w:r w:rsidRPr="00135D44">
        <w:rPr>
          <w:rFonts w:eastAsia="SimSun"/>
          <w:snapToGrid w:val="0"/>
          <w:lang w:val="fr-FR"/>
        </w:rPr>
        <w:t>id-GNBDUOverloadInformation</w:t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  <w:t>ProtocolIE-ID ::= 172</w:t>
      </w:r>
    </w:p>
    <w:p w14:paraId="5A5530BF" w14:textId="77777777" w:rsidR="003A519C" w:rsidRPr="00135D44" w:rsidRDefault="00AC7BC0">
      <w:pPr>
        <w:pStyle w:val="PL"/>
        <w:rPr>
          <w:rFonts w:eastAsia="SimSun"/>
          <w:snapToGrid w:val="0"/>
          <w:lang w:val="fr-FR"/>
        </w:rPr>
      </w:pPr>
      <w:r w:rsidRPr="00135D44">
        <w:rPr>
          <w:rFonts w:eastAsia="SimSun"/>
          <w:snapToGrid w:val="0"/>
          <w:lang w:val="fr-FR"/>
        </w:rPr>
        <w:t>id-CellGroupConfig</w:t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  <w:t>ProtocolIE-ID ::= 173</w:t>
      </w:r>
    </w:p>
    <w:p w14:paraId="113BE795" w14:textId="77777777" w:rsidR="003A519C" w:rsidRPr="00135D44" w:rsidRDefault="00AC7BC0">
      <w:pPr>
        <w:pStyle w:val="PL"/>
        <w:rPr>
          <w:rFonts w:eastAsia="SimSun"/>
          <w:snapToGrid w:val="0"/>
          <w:lang w:val="fr-FR"/>
        </w:rPr>
      </w:pPr>
      <w:r w:rsidRPr="00135D44">
        <w:rPr>
          <w:snapToGrid w:val="0"/>
          <w:lang w:val="fr-FR"/>
        </w:rPr>
        <w:t>id-RLCFailureIndication</w:t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  <w:t>ProtocolIE-ID ::= 174</w:t>
      </w:r>
    </w:p>
    <w:p w14:paraId="422FEA96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id-UplinkTxDirectCurrentListInformation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175</w:t>
      </w:r>
    </w:p>
    <w:p w14:paraId="434763D2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id-DC-Based-Duplication-Configured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176</w:t>
      </w:r>
    </w:p>
    <w:p w14:paraId="24CD3546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id-DC-Based-Duplication-Activation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177</w:t>
      </w:r>
    </w:p>
    <w:p w14:paraId="6F818AEE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id-SULAccessIndication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178</w:t>
      </w:r>
    </w:p>
    <w:p w14:paraId="57BBB7C2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id-AvailablePLMNList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179</w:t>
      </w:r>
    </w:p>
    <w:p w14:paraId="57856B83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id-PDUSessionID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180</w:t>
      </w:r>
    </w:p>
    <w:p w14:paraId="347A58DB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id-ULPDUSessionAggregateMaximumBitRate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181</w:t>
      </w:r>
    </w:p>
    <w:p w14:paraId="54AFA259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id-ServingCellMO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182</w:t>
      </w:r>
    </w:p>
    <w:p w14:paraId="70F41389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id-QoSFlowMappingIndication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183</w:t>
      </w:r>
    </w:p>
    <w:p w14:paraId="5E9E5B7D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id-RRCDeliveryStatusRequest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184</w:t>
      </w:r>
    </w:p>
    <w:p w14:paraId="7C28B9D3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id-RRCDeliveryStatus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185</w:t>
      </w:r>
    </w:p>
    <w:p w14:paraId="416DD7AD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id-BearerTypeChange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186</w:t>
      </w:r>
    </w:p>
    <w:p w14:paraId="2DF7E3C9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id-RLCMode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187</w:t>
      </w:r>
    </w:p>
    <w:p w14:paraId="19EA6AFE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id-Duplication-Activation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188</w:t>
      </w:r>
    </w:p>
    <w:p w14:paraId="51174500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id-Dedicated-SIDelivery-NeededUE-List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ProtocolIE-ID ::=</w:t>
      </w:r>
      <w:r>
        <w:rPr>
          <w:snapToGrid w:val="0"/>
          <w:lang w:eastAsia="zh-CN"/>
        </w:rPr>
        <w:t xml:space="preserve"> 189</w:t>
      </w:r>
    </w:p>
    <w:p w14:paraId="04BEE9B8" w14:textId="77777777" w:rsidR="003A519C" w:rsidRDefault="00AC7BC0">
      <w:pPr>
        <w:pStyle w:val="PL"/>
        <w:rPr>
          <w:snapToGrid w:val="0"/>
        </w:rPr>
      </w:pPr>
      <w:r>
        <w:rPr>
          <w:snapToGrid w:val="0"/>
          <w:lang w:eastAsia="zh-CN"/>
        </w:rPr>
        <w:t>id-Dedicated-SIDelivery-NeededUE-Item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ProtocolIE-ID ::=</w:t>
      </w:r>
      <w:r>
        <w:rPr>
          <w:snapToGrid w:val="0"/>
          <w:lang w:eastAsia="zh-CN"/>
        </w:rPr>
        <w:t xml:space="preserve"> 190</w:t>
      </w:r>
    </w:p>
    <w:p w14:paraId="2B18EDB8" w14:textId="77777777" w:rsidR="003A519C" w:rsidRDefault="00AC7BC0">
      <w:pPr>
        <w:pStyle w:val="PL"/>
        <w:rPr>
          <w:snapToGrid w:val="0"/>
        </w:rPr>
      </w:pPr>
      <w:r>
        <w:rPr>
          <w:snapToGrid w:val="0"/>
          <w:lang w:eastAsia="zh-CN"/>
        </w:rPr>
        <w:t>id-</w:t>
      </w:r>
      <w:r>
        <w:rPr>
          <w:lang w:eastAsia="zh-CN"/>
        </w:rPr>
        <w:t>DRX-LongCycleStartOffset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snapToGrid w:val="0"/>
        </w:rPr>
        <w:t>ProtocolIE-ID ::= 191</w:t>
      </w:r>
    </w:p>
    <w:p w14:paraId="76647652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r>
        <w:rPr>
          <w:snapToGrid w:val="0"/>
          <w:lang w:eastAsia="zh-CN"/>
        </w:rPr>
        <w:t>UL</w:t>
      </w:r>
      <w:r>
        <w:rPr>
          <w:snapToGrid w:val="0"/>
        </w:rPr>
        <w:t>PDCPSNLength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192</w:t>
      </w:r>
    </w:p>
    <w:p w14:paraId="071C16C3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id-SelectedBandCombinationIndex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snapToGrid w:val="0"/>
        </w:rPr>
        <w:t>ProtocolIE-ID ::= 193</w:t>
      </w:r>
    </w:p>
    <w:p w14:paraId="5BA1EAC4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</w:rPr>
        <w:t>id-SelectedFeatureSetEntryIndex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snapToGrid w:val="0"/>
        </w:rPr>
        <w:t>ProtocolIE-ID ::= 194</w:t>
      </w:r>
    </w:p>
    <w:p w14:paraId="6DB83652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id-ResourceCoordinationTransferInformation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195</w:t>
      </w:r>
    </w:p>
    <w:p w14:paraId="4F08CED1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id-ExtendedServedPLMNs-List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196</w:t>
      </w:r>
    </w:p>
    <w:p w14:paraId="1FF2F87A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</w:rPr>
        <w:t>id-ExtendedAvailablePLMN-List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197</w:t>
      </w:r>
    </w:p>
    <w:p w14:paraId="47331DE9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id-Associated-SCell-List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198</w:t>
      </w:r>
    </w:p>
    <w:p w14:paraId="0F0F595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id-latest-RRC-Version-Enhanced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199</w:t>
      </w:r>
    </w:p>
    <w:p w14:paraId="5AE28B49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id-Associated-SCell-Item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200</w:t>
      </w:r>
    </w:p>
    <w:p w14:paraId="400649F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id-Cell-Direction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201</w:t>
      </w:r>
    </w:p>
    <w:p w14:paraId="4C501F0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id-SRBs-Setup-List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202</w:t>
      </w:r>
    </w:p>
    <w:p w14:paraId="38C4613C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id-SRBs-Setup-Item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203</w:t>
      </w:r>
    </w:p>
    <w:p w14:paraId="60D30C0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id-SRBs-SetupMod-List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204</w:t>
      </w:r>
    </w:p>
    <w:p w14:paraId="1B80F1C3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id-SRBs-SetupMod-Item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205</w:t>
      </w:r>
    </w:p>
    <w:p w14:paraId="3CC7866E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id-SRBs-Modified-List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206</w:t>
      </w:r>
    </w:p>
    <w:p w14:paraId="4D7CF37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id-SRBs-Modified-Item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207</w:t>
      </w:r>
    </w:p>
    <w:p w14:paraId="4D94FD56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id-Ph-InfoSCG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208</w:t>
      </w:r>
    </w:p>
    <w:p w14:paraId="67C7B5AA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id-RequestedBandCombinationIndex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209</w:t>
      </w:r>
    </w:p>
    <w:p w14:paraId="73912A66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id-RequestedFeatureSetEntryIndex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210</w:t>
      </w:r>
    </w:p>
    <w:p w14:paraId="23147D9F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id-RequestedP-MaxFR2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211</w:t>
      </w:r>
    </w:p>
    <w:p w14:paraId="64240C42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id-DRX-Config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212</w:t>
      </w:r>
    </w:p>
    <w:p w14:paraId="55F73577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id-IgnoreResourceCoordinationContainer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213</w:t>
      </w:r>
    </w:p>
    <w:p w14:paraId="07CAE8E1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id-UEAssistanceInformation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214</w:t>
      </w:r>
    </w:p>
    <w:p w14:paraId="0E54C0A1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id-NeedforGap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215</w:t>
      </w:r>
    </w:p>
    <w:p w14:paraId="646E9F80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id-PagingOrigin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216</w:t>
      </w:r>
    </w:p>
    <w:p w14:paraId="02E9E87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id-new-gNB-CU-UE-F1AP-ID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217</w:t>
      </w:r>
    </w:p>
    <w:p w14:paraId="6288C7F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id-RedirectedRRCmessage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218</w:t>
      </w:r>
    </w:p>
    <w:p w14:paraId="346C56A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id-new-gNB-DU-UE-F1AP-ID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219</w:t>
      </w:r>
    </w:p>
    <w:p w14:paraId="3B45222E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id-NotificationInformation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220</w:t>
      </w:r>
    </w:p>
    <w:p w14:paraId="663D0C8F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id-PLMNAssistanceInfoForNetShar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221</w:t>
      </w:r>
    </w:p>
    <w:p w14:paraId="4F17BF96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id-UEContextNotRetrievable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222</w:t>
      </w:r>
    </w:p>
    <w:p w14:paraId="5D1DBE13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id-BPLMN-ID-Info-List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223</w:t>
      </w:r>
    </w:p>
    <w:p w14:paraId="5911BDE9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id-SelectedPLMNID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224</w:t>
      </w:r>
    </w:p>
    <w:p w14:paraId="18AF79C6" w14:textId="77777777" w:rsidR="003A519C" w:rsidRPr="00024B4B" w:rsidRDefault="00AC7BC0">
      <w:pPr>
        <w:pStyle w:val="PL"/>
        <w:rPr>
          <w:rFonts w:cs="Courier New"/>
          <w:snapToGrid w:val="0"/>
          <w:lang w:val="nl-NL"/>
        </w:rPr>
      </w:pPr>
      <w:r w:rsidRPr="00024B4B">
        <w:rPr>
          <w:rFonts w:cs="Courier New"/>
          <w:lang w:val="nl-NL"/>
        </w:rPr>
        <w:t>id-UAC-Assistance-Info</w:t>
      </w:r>
      <w:r w:rsidRPr="00024B4B">
        <w:rPr>
          <w:rFonts w:cs="Courier New"/>
          <w:snapToGrid w:val="0"/>
          <w:lang w:val="nl-NL"/>
        </w:rPr>
        <w:tab/>
      </w:r>
      <w:r w:rsidRPr="00024B4B">
        <w:rPr>
          <w:rFonts w:cs="Courier New"/>
          <w:snapToGrid w:val="0"/>
          <w:lang w:val="nl-NL"/>
        </w:rPr>
        <w:tab/>
      </w:r>
      <w:r w:rsidRPr="00024B4B">
        <w:rPr>
          <w:rFonts w:cs="Courier New"/>
          <w:snapToGrid w:val="0"/>
          <w:lang w:val="nl-NL"/>
        </w:rPr>
        <w:tab/>
      </w:r>
      <w:r w:rsidRPr="00024B4B">
        <w:rPr>
          <w:rFonts w:cs="Courier New"/>
          <w:snapToGrid w:val="0"/>
          <w:lang w:val="nl-NL"/>
        </w:rPr>
        <w:tab/>
      </w:r>
      <w:r w:rsidRPr="00024B4B">
        <w:rPr>
          <w:rFonts w:cs="Courier New"/>
          <w:snapToGrid w:val="0"/>
          <w:lang w:val="nl-NL"/>
        </w:rPr>
        <w:tab/>
      </w:r>
      <w:r w:rsidRPr="00024B4B">
        <w:rPr>
          <w:rFonts w:cs="Courier New"/>
          <w:snapToGrid w:val="0"/>
          <w:lang w:val="nl-NL"/>
        </w:rPr>
        <w:tab/>
      </w:r>
      <w:r w:rsidRPr="00024B4B">
        <w:rPr>
          <w:rFonts w:cs="Courier New"/>
          <w:snapToGrid w:val="0"/>
          <w:lang w:val="nl-NL"/>
        </w:rPr>
        <w:tab/>
      </w:r>
      <w:r w:rsidRPr="00024B4B">
        <w:rPr>
          <w:rFonts w:cs="Courier New"/>
          <w:snapToGrid w:val="0"/>
          <w:lang w:val="nl-NL"/>
        </w:rPr>
        <w:tab/>
        <w:t>ProtocolIE-ID ::= 225</w:t>
      </w:r>
    </w:p>
    <w:p w14:paraId="1EDF6A83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id-RANUEID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226</w:t>
      </w:r>
    </w:p>
    <w:p w14:paraId="7C05E54C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id-GNB-DU-TNL-Association-To-Remove-Item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227</w:t>
      </w:r>
    </w:p>
    <w:p w14:paraId="093AA048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id-GNB-DU-TNL-Association-To-Remove-List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228</w:t>
      </w:r>
    </w:p>
    <w:p w14:paraId="29238D73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id-TNLAssociationTransportLayerAddressgNBDU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229</w:t>
      </w:r>
    </w:p>
    <w:p w14:paraId="53F63D75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id-portNumber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230</w:t>
      </w:r>
    </w:p>
    <w:p w14:paraId="28A092B0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id-AdditionalSIBMessageList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231</w:t>
      </w:r>
    </w:p>
    <w:p w14:paraId="332833F8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id-Cell-Type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232</w:t>
      </w:r>
    </w:p>
    <w:p w14:paraId="285E7641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id-IgnorePRACHConfiguration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233</w:t>
      </w:r>
    </w:p>
    <w:p w14:paraId="4AEB6831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lang w:val="nl-NL"/>
        </w:rPr>
        <w:t>id-</w:t>
      </w:r>
      <w:r w:rsidRPr="00024B4B">
        <w:rPr>
          <w:rFonts w:hint="eastAsia"/>
          <w:lang w:val="nl-NL" w:eastAsia="zh-CN"/>
        </w:rPr>
        <w:t>CG-Config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234</w:t>
      </w:r>
    </w:p>
    <w:p w14:paraId="4408EBB4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id-PDCCH-BlindDetectionSCG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235</w:t>
      </w:r>
    </w:p>
    <w:p w14:paraId="2547324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id-Requested-PDCCH-BlindDetectionSCG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236</w:t>
      </w:r>
    </w:p>
    <w:p w14:paraId="3761B2FA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id-Ph-Info</w:t>
      </w:r>
      <w:r w:rsidRPr="0018722B">
        <w:rPr>
          <w:rFonts w:hint="eastAsia"/>
          <w:snapToGrid w:val="0"/>
          <w:lang w:val="it-IT" w:eastAsia="zh-CN"/>
        </w:rPr>
        <w:t>M</w:t>
      </w:r>
      <w:r w:rsidRPr="0018722B">
        <w:rPr>
          <w:snapToGrid w:val="0"/>
          <w:lang w:val="it-IT"/>
        </w:rPr>
        <w:t>CG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237</w:t>
      </w:r>
    </w:p>
    <w:p w14:paraId="3A1BF617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id-MeasGapSharingConfig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238</w:t>
      </w:r>
    </w:p>
    <w:p w14:paraId="5DBC9EF4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id-systemInformationAreaID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239</w:t>
      </w:r>
    </w:p>
    <w:p w14:paraId="282AE53D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id-areaScope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240</w:t>
      </w:r>
    </w:p>
    <w:p w14:paraId="10A90C89" w14:textId="77777777" w:rsidR="003A519C" w:rsidRPr="0018722B" w:rsidRDefault="00AC7BC0">
      <w:pPr>
        <w:pStyle w:val="PL"/>
        <w:rPr>
          <w:rFonts w:eastAsia="SimSun"/>
          <w:snapToGrid w:val="0"/>
          <w:lang w:val="it-IT"/>
        </w:rPr>
      </w:pPr>
      <w:r w:rsidRPr="0018722B">
        <w:rPr>
          <w:rFonts w:eastAsia="SimSun"/>
          <w:snapToGrid w:val="0"/>
          <w:lang w:val="it-IT"/>
        </w:rPr>
        <w:t>id-RRCContainer-RRCSetupComplete</w:t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  <w:t>ProtocolIE-ID ::= 241</w:t>
      </w:r>
    </w:p>
    <w:p w14:paraId="4052A029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id-TraceActivation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242</w:t>
      </w:r>
    </w:p>
    <w:p w14:paraId="3CD72E2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id-TraceID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243</w:t>
      </w:r>
    </w:p>
    <w:p w14:paraId="2613095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id-Neighbour-Cell-Information-List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244</w:t>
      </w:r>
    </w:p>
    <w:p w14:paraId="4359AFF6" w14:textId="77777777" w:rsidR="003A519C" w:rsidRDefault="00AC7BC0">
      <w:pPr>
        <w:pStyle w:val="PL"/>
        <w:rPr>
          <w:rFonts w:eastAsia="SimSun"/>
        </w:rPr>
      </w:pPr>
      <w:r>
        <w:rPr>
          <w:snapToGrid w:val="0"/>
        </w:rPr>
        <w:t>id-ProtocolIE-ID-246-not-to-be-used</w:t>
      </w:r>
      <w:r>
        <w:rPr>
          <w:rFonts w:eastAsia="SimSun"/>
          <w:snapToGrid w:val="0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ProtocolIE-ID ::= 246</w:t>
      </w:r>
    </w:p>
    <w:p w14:paraId="62C03F0A" w14:textId="77777777" w:rsidR="003A519C" w:rsidRDefault="00AC7BC0">
      <w:pPr>
        <w:pStyle w:val="PL"/>
        <w:rPr>
          <w:rFonts w:eastAsia="SimSun"/>
        </w:rPr>
      </w:pPr>
      <w:r>
        <w:rPr>
          <w:snapToGrid w:val="0"/>
        </w:rPr>
        <w:t>id-ProtocolIE-ID-247-not-to-be-used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SimSun"/>
        </w:rPr>
        <w:t>ProtocolIE-ID ::= 247</w:t>
      </w:r>
    </w:p>
    <w:p w14:paraId="043F5833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id-AdditionalRRMPriorityIndex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248</w:t>
      </w:r>
    </w:p>
    <w:p w14:paraId="0D274FC8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id-DUCURadioInformationType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249</w:t>
      </w:r>
    </w:p>
    <w:p w14:paraId="382C686D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 xml:space="preserve">id-CUDURadioInformationType 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250</w:t>
      </w:r>
    </w:p>
    <w:p w14:paraId="1AAEDCFD" w14:textId="77777777" w:rsidR="003A519C" w:rsidRPr="0018722B" w:rsidRDefault="00AC7BC0">
      <w:pPr>
        <w:pStyle w:val="PL"/>
        <w:rPr>
          <w:snapToGrid w:val="0"/>
          <w:lang w:val="en-US"/>
        </w:rPr>
      </w:pPr>
      <w:r w:rsidRPr="0018722B">
        <w:rPr>
          <w:snapToGrid w:val="0"/>
          <w:lang w:val="en-US"/>
        </w:rPr>
        <w:t>id-AggressorgNBSetID</w:t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  <w:t>ProtocolIE-ID ::= 251</w:t>
      </w:r>
    </w:p>
    <w:p w14:paraId="4160A303" w14:textId="77777777" w:rsidR="003A519C" w:rsidRPr="0018722B" w:rsidRDefault="00AC7BC0">
      <w:pPr>
        <w:pStyle w:val="PL"/>
        <w:rPr>
          <w:snapToGrid w:val="0"/>
          <w:lang w:val="en-US"/>
        </w:rPr>
      </w:pPr>
      <w:r w:rsidRPr="0018722B">
        <w:rPr>
          <w:snapToGrid w:val="0"/>
          <w:lang w:val="en-US"/>
        </w:rPr>
        <w:t>id-VictimgNBSetID</w:t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  <w:t>ProtocolIE-ID ::= 252</w:t>
      </w:r>
    </w:p>
    <w:p w14:paraId="335A8069" w14:textId="77777777" w:rsidR="003A519C" w:rsidRPr="0018722B" w:rsidRDefault="00AC7BC0">
      <w:pPr>
        <w:pStyle w:val="PL"/>
        <w:rPr>
          <w:snapToGrid w:val="0"/>
          <w:lang w:val="en-US"/>
        </w:rPr>
      </w:pPr>
      <w:r w:rsidRPr="0018722B">
        <w:rPr>
          <w:snapToGrid w:val="0"/>
          <w:lang w:val="en-US"/>
        </w:rPr>
        <w:t>id-LowerLayerPresenceStatusChange</w:t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  <w:t>ProtocolIE-ID ::= 253</w:t>
      </w:r>
    </w:p>
    <w:p w14:paraId="31FCF93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id-Transport-Layer-Address-Info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254</w:t>
      </w:r>
    </w:p>
    <w:p w14:paraId="50F167E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id-Neighbour-Cell-Information-Item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255</w:t>
      </w:r>
    </w:p>
    <w:p w14:paraId="582B05B8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id-IntendedTDD-DL-ULConfig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256</w:t>
      </w:r>
    </w:p>
    <w:p w14:paraId="05873BAA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id-QosMonitoringRequest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257</w:t>
      </w:r>
    </w:p>
    <w:p w14:paraId="300897BD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id-BHChannels-ToBeSetup-List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258</w:t>
      </w:r>
    </w:p>
    <w:p w14:paraId="54B2033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id-BHChannels-ToBeSetup-Item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259</w:t>
      </w:r>
    </w:p>
    <w:p w14:paraId="4C32B28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id-BHChannels-Setup-List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260</w:t>
      </w:r>
    </w:p>
    <w:p w14:paraId="4FF85C9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id-BHChannels-Setup-Item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261</w:t>
      </w:r>
    </w:p>
    <w:p w14:paraId="0605858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id-BHChannels-ToBeModified-Item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262</w:t>
      </w:r>
    </w:p>
    <w:p w14:paraId="1CE0FA2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id-BHChannels-ToBeModified-List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263</w:t>
      </w:r>
    </w:p>
    <w:p w14:paraId="7DEA00D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id-BHChannels-ToBeReleased-Item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264</w:t>
      </w:r>
    </w:p>
    <w:p w14:paraId="152EFAF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id-BHChannels-ToBeReleased-List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265</w:t>
      </w:r>
    </w:p>
    <w:p w14:paraId="465DCA4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id-BHChannels-ToBeSetupMod-Item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266</w:t>
      </w:r>
    </w:p>
    <w:p w14:paraId="1726517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id-BHChannels-ToBeSetupMod-List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267</w:t>
      </w:r>
    </w:p>
    <w:p w14:paraId="340F771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id-BHChannels-FailedToBeModified-Item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268</w:t>
      </w:r>
    </w:p>
    <w:p w14:paraId="50580CF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id-BHChannels-FailedToBeModified-List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269</w:t>
      </w:r>
    </w:p>
    <w:p w14:paraId="5CF70DC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id-BHChannels-FailedToBeSetupMod-Item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270</w:t>
      </w:r>
    </w:p>
    <w:p w14:paraId="0CD7F97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id-BHChannels-FailedToBeSetupMod-List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271</w:t>
      </w:r>
    </w:p>
    <w:p w14:paraId="5489F4D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id-BHChannels-Modified-Item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272</w:t>
      </w:r>
    </w:p>
    <w:p w14:paraId="4B83A9B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id-BHChannels-Modified-List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273</w:t>
      </w:r>
    </w:p>
    <w:p w14:paraId="151191E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id-BHChannels-SetupMod-Item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274</w:t>
      </w:r>
    </w:p>
    <w:p w14:paraId="5E16A03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id-BHChannels-SetupMod-List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275</w:t>
      </w:r>
    </w:p>
    <w:p w14:paraId="250CFCE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id-BHChannels-Required-ToBeReleased-Item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276</w:t>
      </w:r>
    </w:p>
    <w:p w14:paraId="7E4FEA9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id-BHChannels-Required-ToBeReleased-List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277</w:t>
      </w:r>
    </w:p>
    <w:p w14:paraId="5AE84CB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id-BHChannels-FailedToBeSetup-Item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278</w:t>
      </w:r>
    </w:p>
    <w:p w14:paraId="1CD3236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id-BHChannels-FailedToBeSetup-List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279</w:t>
      </w:r>
    </w:p>
    <w:p w14:paraId="6B01FEFB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id-BHInfo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280</w:t>
      </w:r>
    </w:p>
    <w:p w14:paraId="469FD7D9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id-BAPAddress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281</w:t>
      </w:r>
    </w:p>
    <w:p w14:paraId="7D2872A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id-ConfiguredBAPAddress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282</w:t>
      </w:r>
    </w:p>
    <w:p w14:paraId="13C2595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id-BH-Routing-Information-Added-List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283</w:t>
      </w:r>
    </w:p>
    <w:p w14:paraId="21E92F3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id-BH-Routing-Information-Added-List-Item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284</w:t>
      </w:r>
    </w:p>
    <w:p w14:paraId="09C488E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id-BH-Routing-Information-Removed-List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285</w:t>
      </w:r>
    </w:p>
    <w:p w14:paraId="53C4C36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id-BH-Routing-Information-Removed-List-Item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286</w:t>
      </w:r>
    </w:p>
    <w:p w14:paraId="3E8A5809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id-UL-BH-Non-UP-Traffic-Mapping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287</w:t>
      </w:r>
    </w:p>
    <w:p w14:paraId="5C601B8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id-Activated-Cells-to-be-Updated-List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288</w:t>
      </w:r>
    </w:p>
    <w:p w14:paraId="6E0CBDB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id-Child-Nodes-List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289</w:t>
      </w:r>
    </w:p>
    <w:p w14:paraId="79D80899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id-IAB-Info-IAB-DU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290</w:t>
      </w:r>
    </w:p>
    <w:p w14:paraId="6FCEC90B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id-IAB-Info-IAB-donor-CU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291</w:t>
      </w:r>
    </w:p>
    <w:p w14:paraId="6B03A7C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id-IAB-TNL-Addresses-To-Remove-List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292</w:t>
      </w:r>
    </w:p>
    <w:p w14:paraId="06475B3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id-IAB-TNL-Addresses-To-Remove-Item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293</w:t>
      </w:r>
    </w:p>
    <w:p w14:paraId="7A8377E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id-IAB-Allocated-TNL-Address-List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294</w:t>
      </w:r>
    </w:p>
    <w:p w14:paraId="209B4C0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id-IAB-Allocated-TNL-Address-Item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295</w:t>
      </w:r>
    </w:p>
    <w:p w14:paraId="00C09F7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id-IABIPv6RequestType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296</w:t>
      </w:r>
    </w:p>
    <w:p w14:paraId="78B2091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id-IABv4AddressesRequested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297</w:t>
      </w:r>
    </w:p>
    <w:p w14:paraId="6113C36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id-IAB-Barred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298</w:t>
      </w:r>
    </w:p>
    <w:p w14:paraId="4E3BF1C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id-TrafficMappingInformation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299</w:t>
      </w:r>
    </w:p>
    <w:p w14:paraId="6CB825D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id-UL-UP-TNL-Information-to-Update-List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300</w:t>
      </w:r>
    </w:p>
    <w:p w14:paraId="6F90267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id-UL-UP-TNL-Information-to-Update-List-Item</w:t>
      </w:r>
      <w:r>
        <w:rPr>
          <w:snapToGrid w:val="0"/>
        </w:rPr>
        <w:tab/>
      </w:r>
      <w:r>
        <w:rPr>
          <w:snapToGrid w:val="0"/>
        </w:rPr>
        <w:tab/>
        <w:t>ProtocolIE-ID ::= 301</w:t>
      </w:r>
    </w:p>
    <w:p w14:paraId="08212F4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id-UL-UP-TNL-Address-to-Update-List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302</w:t>
      </w:r>
    </w:p>
    <w:p w14:paraId="7C1E79B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id-UL-UP-TNL-Address-to-Update-List-Item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303</w:t>
      </w:r>
    </w:p>
    <w:p w14:paraId="383189E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id-DL-UP-TNL-Address-to-Update-List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304</w:t>
      </w:r>
    </w:p>
    <w:p w14:paraId="5F83290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id-DL-UP-TNL-Address-to-Update-List-Item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305</w:t>
      </w:r>
    </w:p>
    <w:p w14:paraId="45C98C1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id-NRV2XServicesAuthorized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306</w:t>
      </w:r>
    </w:p>
    <w:p w14:paraId="600F4D8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id-LTEV2XServicesAuthorized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307</w:t>
      </w:r>
    </w:p>
    <w:p w14:paraId="461F113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id-NRUESidelinkAggregateMaximumBitrate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308</w:t>
      </w:r>
    </w:p>
    <w:p w14:paraId="30E4092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id-LTEUESidelinkAggregateMaximumBitrate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309</w:t>
      </w:r>
    </w:p>
    <w:p w14:paraId="3740E4E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id-SIB12-message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310</w:t>
      </w:r>
    </w:p>
    <w:p w14:paraId="4F9A5ECA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id-SIB13-message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311</w:t>
      </w:r>
    </w:p>
    <w:p w14:paraId="7033424C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id-SIB14-message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312</w:t>
      </w:r>
    </w:p>
    <w:p w14:paraId="7983526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DRBs-FailedToBeModified-Item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313</w:t>
      </w:r>
    </w:p>
    <w:p w14:paraId="3DFDD9F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DRBs-FailedToBeModified-List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314</w:t>
      </w:r>
    </w:p>
    <w:p w14:paraId="4E9FC5C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DRBs-FailedToBeSetup-Item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315</w:t>
      </w:r>
    </w:p>
    <w:p w14:paraId="62723B9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DRBs-FailedToBeSetup-List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316</w:t>
      </w:r>
    </w:p>
    <w:p w14:paraId="53656F8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DRBs-Modified-Item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317</w:t>
      </w:r>
    </w:p>
    <w:p w14:paraId="7573FC5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318</w:t>
      </w:r>
    </w:p>
    <w:p w14:paraId="7DA5345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DRBs-Required-ToBeModified-Item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319</w:t>
      </w:r>
    </w:p>
    <w:p w14:paraId="45D6664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DRBs-Required-ToBeModified-List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320</w:t>
      </w:r>
    </w:p>
    <w:p w14:paraId="4D1F1FF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DRBs-Required-ToBeReleased-Item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321</w:t>
      </w:r>
    </w:p>
    <w:p w14:paraId="3E1B177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DRBs-Required-ToBeReleased-List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322</w:t>
      </w:r>
    </w:p>
    <w:p w14:paraId="305FC895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</w:t>
      </w:r>
      <w:r w:rsidRPr="00024B4B">
        <w:rPr>
          <w:rFonts w:hint="eastAsia"/>
          <w:snapToGrid w:val="0"/>
          <w:lang w:val="pt-PT"/>
        </w:rPr>
        <w:t>SL</w:t>
      </w:r>
      <w:r w:rsidRPr="00024B4B">
        <w:rPr>
          <w:snapToGrid w:val="0"/>
          <w:lang w:val="pt-PT"/>
        </w:rPr>
        <w:t>DRBs-Setup-Item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323</w:t>
      </w:r>
    </w:p>
    <w:p w14:paraId="659ED73D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</w:t>
      </w:r>
      <w:r w:rsidRPr="00024B4B">
        <w:rPr>
          <w:rFonts w:hint="eastAsia"/>
          <w:snapToGrid w:val="0"/>
          <w:lang w:val="pt-PT"/>
        </w:rPr>
        <w:t>SL</w:t>
      </w:r>
      <w:r w:rsidRPr="00024B4B">
        <w:rPr>
          <w:snapToGrid w:val="0"/>
          <w:lang w:val="pt-PT"/>
        </w:rPr>
        <w:t>DRBs-Setup-List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324</w:t>
      </w:r>
    </w:p>
    <w:p w14:paraId="19B43A92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</w:t>
      </w:r>
      <w:r w:rsidRPr="00024B4B">
        <w:rPr>
          <w:rFonts w:hint="eastAsia"/>
          <w:snapToGrid w:val="0"/>
          <w:lang w:val="pt-PT"/>
        </w:rPr>
        <w:t>SL</w:t>
      </w:r>
      <w:r w:rsidRPr="00024B4B">
        <w:rPr>
          <w:snapToGrid w:val="0"/>
          <w:lang w:val="pt-PT"/>
        </w:rPr>
        <w:t>DRBs-ToBeModified-Item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325</w:t>
      </w:r>
    </w:p>
    <w:p w14:paraId="3237ACBC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</w:t>
      </w:r>
      <w:r w:rsidRPr="00024B4B">
        <w:rPr>
          <w:rFonts w:hint="eastAsia"/>
          <w:snapToGrid w:val="0"/>
          <w:lang w:val="pt-PT"/>
        </w:rPr>
        <w:t>SL</w:t>
      </w:r>
      <w:r w:rsidRPr="00024B4B">
        <w:rPr>
          <w:snapToGrid w:val="0"/>
          <w:lang w:val="pt-PT"/>
        </w:rPr>
        <w:t>DRBs-ToBeModified-List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326</w:t>
      </w:r>
    </w:p>
    <w:p w14:paraId="1CEA7CE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DRBs-ToBeReleased-Item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327</w:t>
      </w:r>
    </w:p>
    <w:p w14:paraId="6AC6137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DRBs-ToBeReleased-List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328</w:t>
      </w:r>
    </w:p>
    <w:p w14:paraId="4BE49D02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</w:t>
      </w:r>
      <w:r w:rsidRPr="00024B4B">
        <w:rPr>
          <w:rFonts w:hint="eastAsia"/>
          <w:snapToGrid w:val="0"/>
          <w:lang w:val="pt-PT"/>
        </w:rPr>
        <w:t>SL</w:t>
      </w:r>
      <w:r w:rsidRPr="00024B4B">
        <w:rPr>
          <w:snapToGrid w:val="0"/>
          <w:lang w:val="pt-PT"/>
        </w:rPr>
        <w:t>DRBs-ToBeSetup-Item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329</w:t>
      </w:r>
    </w:p>
    <w:p w14:paraId="1C68302B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</w:t>
      </w:r>
      <w:r w:rsidRPr="00024B4B">
        <w:rPr>
          <w:rFonts w:hint="eastAsia"/>
          <w:snapToGrid w:val="0"/>
          <w:lang w:val="pt-PT"/>
        </w:rPr>
        <w:t>SL</w:t>
      </w:r>
      <w:r w:rsidRPr="00024B4B">
        <w:rPr>
          <w:snapToGrid w:val="0"/>
          <w:lang w:val="pt-PT"/>
        </w:rPr>
        <w:t>DRBs-ToBeSetup-List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330</w:t>
      </w:r>
    </w:p>
    <w:p w14:paraId="640C9E50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</w:t>
      </w:r>
      <w:r w:rsidRPr="00024B4B">
        <w:rPr>
          <w:rFonts w:hint="eastAsia"/>
          <w:snapToGrid w:val="0"/>
          <w:lang w:val="pt-PT"/>
        </w:rPr>
        <w:t>SL</w:t>
      </w:r>
      <w:r w:rsidRPr="00024B4B">
        <w:rPr>
          <w:snapToGrid w:val="0"/>
          <w:lang w:val="pt-PT"/>
        </w:rPr>
        <w:t>DRBs-ToBeSetup</w:t>
      </w:r>
      <w:r w:rsidRPr="00024B4B">
        <w:rPr>
          <w:rFonts w:hint="eastAsia"/>
          <w:snapToGrid w:val="0"/>
          <w:lang w:val="pt-PT"/>
        </w:rPr>
        <w:t>Mod</w:t>
      </w:r>
      <w:r w:rsidRPr="00024B4B">
        <w:rPr>
          <w:snapToGrid w:val="0"/>
          <w:lang w:val="pt-PT"/>
        </w:rPr>
        <w:t>-Item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331</w:t>
      </w:r>
    </w:p>
    <w:p w14:paraId="532241D9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</w:t>
      </w:r>
      <w:r w:rsidRPr="00024B4B">
        <w:rPr>
          <w:rFonts w:hint="eastAsia"/>
          <w:snapToGrid w:val="0"/>
          <w:lang w:val="pt-PT"/>
        </w:rPr>
        <w:t>SL</w:t>
      </w:r>
      <w:r w:rsidRPr="00024B4B">
        <w:rPr>
          <w:snapToGrid w:val="0"/>
          <w:lang w:val="pt-PT"/>
        </w:rPr>
        <w:t>DRBs-ToBeSetup</w:t>
      </w:r>
      <w:r w:rsidRPr="00024B4B">
        <w:rPr>
          <w:rFonts w:hint="eastAsia"/>
          <w:snapToGrid w:val="0"/>
          <w:lang w:val="pt-PT"/>
        </w:rPr>
        <w:t>Mod</w:t>
      </w:r>
      <w:r w:rsidRPr="00024B4B">
        <w:rPr>
          <w:snapToGrid w:val="0"/>
          <w:lang w:val="pt-PT"/>
        </w:rPr>
        <w:t>-List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332</w:t>
      </w:r>
    </w:p>
    <w:p w14:paraId="6444F30D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id-SLDRBs-SetupMod-List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333</w:t>
      </w:r>
    </w:p>
    <w:p w14:paraId="442D3607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id-SLDRBs-FailedToBeSetupMod-List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334</w:t>
      </w:r>
    </w:p>
    <w:p w14:paraId="157E917F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id-SLDRBs-SetupMod-Item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335</w:t>
      </w:r>
    </w:p>
    <w:p w14:paraId="33A07EA4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id-SLDRBs-FailedToBeSetupMod-Item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336</w:t>
      </w:r>
    </w:p>
    <w:p w14:paraId="2F273AB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id-SLDRBs-ModifiedConf-List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337</w:t>
      </w:r>
    </w:p>
    <w:p w14:paraId="0F03350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id-SLDRBs-ModifiedConf-Item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338</w:t>
      </w:r>
    </w:p>
    <w:p w14:paraId="09150A49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id-UEAssistanceInformationEUTRA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339</w:t>
      </w:r>
    </w:p>
    <w:p w14:paraId="0738385D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id-PC5LinkAMBR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340</w:t>
      </w:r>
    </w:p>
    <w:p w14:paraId="12D6F0D9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id-SL-PHY-MAC-RLC-Config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341</w:t>
      </w:r>
    </w:p>
    <w:p w14:paraId="5AE27CFD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id-SL-ConfigDedicatedEUTRA-Info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342</w:t>
      </w:r>
    </w:p>
    <w:p w14:paraId="3DE1CCAD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id-AlternativeQoSParaSetList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343</w:t>
      </w:r>
    </w:p>
    <w:p w14:paraId="1A75EFBA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id-CurrentQoSParaSetIndex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344</w:t>
      </w:r>
    </w:p>
    <w:p w14:paraId="397A751B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id-gNBCUMeasurementID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345</w:t>
      </w:r>
    </w:p>
    <w:p w14:paraId="29EB720A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id-gNBDUMeasurementID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346</w:t>
      </w:r>
    </w:p>
    <w:p w14:paraId="4882AC52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id-RegistrationRequest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347</w:t>
      </w:r>
    </w:p>
    <w:p w14:paraId="58199297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id-ReportCharacteristics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348</w:t>
      </w:r>
    </w:p>
    <w:p w14:paraId="68198BA9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id-CellToReportList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349</w:t>
      </w:r>
    </w:p>
    <w:p w14:paraId="370FC64F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id-CellMeasurementResultList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350</w:t>
      </w:r>
    </w:p>
    <w:p w14:paraId="73379E76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id-HardwareLoadIndicator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351</w:t>
      </w:r>
    </w:p>
    <w:p w14:paraId="37C705EF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id-ReportingPeriodicity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352</w:t>
      </w:r>
    </w:p>
    <w:p w14:paraId="693B7F68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id-TNLCapacityIndicator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353</w:t>
      </w:r>
    </w:p>
    <w:p w14:paraId="2A93B3F7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id-CarrierList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354</w:t>
      </w:r>
    </w:p>
    <w:p w14:paraId="7F6BD5E1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id-ULCarrierList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355</w:t>
      </w:r>
    </w:p>
    <w:p w14:paraId="66F9200F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id-FrequencyShift7p5khz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356</w:t>
      </w:r>
    </w:p>
    <w:p w14:paraId="7E4FBB15" w14:textId="77777777" w:rsidR="003A519C" w:rsidRPr="00024B4B" w:rsidRDefault="00AC7BC0">
      <w:pPr>
        <w:pStyle w:val="PL"/>
        <w:rPr>
          <w:snapToGrid w:val="0"/>
          <w:lang w:val="sv-SE"/>
        </w:rPr>
      </w:pPr>
      <w:r w:rsidRPr="00024B4B">
        <w:rPr>
          <w:snapToGrid w:val="0"/>
          <w:lang w:val="sv-SE"/>
        </w:rPr>
        <w:t>id-SSB-PositionsInBurst</w:t>
      </w:r>
      <w:r w:rsidRPr="00024B4B">
        <w:rPr>
          <w:snapToGrid w:val="0"/>
          <w:lang w:val="sv-SE"/>
        </w:rPr>
        <w:tab/>
      </w:r>
      <w:r w:rsidRPr="00024B4B">
        <w:rPr>
          <w:snapToGrid w:val="0"/>
          <w:lang w:val="sv-SE"/>
        </w:rPr>
        <w:tab/>
      </w:r>
      <w:r w:rsidRPr="00024B4B">
        <w:rPr>
          <w:snapToGrid w:val="0"/>
          <w:lang w:val="sv-SE"/>
        </w:rPr>
        <w:tab/>
      </w:r>
      <w:r w:rsidRPr="00024B4B">
        <w:rPr>
          <w:snapToGrid w:val="0"/>
          <w:lang w:val="sv-SE"/>
        </w:rPr>
        <w:tab/>
      </w:r>
      <w:r w:rsidRPr="00024B4B">
        <w:rPr>
          <w:snapToGrid w:val="0"/>
          <w:lang w:val="sv-SE"/>
        </w:rPr>
        <w:tab/>
      </w:r>
      <w:r w:rsidRPr="00024B4B">
        <w:rPr>
          <w:snapToGrid w:val="0"/>
          <w:lang w:val="sv-SE"/>
        </w:rPr>
        <w:tab/>
      </w:r>
      <w:r w:rsidRPr="00024B4B">
        <w:rPr>
          <w:snapToGrid w:val="0"/>
          <w:lang w:val="sv-SE"/>
        </w:rPr>
        <w:tab/>
      </w:r>
      <w:r w:rsidRPr="00024B4B">
        <w:rPr>
          <w:snapToGrid w:val="0"/>
          <w:lang w:val="sv-SE"/>
        </w:rPr>
        <w:tab/>
        <w:t>ProtocolIE-ID ::= 357</w:t>
      </w:r>
    </w:p>
    <w:p w14:paraId="53C91A73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id-NRPRACHConfig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358</w:t>
      </w:r>
    </w:p>
    <w:p w14:paraId="65089780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id-RAReportList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359</w:t>
      </w:r>
    </w:p>
    <w:p w14:paraId="15A8EEA8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id-RLFReportInformationList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360</w:t>
      </w:r>
    </w:p>
    <w:p w14:paraId="0CD85EC1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id-TDD-UL-DLConfigCommonNR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361</w:t>
      </w:r>
    </w:p>
    <w:p w14:paraId="63B7BCAC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id-CNPacketDelayBudgetDownlink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362</w:t>
      </w:r>
    </w:p>
    <w:p w14:paraId="1ACDF2EB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id-ExtendedPacketDelayBudget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363</w:t>
      </w:r>
    </w:p>
    <w:p w14:paraId="69ECF271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id-TSCTrafficCharacteristics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364</w:t>
      </w:r>
    </w:p>
    <w:p w14:paraId="421DC76C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 w:eastAsia="zh-CN"/>
        </w:rPr>
        <w:t>id-ReportingRequestType</w:t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/>
        </w:rPr>
        <w:t>ProtocolIE-ID ::= 365</w:t>
      </w:r>
    </w:p>
    <w:p w14:paraId="0B784311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 w:eastAsia="zh-CN"/>
        </w:rPr>
        <w:t>id-TimeReferenceInformation</w:t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/>
        </w:rPr>
        <w:t>ProtocolIE-ID ::= 366</w:t>
      </w:r>
    </w:p>
    <w:p w14:paraId="1FB1ABEF" w14:textId="77777777" w:rsidR="003A519C" w:rsidRPr="00024B4B" w:rsidRDefault="00AC7BC0">
      <w:pPr>
        <w:pStyle w:val="PL"/>
        <w:tabs>
          <w:tab w:val="clear" w:pos="5376"/>
          <w:tab w:val="clear" w:pos="5760"/>
          <w:tab w:val="left" w:pos="5455"/>
        </w:tabs>
        <w:rPr>
          <w:snapToGrid w:val="0"/>
          <w:lang w:val="nl-NL"/>
        </w:rPr>
      </w:pPr>
      <w:r w:rsidRPr="00024B4B">
        <w:rPr>
          <w:snapToGrid w:val="0"/>
          <w:lang w:val="nl-NL"/>
        </w:rPr>
        <w:t>id-CNPacketDelayBudgetUplink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369</w:t>
      </w:r>
    </w:p>
    <w:p w14:paraId="7E1DB19C" w14:textId="77777777" w:rsidR="003A519C" w:rsidRPr="00024B4B" w:rsidRDefault="00AC7BC0">
      <w:pPr>
        <w:pStyle w:val="PL"/>
        <w:tabs>
          <w:tab w:val="clear" w:pos="5376"/>
          <w:tab w:val="clear" w:pos="5760"/>
          <w:tab w:val="left" w:pos="5455"/>
        </w:tabs>
        <w:rPr>
          <w:snapToGrid w:val="0"/>
          <w:lang w:val="nl-NL"/>
        </w:rPr>
      </w:pPr>
      <w:r w:rsidRPr="00024B4B">
        <w:rPr>
          <w:rFonts w:eastAsia="SimSun"/>
          <w:snapToGrid w:val="0"/>
          <w:lang w:val="nl-NL"/>
        </w:rPr>
        <w:t>id-AdditionalPDCPDuplicationTNL-List</w:t>
      </w:r>
      <w:r w:rsidRPr="00024B4B">
        <w:rPr>
          <w:rFonts w:eastAsia="SimSun"/>
          <w:snapToGrid w:val="0"/>
          <w:lang w:val="nl-NL"/>
        </w:rPr>
        <w:tab/>
      </w:r>
      <w:r w:rsidRPr="00024B4B">
        <w:rPr>
          <w:rFonts w:eastAsia="SimSun"/>
          <w:snapToGrid w:val="0"/>
          <w:lang w:val="nl-NL"/>
        </w:rPr>
        <w:tab/>
      </w:r>
      <w:r w:rsidRPr="00024B4B">
        <w:rPr>
          <w:rFonts w:eastAsia="SimSun"/>
          <w:snapToGrid w:val="0"/>
          <w:lang w:val="nl-NL"/>
        </w:rPr>
        <w:tab/>
      </w:r>
      <w:r w:rsidRPr="00024B4B">
        <w:rPr>
          <w:rFonts w:eastAsia="SimSun"/>
          <w:snapToGrid w:val="0"/>
          <w:lang w:val="nl-NL"/>
        </w:rPr>
        <w:tab/>
      </w:r>
      <w:r w:rsidRPr="00024B4B">
        <w:rPr>
          <w:snapToGrid w:val="0"/>
          <w:lang w:val="nl-NL"/>
        </w:rPr>
        <w:t>ProtocolIE-ID ::= 370</w:t>
      </w:r>
    </w:p>
    <w:p w14:paraId="543399F1" w14:textId="77777777" w:rsidR="003A519C" w:rsidRPr="00024B4B" w:rsidRDefault="00AC7BC0">
      <w:pPr>
        <w:pStyle w:val="PL"/>
        <w:tabs>
          <w:tab w:val="clear" w:pos="5376"/>
          <w:tab w:val="clear" w:pos="5760"/>
          <w:tab w:val="left" w:pos="5455"/>
        </w:tabs>
        <w:rPr>
          <w:snapToGrid w:val="0"/>
          <w:lang w:val="nl-NL"/>
        </w:rPr>
      </w:pPr>
      <w:r w:rsidRPr="00024B4B">
        <w:rPr>
          <w:snapToGrid w:val="0"/>
          <w:lang w:val="nl-NL"/>
        </w:rPr>
        <w:t>id-RLCDuplicationInformation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371</w:t>
      </w:r>
    </w:p>
    <w:p w14:paraId="5AA59E85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lang w:val="nl-NL"/>
        </w:rPr>
        <w:t>id-AdditionalDuplicationIndication</w:t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snapToGrid w:val="0"/>
          <w:lang w:val="nl-NL"/>
        </w:rPr>
        <w:t>ProtocolIE-ID ::= 372</w:t>
      </w:r>
    </w:p>
    <w:p w14:paraId="1EBF4AB5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id-ConditionalInterDUMobilityInformation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373</w:t>
      </w:r>
    </w:p>
    <w:p w14:paraId="2BA1B4EE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id-ConditionalIntraDUMobilityInformation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374</w:t>
      </w:r>
    </w:p>
    <w:p w14:paraId="75A6EA9F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id-targetCellsToCancel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375</w:t>
      </w:r>
    </w:p>
    <w:p w14:paraId="1F83BFA3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id-requestedTargetCellGlobalID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376</w:t>
      </w:r>
    </w:p>
    <w:p w14:paraId="1C5B9D05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id-ManagementBasedMDTPLMNList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377</w:t>
      </w:r>
    </w:p>
    <w:p w14:paraId="01A38344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 xml:space="preserve">id-TraceCollectionEntityIPAddress 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378</w:t>
      </w:r>
    </w:p>
    <w:p w14:paraId="78EF6EE3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id-PrivacyIndicator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379</w:t>
      </w:r>
    </w:p>
    <w:p w14:paraId="147DFA99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id-TraceCollectionEntityURI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380</w:t>
      </w:r>
    </w:p>
    <w:p w14:paraId="40036F76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id-mdtConfiguration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381</w:t>
      </w:r>
    </w:p>
    <w:p w14:paraId="5ED7DE54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id-ServingNID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382</w:t>
      </w:r>
    </w:p>
    <w:p w14:paraId="1A791BE7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id-NPNBroadcastInformation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383</w:t>
      </w:r>
    </w:p>
    <w:p w14:paraId="33302929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id-NPNSupportInfo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384</w:t>
      </w:r>
    </w:p>
    <w:p w14:paraId="59A7E53B" w14:textId="77777777" w:rsidR="003A519C" w:rsidRPr="0018722B" w:rsidRDefault="00AC7BC0">
      <w:pPr>
        <w:pStyle w:val="PL"/>
        <w:rPr>
          <w:snapToGrid w:val="0"/>
          <w:lang w:val="en-US"/>
        </w:rPr>
      </w:pPr>
      <w:r w:rsidRPr="0018722B">
        <w:rPr>
          <w:snapToGrid w:val="0"/>
          <w:lang w:val="en-US"/>
        </w:rPr>
        <w:t>id-NID</w:t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  <w:t>ProtocolIE-ID ::= 385</w:t>
      </w:r>
    </w:p>
    <w:p w14:paraId="1911F263" w14:textId="77777777" w:rsidR="003A519C" w:rsidRPr="0018722B" w:rsidRDefault="00AC7BC0">
      <w:pPr>
        <w:pStyle w:val="PL"/>
        <w:rPr>
          <w:snapToGrid w:val="0"/>
          <w:lang w:val="en-US"/>
        </w:rPr>
      </w:pPr>
      <w:r w:rsidRPr="0018722B">
        <w:rPr>
          <w:snapToGrid w:val="0"/>
          <w:lang w:val="en-US"/>
        </w:rPr>
        <w:t>id-AvailableSNPN-ID-List</w:t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  <w:t>ProtocolIE-ID ::= 386</w:t>
      </w:r>
    </w:p>
    <w:p w14:paraId="608C6D4B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id-SIB10-message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387</w:t>
      </w:r>
    </w:p>
    <w:p w14:paraId="0649D255" w14:textId="77777777" w:rsidR="003A519C" w:rsidRPr="0018722B" w:rsidRDefault="00AC7BC0">
      <w:pPr>
        <w:pStyle w:val="PL"/>
        <w:rPr>
          <w:snapToGrid w:val="0"/>
          <w:lang w:val="en-US"/>
        </w:rPr>
      </w:pPr>
      <w:r w:rsidRPr="0018722B">
        <w:rPr>
          <w:snapToGrid w:val="0"/>
          <w:lang w:val="en-US" w:eastAsia="zh-CN"/>
        </w:rPr>
        <w:t>id-DLCarrierList</w:t>
      </w:r>
      <w:r w:rsidRPr="0018722B">
        <w:rPr>
          <w:snapToGrid w:val="0"/>
          <w:lang w:val="en-US" w:eastAsia="zh-CN"/>
        </w:rPr>
        <w:tab/>
      </w:r>
      <w:r w:rsidRPr="0018722B">
        <w:rPr>
          <w:snapToGrid w:val="0"/>
          <w:lang w:val="en-US" w:eastAsia="zh-CN"/>
        </w:rPr>
        <w:tab/>
      </w:r>
      <w:r w:rsidRPr="0018722B">
        <w:rPr>
          <w:snapToGrid w:val="0"/>
          <w:lang w:val="en-US" w:eastAsia="zh-CN"/>
        </w:rPr>
        <w:tab/>
      </w:r>
      <w:r w:rsidRPr="0018722B">
        <w:rPr>
          <w:snapToGrid w:val="0"/>
          <w:lang w:val="en-US" w:eastAsia="zh-CN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  <w:t>ProtocolIE-ID ::= 389</w:t>
      </w:r>
    </w:p>
    <w:p w14:paraId="5916B290" w14:textId="77777777" w:rsidR="003A519C" w:rsidRPr="0018722B" w:rsidRDefault="00AC7BC0">
      <w:pPr>
        <w:pStyle w:val="PL"/>
        <w:rPr>
          <w:snapToGrid w:val="0"/>
          <w:lang w:val="en-US"/>
        </w:rPr>
      </w:pPr>
      <w:r w:rsidRPr="0018722B">
        <w:rPr>
          <w:snapToGrid w:val="0"/>
          <w:lang w:val="en-US"/>
        </w:rPr>
        <w:tab/>
        <w:t>id-ExtendedTAISliceSupportList</w:t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  <w:t>ProtocolIE-ID ::= 390</w:t>
      </w:r>
    </w:p>
    <w:p w14:paraId="56CD142E" w14:textId="77777777" w:rsidR="003A519C" w:rsidRPr="0018722B" w:rsidRDefault="00AC7BC0">
      <w:pPr>
        <w:pStyle w:val="PL"/>
        <w:rPr>
          <w:snapToGrid w:val="0"/>
          <w:lang w:val="en-US"/>
        </w:rPr>
      </w:pPr>
      <w:r w:rsidRPr="0018722B">
        <w:rPr>
          <w:snapToGrid w:val="0"/>
          <w:lang w:val="en-US"/>
        </w:rPr>
        <w:t>id-RequestedSRSTransmissionCharacteristics</w:t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  <w:t>ProtocolIE-ID ::= 391</w:t>
      </w:r>
    </w:p>
    <w:p w14:paraId="148C08B2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id-PosAssistance-Information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392</w:t>
      </w:r>
    </w:p>
    <w:p w14:paraId="5B36624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id-PosBroadcast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393</w:t>
      </w:r>
    </w:p>
    <w:p w14:paraId="5065919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id-RoutingID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394</w:t>
      </w:r>
    </w:p>
    <w:p w14:paraId="639020FB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id-PosAssistanceInformationFailureList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395</w:t>
      </w:r>
    </w:p>
    <w:p w14:paraId="2B4E1B12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id-PosMeasurementQuantities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396</w:t>
      </w:r>
    </w:p>
    <w:p w14:paraId="6E714BDE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id-PosMeasurementResultList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397</w:t>
      </w:r>
    </w:p>
    <w:p w14:paraId="0B7864AF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id-TRPInformationTypeListTRPReq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398</w:t>
      </w:r>
    </w:p>
    <w:p w14:paraId="24BB49BE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id-TRPInformationTypeItem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399</w:t>
      </w:r>
    </w:p>
    <w:p w14:paraId="4008D265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id-TRPInformationListTRPResp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400</w:t>
      </w:r>
    </w:p>
    <w:p w14:paraId="2D7C3466" w14:textId="77777777" w:rsidR="003A519C" w:rsidRPr="0018722B" w:rsidRDefault="00AC7BC0">
      <w:pPr>
        <w:pStyle w:val="PL"/>
        <w:rPr>
          <w:snapToGrid w:val="0"/>
          <w:lang w:val="fr-FR"/>
        </w:rPr>
      </w:pPr>
      <w:r w:rsidRPr="0018722B">
        <w:rPr>
          <w:snapToGrid w:val="0"/>
          <w:lang w:val="fr-FR"/>
        </w:rPr>
        <w:t>id-TRPInformationItem</w:t>
      </w:r>
      <w:r w:rsidRPr="0018722B">
        <w:rPr>
          <w:snapToGrid w:val="0"/>
          <w:lang w:val="fr-FR"/>
        </w:rPr>
        <w:tab/>
      </w:r>
      <w:r w:rsidRPr="0018722B">
        <w:rPr>
          <w:snapToGrid w:val="0"/>
          <w:lang w:val="fr-FR"/>
        </w:rPr>
        <w:tab/>
      </w:r>
      <w:r w:rsidRPr="0018722B">
        <w:rPr>
          <w:snapToGrid w:val="0"/>
          <w:lang w:val="fr-FR"/>
        </w:rPr>
        <w:tab/>
      </w:r>
      <w:r w:rsidRPr="0018722B">
        <w:rPr>
          <w:snapToGrid w:val="0"/>
          <w:lang w:val="fr-FR"/>
        </w:rPr>
        <w:tab/>
      </w:r>
      <w:r w:rsidRPr="0018722B">
        <w:rPr>
          <w:snapToGrid w:val="0"/>
          <w:lang w:val="fr-FR"/>
        </w:rPr>
        <w:tab/>
      </w:r>
      <w:r w:rsidRPr="0018722B">
        <w:rPr>
          <w:snapToGrid w:val="0"/>
          <w:lang w:val="fr-FR"/>
        </w:rPr>
        <w:tab/>
      </w:r>
      <w:r w:rsidRPr="0018722B">
        <w:rPr>
          <w:snapToGrid w:val="0"/>
          <w:lang w:val="fr-FR"/>
        </w:rPr>
        <w:tab/>
      </w:r>
      <w:r w:rsidRPr="0018722B">
        <w:rPr>
          <w:snapToGrid w:val="0"/>
          <w:lang w:val="fr-FR"/>
        </w:rPr>
        <w:tab/>
        <w:t>ProtocolIE-ID ::= 401</w:t>
      </w:r>
    </w:p>
    <w:p w14:paraId="10F30061" w14:textId="77777777" w:rsidR="003A519C" w:rsidRPr="0018722B" w:rsidRDefault="00AC7BC0">
      <w:pPr>
        <w:pStyle w:val="PL"/>
        <w:rPr>
          <w:snapToGrid w:val="0"/>
          <w:lang w:val="fr-FR"/>
        </w:rPr>
      </w:pPr>
      <w:r w:rsidRPr="0018722B">
        <w:rPr>
          <w:lang w:val="fr-FR"/>
        </w:rPr>
        <w:t>id-LMF-MeasurementID</w:t>
      </w:r>
      <w:r w:rsidRPr="0018722B">
        <w:rPr>
          <w:lang w:val="fr-FR"/>
        </w:rPr>
        <w:tab/>
      </w:r>
      <w:r w:rsidRPr="0018722B">
        <w:rPr>
          <w:lang w:val="fr-FR"/>
        </w:rPr>
        <w:tab/>
      </w:r>
      <w:r w:rsidRPr="0018722B">
        <w:rPr>
          <w:lang w:val="fr-FR"/>
        </w:rPr>
        <w:tab/>
      </w:r>
      <w:r w:rsidRPr="0018722B">
        <w:rPr>
          <w:lang w:val="fr-FR"/>
        </w:rPr>
        <w:tab/>
      </w:r>
      <w:r w:rsidRPr="0018722B">
        <w:rPr>
          <w:lang w:val="fr-FR"/>
        </w:rPr>
        <w:tab/>
      </w:r>
      <w:r w:rsidRPr="0018722B">
        <w:rPr>
          <w:lang w:val="fr-FR"/>
        </w:rPr>
        <w:tab/>
      </w:r>
      <w:r w:rsidRPr="0018722B">
        <w:rPr>
          <w:lang w:val="fr-FR"/>
        </w:rPr>
        <w:tab/>
      </w:r>
      <w:r w:rsidRPr="0018722B">
        <w:rPr>
          <w:lang w:val="fr-FR"/>
        </w:rPr>
        <w:tab/>
      </w:r>
      <w:r w:rsidRPr="0018722B">
        <w:rPr>
          <w:snapToGrid w:val="0"/>
          <w:lang w:val="fr-FR"/>
        </w:rPr>
        <w:t>ProtocolIE-ID ::= 402</w:t>
      </w:r>
    </w:p>
    <w:p w14:paraId="55623C1D" w14:textId="77777777" w:rsidR="003A519C" w:rsidRPr="0018722B" w:rsidRDefault="00AC7BC0">
      <w:pPr>
        <w:pStyle w:val="PL"/>
        <w:tabs>
          <w:tab w:val="left" w:pos="11100"/>
        </w:tabs>
        <w:rPr>
          <w:snapToGrid w:val="0"/>
          <w:lang w:val="it-IT"/>
        </w:rPr>
      </w:pPr>
      <w:r w:rsidRPr="0018722B">
        <w:rPr>
          <w:snapToGrid w:val="0"/>
          <w:lang w:val="it-IT"/>
        </w:rPr>
        <w:t>id-SRSType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403</w:t>
      </w:r>
    </w:p>
    <w:p w14:paraId="34A90B30" w14:textId="77777777" w:rsidR="003A519C" w:rsidRPr="0018722B" w:rsidRDefault="00AC7BC0">
      <w:pPr>
        <w:pStyle w:val="PL"/>
        <w:tabs>
          <w:tab w:val="left" w:pos="11100"/>
        </w:tabs>
        <w:rPr>
          <w:snapToGrid w:val="0"/>
          <w:lang w:val="it-IT"/>
        </w:rPr>
      </w:pPr>
      <w:r w:rsidRPr="0018722B">
        <w:rPr>
          <w:snapToGrid w:val="0"/>
          <w:lang w:val="it-IT"/>
        </w:rPr>
        <w:t>id-ActivationTime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404</w:t>
      </w:r>
    </w:p>
    <w:p w14:paraId="541F046E" w14:textId="77777777" w:rsidR="003A519C" w:rsidRPr="0018722B" w:rsidRDefault="00AC7BC0">
      <w:pPr>
        <w:pStyle w:val="PL"/>
        <w:tabs>
          <w:tab w:val="left" w:pos="11100"/>
        </w:tabs>
        <w:rPr>
          <w:snapToGrid w:val="0"/>
          <w:lang w:val="it-IT"/>
        </w:rPr>
      </w:pPr>
      <w:r w:rsidRPr="0018722B">
        <w:rPr>
          <w:snapToGrid w:val="0"/>
          <w:lang w:val="it-IT" w:eastAsia="zh-CN"/>
        </w:rPr>
        <w:t>id-AbortTransmission</w:t>
      </w:r>
      <w:r w:rsidRPr="0018722B">
        <w:rPr>
          <w:snapToGrid w:val="0"/>
          <w:lang w:val="it-IT" w:eastAsia="zh-CN"/>
        </w:rPr>
        <w:tab/>
      </w:r>
      <w:r w:rsidRPr="0018722B">
        <w:rPr>
          <w:snapToGrid w:val="0"/>
          <w:lang w:val="it-IT" w:eastAsia="zh-CN"/>
        </w:rPr>
        <w:tab/>
      </w:r>
      <w:r w:rsidRPr="0018722B">
        <w:rPr>
          <w:snapToGrid w:val="0"/>
          <w:lang w:val="it-IT" w:eastAsia="zh-CN"/>
        </w:rPr>
        <w:tab/>
      </w:r>
      <w:r w:rsidRPr="0018722B">
        <w:rPr>
          <w:snapToGrid w:val="0"/>
          <w:lang w:val="it-IT" w:eastAsia="zh-CN"/>
        </w:rPr>
        <w:tab/>
      </w:r>
      <w:r w:rsidRPr="0018722B">
        <w:rPr>
          <w:snapToGrid w:val="0"/>
          <w:lang w:val="it-IT" w:eastAsia="zh-CN"/>
        </w:rPr>
        <w:tab/>
      </w:r>
      <w:r w:rsidRPr="0018722B">
        <w:rPr>
          <w:snapToGrid w:val="0"/>
          <w:lang w:val="it-IT" w:eastAsia="zh-CN"/>
        </w:rPr>
        <w:tab/>
      </w:r>
      <w:r w:rsidRPr="0018722B">
        <w:rPr>
          <w:snapToGrid w:val="0"/>
          <w:lang w:val="it-IT" w:eastAsia="zh-CN"/>
        </w:rPr>
        <w:tab/>
      </w:r>
      <w:r w:rsidRPr="0018722B">
        <w:rPr>
          <w:snapToGrid w:val="0"/>
          <w:lang w:val="it-IT" w:eastAsia="zh-CN"/>
        </w:rPr>
        <w:tab/>
      </w:r>
      <w:r w:rsidRPr="0018722B">
        <w:rPr>
          <w:snapToGrid w:val="0"/>
          <w:lang w:val="it-IT"/>
        </w:rPr>
        <w:t>ProtocolIE-ID ::= 405</w:t>
      </w:r>
    </w:p>
    <w:p w14:paraId="44F9E18D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</w:t>
      </w:r>
      <w:r w:rsidRPr="0018722B">
        <w:rPr>
          <w:lang w:val="it-IT"/>
        </w:rPr>
        <w:t>Positioning</w:t>
      </w:r>
      <w:r w:rsidRPr="0018722B">
        <w:rPr>
          <w:snapToGrid w:val="0"/>
          <w:lang w:val="it-IT"/>
        </w:rPr>
        <w:t>BroadcastCells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406</w:t>
      </w:r>
    </w:p>
    <w:p w14:paraId="414EC626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id-SRSConfiguration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407</w:t>
      </w:r>
    </w:p>
    <w:p w14:paraId="0614772D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</w:t>
      </w:r>
      <w:r w:rsidRPr="0018722B">
        <w:rPr>
          <w:lang w:val="it-IT"/>
        </w:rPr>
        <w:t>PosReportCharacteristics</w:t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snapToGrid w:val="0"/>
          <w:lang w:val="it-IT"/>
        </w:rPr>
        <w:t>ProtocolIE-ID ::= 408</w:t>
      </w:r>
    </w:p>
    <w:p w14:paraId="5A2CA4E1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</w:t>
      </w:r>
      <w:r w:rsidRPr="0018722B">
        <w:rPr>
          <w:lang w:val="it-IT"/>
        </w:rPr>
        <w:t>PosMeasurementPeriodicity</w:t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snapToGrid w:val="0"/>
          <w:lang w:val="it-IT"/>
        </w:rPr>
        <w:t>ProtocolIE-ID ::= 409</w:t>
      </w:r>
    </w:p>
    <w:p w14:paraId="7DBE3A07" w14:textId="77777777" w:rsidR="003A519C" w:rsidRDefault="00AC7BC0">
      <w:pPr>
        <w:pStyle w:val="PL"/>
      </w:pPr>
      <w:r>
        <w:t>id-TRPList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410</w:t>
      </w:r>
    </w:p>
    <w:p w14:paraId="05C52D23" w14:textId="77777777" w:rsidR="003A519C" w:rsidRDefault="00AC7BC0">
      <w:pPr>
        <w:pStyle w:val="PL"/>
      </w:pPr>
      <w:r>
        <w:t>id-RAN-MeasurementID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 ::= 411</w:t>
      </w:r>
    </w:p>
    <w:p w14:paraId="78613E4D" w14:textId="77777777" w:rsidR="003A519C" w:rsidRDefault="00AC7BC0">
      <w:pPr>
        <w:pStyle w:val="PL"/>
        <w:rPr>
          <w:snapToGrid w:val="0"/>
        </w:rPr>
      </w:pPr>
      <w:r>
        <w:t>id-LMF-UE-MeasurementID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412</w:t>
      </w:r>
    </w:p>
    <w:p w14:paraId="459FFEB7" w14:textId="77777777" w:rsidR="003A519C" w:rsidRDefault="00AC7BC0">
      <w:pPr>
        <w:pStyle w:val="PL"/>
      </w:pPr>
      <w:r>
        <w:t>id-RAN-UE-MeasurementID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 ::= 413</w:t>
      </w:r>
    </w:p>
    <w:p w14:paraId="25FB9E4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id-E-CID-MeasurementQuantities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ProtocolIE-ID ::= 414</w:t>
      </w:r>
    </w:p>
    <w:p w14:paraId="40F4D86C" w14:textId="77777777" w:rsidR="003A519C" w:rsidRDefault="00AC7BC0">
      <w:pPr>
        <w:pStyle w:val="PL"/>
        <w:tabs>
          <w:tab w:val="left" w:pos="11100"/>
        </w:tabs>
        <w:rPr>
          <w:snapToGrid w:val="0"/>
        </w:rPr>
      </w:pPr>
      <w:r w:rsidRPr="00024B4B">
        <w:t>id-E-CID-MeasurementQuantities-Item</w:t>
      </w:r>
      <w:r w:rsidRPr="00024B4B">
        <w:tab/>
      </w:r>
      <w:r w:rsidRPr="00024B4B">
        <w:tab/>
      </w:r>
      <w:r w:rsidRPr="00024B4B">
        <w:tab/>
      </w:r>
      <w:r w:rsidRPr="00024B4B">
        <w:tab/>
      </w:r>
      <w:r w:rsidRPr="00024B4B">
        <w:tab/>
      </w:r>
      <w:r>
        <w:rPr>
          <w:snapToGrid w:val="0"/>
          <w:lang w:eastAsia="zh-CN"/>
        </w:rPr>
        <w:t>ProtocolIE-ID ::= 415</w:t>
      </w:r>
    </w:p>
    <w:p w14:paraId="0C1F890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id-E-CID-MeasurementPeriodicity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ProtocolIE-ID ::= 416</w:t>
      </w:r>
    </w:p>
    <w:p w14:paraId="30D839DE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>id-E-CID-MeasurementResult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ProtocolIE-ID ::= 417</w:t>
      </w:r>
    </w:p>
    <w:p w14:paraId="7230C433" w14:textId="77777777" w:rsidR="003A519C" w:rsidRDefault="00AC7BC0">
      <w:pPr>
        <w:pStyle w:val="PL"/>
        <w:rPr>
          <w:snapToGrid w:val="0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Cell-Portion-ID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ProtocolIE-ID ::= 418</w:t>
      </w:r>
    </w:p>
    <w:p w14:paraId="53E3CE77" w14:textId="77777777" w:rsidR="003A519C" w:rsidRDefault="00AC7BC0">
      <w:pPr>
        <w:pStyle w:val="PL"/>
      </w:pPr>
      <w:r>
        <w:t>id-SFNInitialisationTime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 ::= 419</w:t>
      </w:r>
    </w:p>
    <w:p w14:paraId="65748179" w14:textId="77777777" w:rsidR="003A519C" w:rsidRDefault="00AC7BC0">
      <w:pPr>
        <w:pStyle w:val="PL"/>
      </w:pPr>
      <w:r>
        <w:t>id-SystemFrameNumber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 ::= 420</w:t>
      </w:r>
    </w:p>
    <w:p w14:paraId="4197DB6B" w14:textId="77777777" w:rsidR="003A519C" w:rsidRDefault="00AC7BC0">
      <w:pPr>
        <w:pStyle w:val="PL"/>
      </w:pPr>
      <w:r>
        <w:t>id-SlotNumber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 ::= 421</w:t>
      </w:r>
    </w:p>
    <w:p w14:paraId="79C97740" w14:textId="77777777" w:rsidR="003A519C" w:rsidRDefault="00AC7BC0">
      <w:pPr>
        <w:pStyle w:val="PL"/>
      </w:pPr>
      <w:r>
        <w:t>id-TRP-MeasurementRequestList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 ::= 422</w:t>
      </w:r>
    </w:p>
    <w:p w14:paraId="40F0DB38" w14:textId="77777777" w:rsidR="003A519C" w:rsidRDefault="00AC7BC0">
      <w:pPr>
        <w:pStyle w:val="PL"/>
      </w:pPr>
      <w:r>
        <w:t>id-MeasurementBeamInfoRequest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 ::= 423</w:t>
      </w:r>
    </w:p>
    <w:p w14:paraId="7316CEAE" w14:textId="77777777" w:rsidR="003A519C" w:rsidRPr="00024B4B" w:rsidRDefault="00AC7BC0">
      <w:pPr>
        <w:pStyle w:val="PL"/>
        <w:rPr>
          <w:lang w:val="pt-PT"/>
        </w:rPr>
      </w:pPr>
      <w:r w:rsidRPr="00024B4B">
        <w:rPr>
          <w:lang w:val="pt-PT"/>
        </w:rPr>
        <w:t>id-E-CID-ReportCharacteristics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  <w:t>ProtocolIE-ID ::= 424</w:t>
      </w:r>
    </w:p>
    <w:p w14:paraId="4D03D329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id-ConfiguredTACIndication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425</w:t>
      </w:r>
    </w:p>
    <w:p w14:paraId="26C89FBE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 w:eastAsia="zh-CN"/>
        </w:rPr>
        <w:t>id-</w:t>
      </w:r>
      <w:r w:rsidRPr="00024B4B">
        <w:rPr>
          <w:snapToGrid w:val="0"/>
          <w:lang w:val="pt-PT"/>
        </w:rPr>
        <w:t>Extended-GNB-CU-Name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426</w:t>
      </w:r>
    </w:p>
    <w:p w14:paraId="79A4F950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 w:eastAsia="zh-CN"/>
        </w:rPr>
        <w:t>id-</w:t>
      </w:r>
      <w:r w:rsidRPr="00024B4B">
        <w:rPr>
          <w:snapToGrid w:val="0"/>
          <w:lang w:val="pt-PT"/>
        </w:rPr>
        <w:t>Extended-GNB-DU-Name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427</w:t>
      </w:r>
    </w:p>
    <w:p w14:paraId="48FD623B" w14:textId="77777777" w:rsidR="003A519C" w:rsidRPr="00024B4B" w:rsidRDefault="00AC7BC0">
      <w:pPr>
        <w:pStyle w:val="PL"/>
        <w:snapToGrid w:val="0"/>
        <w:rPr>
          <w:snapToGrid w:val="0"/>
          <w:lang w:val="pt-PT"/>
        </w:rPr>
      </w:pPr>
      <w:r w:rsidRPr="00024B4B">
        <w:rPr>
          <w:snapToGrid w:val="0"/>
          <w:lang w:val="pt-PT"/>
        </w:rPr>
        <w:t>id-F1CTransferPath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428</w:t>
      </w:r>
    </w:p>
    <w:p w14:paraId="3BAE4820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id-SFN-Offset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429</w:t>
      </w:r>
    </w:p>
    <w:p w14:paraId="2811D389" w14:textId="77777777" w:rsidR="003A519C" w:rsidRPr="00024B4B" w:rsidRDefault="00AC7BC0">
      <w:pPr>
        <w:pStyle w:val="PL"/>
        <w:snapToGrid w:val="0"/>
        <w:rPr>
          <w:snapToGrid w:val="0"/>
          <w:lang w:val="pt-PT"/>
        </w:rPr>
      </w:pPr>
      <w:r w:rsidRPr="00024B4B">
        <w:rPr>
          <w:lang w:val="pt-PT"/>
        </w:rPr>
        <w:t>id-</w:t>
      </w:r>
      <w:r w:rsidRPr="00024B4B">
        <w:rPr>
          <w:rFonts w:eastAsia="Batang"/>
          <w:bCs/>
          <w:lang w:val="pt-PT"/>
        </w:rPr>
        <w:t>TransmissionStopIndicator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snapToGrid w:val="0"/>
          <w:lang w:val="pt-PT"/>
        </w:rPr>
        <w:t>ProtocolIE-ID ::= 430</w:t>
      </w:r>
    </w:p>
    <w:p w14:paraId="4EECF56D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id-SrsFrequency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431</w:t>
      </w:r>
    </w:p>
    <w:p w14:paraId="73903B73" w14:textId="77777777" w:rsidR="003A519C" w:rsidRPr="00024B4B" w:rsidRDefault="00AC7BC0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id-SCGIndicator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432</w:t>
      </w:r>
    </w:p>
    <w:p w14:paraId="7F459758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rFonts w:eastAsia="SimSun"/>
          <w:lang w:val="pt-PT"/>
        </w:rPr>
        <w:t>id-E</w:t>
      </w:r>
      <w:r w:rsidRPr="00024B4B">
        <w:rPr>
          <w:snapToGrid w:val="0"/>
          <w:lang w:val="pt-PT"/>
        </w:rPr>
        <w:t>stimatedArrivalProbability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433</w:t>
      </w:r>
    </w:p>
    <w:p w14:paraId="2BCC12D1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id-TRPType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434</w:t>
      </w:r>
    </w:p>
    <w:p w14:paraId="4EFA9B8A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rFonts w:eastAsia="DengXian"/>
          <w:snapToGrid w:val="0"/>
          <w:lang w:val="pt-PT"/>
        </w:rPr>
        <w:t>id-SRSSpatialRelationP</w:t>
      </w:r>
      <w:r w:rsidRPr="00024B4B">
        <w:rPr>
          <w:rFonts w:eastAsia="DengXian" w:hint="eastAsia"/>
          <w:snapToGrid w:val="0"/>
          <w:lang w:val="pt-PT" w:eastAsia="zh-CN"/>
        </w:rPr>
        <w:t>er</w:t>
      </w:r>
      <w:r w:rsidRPr="00024B4B">
        <w:rPr>
          <w:rFonts w:eastAsia="DengXian"/>
          <w:snapToGrid w:val="0"/>
          <w:lang w:val="pt-PT"/>
        </w:rPr>
        <w:t>SRSR</w:t>
      </w:r>
      <w:r w:rsidRPr="00024B4B">
        <w:rPr>
          <w:rFonts w:eastAsia="DengXian" w:hint="eastAsia"/>
          <w:snapToGrid w:val="0"/>
          <w:lang w:val="pt-PT" w:eastAsia="zh-CN"/>
        </w:rPr>
        <w:t>esource</w:t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SimSun"/>
          <w:snapToGrid w:val="0"/>
          <w:lang w:val="pt-PT"/>
        </w:rPr>
        <w:t xml:space="preserve">ProtocolIE-ID ::= </w:t>
      </w:r>
      <w:r w:rsidRPr="00024B4B">
        <w:rPr>
          <w:rFonts w:eastAsia="SimSun"/>
          <w:snapToGrid w:val="0"/>
          <w:lang w:val="pt-PT" w:eastAsia="zh-CN"/>
        </w:rPr>
        <w:t>435</w:t>
      </w:r>
    </w:p>
    <w:p w14:paraId="7F2DDF23" w14:textId="77777777" w:rsidR="003A519C" w:rsidRPr="00024B4B" w:rsidRDefault="00AC7BC0">
      <w:pPr>
        <w:pStyle w:val="PL"/>
        <w:rPr>
          <w:rFonts w:eastAsia="DengXian"/>
          <w:snapToGrid w:val="0"/>
          <w:lang w:val="pt-PT"/>
        </w:rPr>
      </w:pPr>
      <w:r w:rsidRPr="00024B4B">
        <w:rPr>
          <w:rFonts w:eastAsia="DengXian"/>
          <w:snapToGrid w:val="0"/>
          <w:lang w:val="pt-PT"/>
        </w:rPr>
        <w:t>id-PDCPTerminatingNodeDLTNLAddrInfo</w:t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  <w:t>ProtocolIE-ID ::= 436</w:t>
      </w:r>
    </w:p>
    <w:p w14:paraId="1DD63209" w14:textId="77777777" w:rsidR="003A519C" w:rsidRPr="00024B4B" w:rsidRDefault="00AC7BC0">
      <w:pPr>
        <w:pStyle w:val="PL"/>
        <w:rPr>
          <w:rFonts w:eastAsia="DengXian"/>
          <w:snapToGrid w:val="0"/>
          <w:lang w:val="pt-PT"/>
        </w:rPr>
      </w:pPr>
      <w:r w:rsidRPr="00024B4B">
        <w:rPr>
          <w:snapToGrid w:val="0"/>
          <w:lang w:val="pt-PT"/>
        </w:rPr>
        <w:t>id-ENBDLTNLAddress</w:t>
      </w:r>
      <w:r w:rsidRPr="00024B4B">
        <w:rPr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  <w:t>ProtocolIE-ID ::= 437</w:t>
      </w:r>
    </w:p>
    <w:p w14:paraId="3D4A4189" w14:textId="77777777" w:rsidR="003A519C" w:rsidRPr="00024B4B" w:rsidRDefault="00AC7BC0">
      <w:pPr>
        <w:pStyle w:val="PL"/>
        <w:rPr>
          <w:rFonts w:eastAsia="Malgun Gothic"/>
          <w:snapToGrid w:val="0"/>
          <w:lang w:val="pt-PT"/>
        </w:rPr>
      </w:pPr>
      <w:r w:rsidRPr="00024B4B">
        <w:rPr>
          <w:rFonts w:eastAsia="Malgun Gothic" w:hint="eastAsia"/>
          <w:snapToGrid w:val="0"/>
          <w:lang w:val="pt-PT"/>
        </w:rPr>
        <w:t>id-</w:t>
      </w:r>
      <w:r w:rsidRPr="00024B4B">
        <w:rPr>
          <w:snapToGrid w:val="0"/>
          <w:lang w:val="pt-PT"/>
        </w:rPr>
        <w:t>PosMeasurementPeriodicityExtended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 xml:space="preserve">ProtocolIE-ID ::= </w:t>
      </w:r>
      <w:r w:rsidRPr="00024B4B">
        <w:rPr>
          <w:rFonts w:eastAsia="SimSun"/>
          <w:snapToGrid w:val="0"/>
          <w:lang w:val="pt-PT" w:eastAsia="zh-CN"/>
        </w:rPr>
        <w:t>438</w:t>
      </w:r>
    </w:p>
    <w:p w14:paraId="64C0FC6F" w14:textId="77777777" w:rsidR="003A519C" w:rsidRPr="00024B4B" w:rsidRDefault="00AC7BC0">
      <w:pPr>
        <w:pStyle w:val="PL"/>
        <w:rPr>
          <w:rFonts w:eastAsia="DengXia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</w:t>
      </w:r>
      <w:r w:rsidRPr="00024B4B">
        <w:rPr>
          <w:lang w:val="pt-PT"/>
        </w:rPr>
        <w:t>PRS-Resource-ID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rFonts w:eastAsia="SimSun"/>
          <w:snapToGrid w:val="0"/>
          <w:lang w:val="pt-PT"/>
        </w:rPr>
        <w:t xml:space="preserve">ProtocolIE-ID ::= </w:t>
      </w:r>
      <w:r w:rsidRPr="00024B4B">
        <w:rPr>
          <w:rFonts w:eastAsia="SimSun"/>
          <w:snapToGrid w:val="0"/>
          <w:lang w:val="pt-PT" w:eastAsia="zh-CN"/>
        </w:rPr>
        <w:t>439</w:t>
      </w:r>
    </w:p>
    <w:p w14:paraId="5AA11C18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lang w:val="pt-PT"/>
        </w:rPr>
        <w:t>id-LocationMeasurementInformation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snapToGrid w:val="0"/>
          <w:lang w:val="pt-PT"/>
        </w:rPr>
        <w:t>ProtocolIE-ID ::= 440</w:t>
      </w:r>
    </w:p>
    <w:p w14:paraId="71BFA287" w14:textId="77777777" w:rsidR="003A519C" w:rsidRPr="00024B4B" w:rsidRDefault="00AC7BC0">
      <w:pPr>
        <w:pStyle w:val="PL"/>
        <w:rPr>
          <w:rFonts w:eastAsia="SimSun"/>
          <w:snapToGrid w:val="0"/>
          <w:lang w:val="pt-PT"/>
        </w:rPr>
      </w:pPr>
      <w:r w:rsidRPr="00024B4B">
        <w:rPr>
          <w:lang w:val="pt-PT"/>
        </w:rPr>
        <w:t>id-</w:t>
      </w:r>
      <w:r w:rsidRPr="00024B4B">
        <w:rPr>
          <w:rFonts w:eastAsia="SimSun"/>
          <w:lang w:val="pt-PT"/>
        </w:rPr>
        <w:t>SliceRadioResourceStatus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441</w:t>
      </w:r>
    </w:p>
    <w:p w14:paraId="5FCAFEC4" w14:textId="77777777" w:rsidR="003A519C" w:rsidRPr="00024B4B" w:rsidRDefault="00AC7BC0">
      <w:pPr>
        <w:pStyle w:val="PL"/>
        <w:rPr>
          <w:rFonts w:eastAsia="SimSun"/>
          <w:lang w:val="pt-PT"/>
        </w:rPr>
      </w:pPr>
      <w:r w:rsidRPr="00024B4B">
        <w:rPr>
          <w:lang w:val="pt-PT"/>
        </w:rPr>
        <w:t>id-</w:t>
      </w:r>
      <w:r w:rsidRPr="00024B4B">
        <w:rPr>
          <w:rFonts w:eastAsia="SimSun"/>
          <w:lang w:val="pt-PT"/>
        </w:rPr>
        <w:t>CompositeAvailableCapacity-SUL</w:t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  <w:t xml:space="preserve">ProtocolIE-ID ::= </w:t>
      </w:r>
      <w:r w:rsidRPr="00024B4B">
        <w:rPr>
          <w:rFonts w:eastAsia="SimSun"/>
          <w:snapToGrid w:val="0"/>
          <w:lang w:val="pt-PT"/>
        </w:rPr>
        <w:t>442</w:t>
      </w:r>
    </w:p>
    <w:p w14:paraId="099C8A6F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lang w:val="pt-PT"/>
        </w:rPr>
        <w:t>id-SuccessfulHOReportInformationList</w:t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  <w:t xml:space="preserve">ProtocolIE-ID ::= </w:t>
      </w:r>
      <w:r w:rsidRPr="00024B4B">
        <w:rPr>
          <w:rFonts w:eastAsia="SimSun"/>
          <w:snapToGrid w:val="0"/>
          <w:lang w:val="pt-PT"/>
        </w:rPr>
        <w:t>443</w:t>
      </w:r>
    </w:p>
    <w:p w14:paraId="55778702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id-NR-U-Channel-List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 xml:space="preserve">ProtocolIE-ID ::= </w:t>
      </w:r>
      <w:r w:rsidRPr="00024B4B">
        <w:rPr>
          <w:rFonts w:eastAsia="SimSun"/>
          <w:snapToGrid w:val="0"/>
          <w:lang w:val="pt-PT"/>
        </w:rPr>
        <w:t>444</w:t>
      </w:r>
    </w:p>
    <w:p w14:paraId="65834AE4" w14:textId="77777777" w:rsidR="003A519C" w:rsidRPr="00157872" w:rsidRDefault="00AC7BC0">
      <w:pPr>
        <w:pStyle w:val="PL"/>
        <w:rPr>
          <w:lang w:val="pt-PT"/>
          <w:rPrChange w:id="596" w:author="Ericsson (Rapporteur)" w:date="2025-04-25T16:11:00Z">
            <w:rPr/>
          </w:rPrChange>
        </w:rPr>
      </w:pPr>
      <w:r w:rsidRPr="00157872">
        <w:rPr>
          <w:lang w:val="pt-PT"/>
          <w:rPrChange w:id="597" w:author="Ericsson (Rapporteur)" w:date="2025-04-25T16:11:00Z">
            <w:rPr/>
          </w:rPrChange>
        </w:rPr>
        <w:t>id-NR-U</w:t>
      </w:r>
      <w:r w:rsidRPr="00157872">
        <w:rPr>
          <w:lang w:val="pt-PT"/>
          <w:rPrChange w:id="598" w:author="Ericsson (Rapporteur)" w:date="2025-04-25T16:11:00Z">
            <w:rPr/>
          </w:rPrChange>
        </w:rPr>
        <w:tab/>
      </w:r>
      <w:r w:rsidRPr="00157872">
        <w:rPr>
          <w:lang w:val="pt-PT"/>
          <w:rPrChange w:id="599" w:author="Ericsson (Rapporteur)" w:date="2025-04-25T16:11:00Z">
            <w:rPr/>
          </w:rPrChange>
        </w:rPr>
        <w:tab/>
      </w:r>
      <w:r w:rsidRPr="00157872">
        <w:rPr>
          <w:lang w:val="pt-PT"/>
          <w:rPrChange w:id="600" w:author="Ericsson (Rapporteur)" w:date="2025-04-25T16:11:00Z">
            <w:rPr/>
          </w:rPrChange>
        </w:rPr>
        <w:tab/>
      </w:r>
      <w:r w:rsidRPr="00157872">
        <w:rPr>
          <w:lang w:val="pt-PT"/>
          <w:rPrChange w:id="601" w:author="Ericsson (Rapporteur)" w:date="2025-04-25T16:11:00Z">
            <w:rPr/>
          </w:rPrChange>
        </w:rPr>
        <w:tab/>
      </w:r>
      <w:r w:rsidRPr="00157872">
        <w:rPr>
          <w:lang w:val="pt-PT"/>
          <w:rPrChange w:id="602" w:author="Ericsson (Rapporteur)" w:date="2025-04-25T16:11:00Z">
            <w:rPr/>
          </w:rPrChange>
        </w:rPr>
        <w:tab/>
      </w:r>
      <w:r w:rsidRPr="00157872">
        <w:rPr>
          <w:lang w:val="pt-PT"/>
          <w:rPrChange w:id="603" w:author="Ericsson (Rapporteur)" w:date="2025-04-25T16:11:00Z">
            <w:rPr/>
          </w:rPrChange>
        </w:rPr>
        <w:tab/>
      </w:r>
      <w:r w:rsidRPr="00157872">
        <w:rPr>
          <w:lang w:val="pt-PT"/>
          <w:rPrChange w:id="604" w:author="Ericsson (Rapporteur)" w:date="2025-04-25T16:11:00Z">
            <w:rPr/>
          </w:rPrChange>
        </w:rPr>
        <w:tab/>
      </w:r>
      <w:r w:rsidRPr="00157872">
        <w:rPr>
          <w:lang w:val="pt-PT"/>
          <w:rPrChange w:id="605" w:author="Ericsson (Rapporteur)" w:date="2025-04-25T16:11:00Z">
            <w:rPr/>
          </w:rPrChange>
        </w:rPr>
        <w:tab/>
      </w:r>
      <w:r w:rsidRPr="00157872">
        <w:rPr>
          <w:lang w:val="pt-PT"/>
          <w:rPrChange w:id="606" w:author="Ericsson (Rapporteur)" w:date="2025-04-25T16:11:00Z">
            <w:rPr/>
          </w:rPrChange>
        </w:rPr>
        <w:tab/>
      </w:r>
      <w:r w:rsidRPr="00157872">
        <w:rPr>
          <w:lang w:val="pt-PT"/>
          <w:rPrChange w:id="607" w:author="Ericsson (Rapporteur)" w:date="2025-04-25T16:11:00Z">
            <w:rPr/>
          </w:rPrChange>
        </w:rPr>
        <w:tab/>
      </w:r>
      <w:r w:rsidRPr="00157872">
        <w:rPr>
          <w:lang w:val="pt-PT"/>
          <w:rPrChange w:id="608" w:author="Ericsson (Rapporteur)" w:date="2025-04-25T16:11:00Z">
            <w:rPr/>
          </w:rPrChange>
        </w:rPr>
        <w:tab/>
      </w:r>
      <w:r w:rsidRPr="00157872">
        <w:rPr>
          <w:lang w:val="pt-PT"/>
          <w:rPrChange w:id="609" w:author="Ericsson (Rapporteur)" w:date="2025-04-25T16:11:00Z">
            <w:rPr/>
          </w:rPrChange>
        </w:rPr>
        <w:tab/>
        <w:t xml:space="preserve">ProtocolIE-ID ::= </w:t>
      </w:r>
      <w:r w:rsidRPr="00157872">
        <w:rPr>
          <w:rFonts w:eastAsia="SimSun"/>
          <w:lang w:val="pt-PT"/>
          <w:rPrChange w:id="610" w:author="Ericsson (Rapporteur)" w:date="2025-04-25T16:11:00Z">
            <w:rPr>
              <w:rFonts w:eastAsia="SimSun"/>
            </w:rPr>
          </w:rPrChange>
        </w:rPr>
        <w:t>445</w:t>
      </w:r>
    </w:p>
    <w:p w14:paraId="78DCEDA2" w14:textId="77777777" w:rsidR="003A519C" w:rsidRPr="00135D44" w:rsidRDefault="00AC7BC0">
      <w:pPr>
        <w:pStyle w:val="PL"/>
        <w:rPr>
          <w:snapToGrid w:val="0"/>
          <w:lang w:val="pt-PT"/>
        </w:rPr>
      </w:pPr>
      <w:r w:rsidRPr="00135D44">
        <w:rPr>
          <w:snapToGrid w:val="0"/>
          <w:lang w:val="pt-PT"/>
        </w:rPr>
        <w:t>id-Coverage-Modification-Notification</w:t>
      </w:r>
      <w:r w:rsidRPr="00135D44">
        <w:rPr>
          <w:snapToGrid w:val="0"/>
          <w:lang w:val="pt-PT"/>
        </w:rPr>
        <w:tab/>
      </w:r>
      <w:r w:rsidRPr="00135D44">
        <w:rPr>
          <w:snapToGrid w:val="0"/>
          <w:lang w:val="pt-PT"/>
        </w:rPr>
        <w:tab/>
      </w:r>
      <w:r w:rsidRPr="00135D44">
        <w:rPr>
          <w:snapToGrid w:val="0"/>
          <w:lang w:val="pt-PT"/>
        </w:rPr>
        <w:tab/>
      </w:r>
      <w:r w:rsidRPr="00135D44">
        <w:rPr>
          <w:snapToGrid w:val="0"/>
          <w:lang w:val="pt-PT"/>
        </w:rPr>
        <w:tab/>
        <w:t xml:space="preserve">ProtocolIE-ID ::= </w:t>
      </w:r>
      <w:r w:rsidRPr="00135D44">
        <w:rPr>
          <w:rFonts w:eastAsia="SimSun"/>
          <w:snapToGrid w:val="0"/>
          <w:lang w:val="pt-PT"/>
        </w:rPr>
        <w:t>446</w:t>
      </w:r>
    </w:p>
    <w:p w14:paraId="4E9553C4" w14:textId="77777777" w:rsidR="003A519C" w:rsidRPr="00135D44" w:rsidRDefault="00AC7BC0">
      <w:pPr>
        <w:pStyle w:val="PL"/>
        <w:rPr>
          <w:snapToGrid w:val="0"/>
          <w:lang w:val="pt-PT"/>
        </w:rPr>
      </w:pPr>
      <w:r w:rsidRPr="00135D44">
        <w:rPr>
          <w:snapToGrid w:val="0"/>
          <w:lang w:val="pt-PT"/>
        </w:rPr>
        <w:t>id-CCO-Assistance-Information</w:t>
      </w:r>
      <w:r w:rsidRPr="00135D44">
        <w:rPr>
          <w:snapToGrid w:val="0"/>
          <w:lang w:val="pt-PT"/>
        </w:rPr>
        <w:tab/>
      </w:r>
      <w:r w:rsidRPr="00135D44">
        <w:rPr>
          <w:snapToGrid w:val="0"/>
          <w:lang w:val="pt-PT"/>
        </w:rPr>
        <w:tab/>
      </w:r>
      <w:r w:rsidRPr="00135D44">
        <w:rPr>
          <w:snapToGrid w:val="0"/>
          <w:lang w:val="pt-PT"/>
        </w:rPr>
        <w:tab/>
      </w:r>
      <w:r w:rsidRPr="00135D44">
        <w:rPr>
          <w:snapToGrid w:val="0"/>
          <w:lang w:val="pt-PT"/>
        </w:rPr>
        <w:tab/>
      </w:r>
      <w:r w:rsidRPr="00135D44">
        <w:rPr>
          <w:snapToGrid w:val="0"/>
          <w:lang w:val="pt-PT"/>
        </w:rPr>
        <w:tab/>
      </w:r>
      <w:r w:rsidRPr="00135D44">
        <w:rPr>
          <w:snapToGrid w:val="0"/>
          <w:lang w:val="pt-PT"/>
        </w:rPr>
        <w:tab/>
        <w:t xml:space="preserve">ProtocolIE-ID ::= </w:t>
      </w:r>
      <w:r w:rsidRPr="00135D44">
        <w:rPr>
          <w:rFonts w:eastAsia="SimSun"/>
          <w:snapToGrid w:val="0"/>
          <w:lang w:val="pt-PT"/>
        </w:rPr>
        <w:t>447</w:t>
      </w:r>
    </w:p>
    <w:p w14:paraId="51BB600B" w14:textId="77777777" w:rsidR="003A519C" w:rsidRPr="0018722B" w:rsidRDefault="00AC7BC0">
      <w:pPr>
        <w:pStyle w:val="PL"/>
        <w:rPr>
          <w:snapToGrid w:val="0"/>
          <w:lang w:val="pt-PT"/>
        </w:rPr>
      </w:pPr>
      <w:r w:rsidRPr="0018722B">
        <w:rPr>
          <w:snapToGrid w:val="0"/>
          <w:lang w:val="pt-PT"/>
        </w:rPr>
        <w:t>id-ProtocolIE-ID-448-not-to-be-used</w:t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  <w:t xml:space="preserve">ProtocolIE-ID ::= </w:t>
      </w:r>
      <w:r w:rsidRPr="0018722B">
        <w:rPr>
          <w:rFonts w:eastAsia="SimSun"/>
          <w:snapToGrid w:val="0"/>
          <w:lang w:val="pt-PT"/>
        </w:rPr>
        <w:t>448</w:t>
      </w:r>
    </w:p>
    <w:p w14:paraId="1C6057AC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id-CellsForSON-List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 xml:space="preserve">ProtocolIE-ID ::= </w:t>
      </w:r>
      <w:r w:rsidRPr="00135D44">
        <w:rPr>
          <w:rFonts w:eastAsia="SimSun"/>
          <w:snapToGrid w:val="0"/>
          <w:lang w:val="fr-FR"/>
        </w:rPr>
        <w:t>449</w:t>
      </w:r>
    </w:p>
    <w:p w14:paraId="37101483" w14:textId="77777777" w:rsidR="003A519C" w:rsidRPr="00135D44" w:rsidRDefault="00AC7BC0">
      <w:pPr>
        <w:pStyle w:val="PL"/>
        <w:rPr>
          <w:rFonts w:eastAsia="SimSun"/>
          <w:snapToGrid w:val="0"/>
          <w:lang w:val="fr-FR"/>
        </w:rPr>
      </w:pPr>
      <w:r w:rsidRPr="00135D44">
        <w:rPr>
          <w:lang w:val="fr-FR"/>
        </w:rPr>
        <w:t>id-MIMOPRBusageInformation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 xml:space="preserve">ProtocolIE-ID ::= </w:t>
      </w:r>
      <w:r w:rsidRPr="00135D44">
        <w:rPr>
          <w:rFonts w:eastAsia="SimSun"/>
          <w:snapToGrid w:val="0"/>
          <w:lang w:val="fr-FR"/>
        </w:rPr>
        <w:t>450</w:t>
      </w:r>
    </w:p>
    <w:p w14:paraId="7EEFB3D0" w14:textId="77777777" w:rsidR="003A519C" w:rsidRPr="0018722B" w:rsidRDefault="00AC7BC0">
      <w:pPr>
        <w:pStyle w:val="PL"/>
        <w:rPr>
          <w:rFonts w:eastAsia="SimSun"/>
          <w:snapToGrid w:val="0"/>
          <w:lang w:val="fr-FR"/>
        </w:rPr>
      </w:pPr>
      <w:r w:rsidRPr="0018722B">
        <w:rPr>
          <w:rFonts w:eastAsia="SimSun"/>
          <w:snapToGrid w:val="0"/>
          <w:lang w:val="fr-FR"/>
        </w:rPr>
        <w:t>id-</w:t>
      </w:r>
      <w:r w:rsidRPr="0018722B">
        <w:rPr>
          <w:lang w:val="fr-FR"/>
        </w:rPr>
        <w:t>gNB-CU-</w:t>
      </w:r>
      <w:r w:rsidRPr="0018722B">
        <w:rPr>
          <w:rFonts w:eastAsia="SimSun"/>
          <w:lang w:val="fr-FR"/>
        </w:rPr>
        <w:t>MBS-</w:t>
      </w:r>
      <w:r w:rsidRPr="0018722B">
        <w:rPr>
          <w:lang w:val="fr-FR"/>
        </w:rPr>
        <w:t>F1AP-ID</w:t>
      </w:r>
      <w:r w:rsidRPr="0018722B">
        <w:rPr>
          <w:rFonts w:eastAsia="SimSun"/>
          <w:snapToGrid w:val="0"/>
          <w:lang w:val="fr-FR"/>
        </w:rPr>
        <w:tab/>
      </w:r>
      <w:r w:rsidRPr="0018722B">
        <w:rPr>
          <w:rFonts w:eastAsia="SimSun"/>
          <w:snapToGrid w:val="0"/>
          <w:lang w:val="fr-FR"/>
        </w:rPr>
        <w:tab/>
      </w:r>
      <w:r w:rsidRPr="0018722B">
        <w:rPr>
          <w:rFonts w:eastAsia="SimSun"/>
          <w:snapToGrid w:val="0"/>
          <w:lang w:val="fr-FR"/>
        </w:rPr>
        <w:tab/>
      </w:r>
      <w:r w:rsidRPr="0018722B">
        <w:rPr>
          <w:rFonts w:eastAsia="SimSun"/>
          <w:snapToGrid w:val="0"/>
          <w:lang w:val="fr-FR"/>
        </w:rPr>
        <w:tab/>
      </w:r>
      <w:r w:rsidRPr="0018722B">
        <w:rPr>
          <w:rFonts w:eastAsia="SimSun"/>
          <w:snapToGrid w:val="0"/>
          <w:lang w:val="fr-FR"/>
        </w:rPr>
        <w:tab/>
      </w:r>
      <w:r w:rsidRPr="0018722B">
        <w:rPr>
          <w:rFonts w:eastAsia="SimSun"/>
          <w:snapToGrid w:val="0"/>
          <w:lang w:val="fr-FR"/>
        </w:rPr>
        <w:tab/>
      </w:r>
      <w:r w:rsidRPr="0018722B">
        <w:rPr>
          <w:rFonts w:eastAsia="SimSun"/>
          <w:snapToGrid w:val="0"/>
          <w:lang w:val="fr-FR"/>
        </w:rPr>
        <w:tab/>
      </w:r>
      <w:r w:rsidRPr="0018722B">
        <w:rPr>
          <w:rFonts w:eastAsia="SimSun"/>
          <w:snapToGrid w:val="0"/>
          <w:lang w:val="fr-FR"/>
        </w:rPr>
        <w:tab/>
        <w:t>ProtocolIE-ID ::= 451</w:t>
      </w:r>
    </w:p>
    <w:p w14:paraId="4CD224AE" w14:textId="77777777" w:rsidR="003A519C" w:rsidRPr="00135D44" w:rsidRDefault="00AC7BC0">
      <w:pPr>
        <w:pStyle w:val="PL"/>
        <w:rPr>
          <w:rFonts w:eastAsia="SimSun"/>
          <w:snapToGrid w:val="0"/>
          <w:lang w:val="fr-FR"/>
        </w:rPr>
      </w:pPr>
      <w:r w:rsidRPr="00135D44">
        <w:rPr>
          <w:rFonts w:eastAsia="SimSun"/>
          <w:snapToGrid w:val="0"/>
          <w:lang w:val="fr-FR"/>
        </w:rPr>
        <w:t>id-</w:t>
      </w:r>
      <w:r w:rsidRPr="00135D44">
        <w:rPr>
          <w:lang w:val="fr-FR"/>
        </w:rPr>
        <w:t>gNB-DU-</w:t>
      </w:r>
      <w:r w:rsidRPr="00135D44">
        <w:rPr>
          <w:rFonts w:eastAsia="SimSun"/>
          <w:lang w:val="fr-FR"/>
        </w:rPr>
        <w:t>MBS-</w:t>
      </w:r>
      <w:r w:rsidRPr="00135D44">
        <w:rPr>
          <w:lang w:val="fr-FR"/>
        </w:rPr>
        <w:t>F1AP-ID</w:t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  <w:t>ProtocolIE-ID ::= 452</w:t>
      </w:r>
    </w:p>
    <w:p w14:paraId="34D5F344" w14:textId="77777777" w:rsidR="003A519C" w:rsidRDefault="00AC7BC0">
      <w:pPr>
        <w:pStyle w:val="PL"/>
      </w:pPr>
      <w:r>
        <w:t>id-ProtocolIE-ID-453-not-to-be-used</w:t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  <w:t>ProtocolIE-ID ::= 453</w:t>
      </w:r>
    </w:p>
    <w:p w14:paraId="0EE23932" w14:textId="77777777" w:rsidR="003A519C" w:rsidRDefault="00AC7BC0">
      <w:pPr>
        <w:pStyle w:val="PL"/>
        <w:rPr>
          <w:rFonts w:eastAsia="SimSun"/>
          <w:snapToGrid w:val="0"/>
          <w:lang w:val="it-IT"/>
        </w:rPr>
      </w:pPr>
      <w:r w:rsidRPr="00024B4B">
        <w:rPr>
          <w:lang w:val="it-IT"/>
        </w:rPr>
        <w:t>id-MBS-CUtoDURRCInformation</w:t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  <w:t>ProtocolIE-ID ::= 454</w:t>
      </w:r>
    </w:p>
    <w:p w14:paraId="17B8DD34" w14:textId="77777777" w:rsidR="003A519C" w:rsidRPr="00024B4B" w:rsidRDefault="00AC7BC0">
      <w:pPr>
        <w:pStyle w:val="PL"/>
        <w:rPr>
          <w:lang w:val="it-IT"/>
        </w:rPr>
      </w:pPr>
      <w:r w:rsidRPr="00024B4B">
        <w:rPr>
          <w:rFonts w:eastAsia="SimSun"/>
          <w:snapToGrid w:val="0"/>
          <w:lang w:val="it-IT"/>
        </w:rPr>
        <w:t>id-MBS</w:t>
      </w:r>
      <w:r w:rsidRPr="00024B4B">
        <w:rPr>
          <w:lang w:val="it-IT"/>
        </w:rPr>
        <w:t>-Session-ID</w:t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  <w:t>ProtocolIE-ID ::= 455</w:t>
      </w:r>
    </w:p>
    <w:p w14:paraId="2A0AC38C" w14:textId="77777777" w:rsidR="003A519C" w:rsidRPr="00024B4B" w:rsidRDefault="00AC7BC0">
      <w:pPr>
        <w:pStyle w:val="PL"/>
        <w:rPr>
          <w:lang w:val="it-IT"/>
        </w:rPr>
      </w:pPr>
      <w:r w:rsidRPr="00024B4B">
        <w:rPr>
          <w:lang w:val="it-IT"/>
        </w:rPr>
        <w:t>id-SNSSAI</w:t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  <w:t>ProtocolIE-ID ::= 456</w:t>
      </w:r>
    </w:p>
    <w:p w14:paraId="79FC996A" w14:textId="77777777" w:rsidR="003A519C" w:rsidRPr="00024B4B" w:rsidRDefault="00AC7BC0">
      <w:pPr>
        <w:pStyle w:val="PL"/>
        <w:rPr>
          <w:rFonts w:eastAsia="SimSun"/>
          <w:snapToGrid w:val="0"/>
        </w:rPr>
      </w:pPr>
      <w:r>
        <w:t>id-MBS-Broadcast-NeighbourCellList</w:t>
      </w:r>
      <w:r>
        <w:tab/>
      </w:r>
      <w:r>
        <w:tab/>
      </w:r>
      <w:r>
        <w:tab/>
      </w:r>
      <w:r>
        <w:tab/>
      </w:r>
      <w:r>
        <w:tab/>
      </w:r>
      <w:r w:rsidRPr="00024B4B">
        <w:rPr>
          <w:rFonts w:eastAsia="SimSun"/>
          <w:snapToGrid w:val="0"/>
        </w:rPr>
        <w:t>ProtocolIE-ID ::= 457</w:t>
      </w:r>
    </w:p>
    <w:p w14:paraId="6A966341" w14:textId="77777777" w:rsidR="003A519C" w:rsidRDefault="00AC7BC0">
      <w:pPr>
        <w:pStyle w:val="PL"/>
        <w:rPr>
          <w:rFonts w:eastAsia="SimSun"/>
          <w:snapToGrid w:val="0"/>
        </w:rPr>
      </w:pPr>
      <w:r>
        <w:t>id-BroadcastMRBs</w:t>
      </w:r>
      <w:r>
        <w:rPr>
          <w:rFonts w:eastAsia="SimSun"/>
          <w:snapToGrid w:val="0"/>
        </w:rPr>
        <w:t>-FailedToBeModified-List</w:t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  <w:t>ProtocolIE-ID ::= 458</w:t>
      </w:r>
    </w:p>
    <w:p w14:paraId="266A963F" w14:textId="77777777" w:rsidR="003A519C" w:rsidRDefault="00AC7BC0">
      <w:pPr>
        <w:pStyle w:val="PL"/>
        <w:rPr>
          <w:rFonts w:eastAsia="SimSun"/>
          <w:snapToGrid w:val="0"/>
        </w:rPr>
      </w:pPr>
      <w:r>
        <w:t>id-BroadcastMRBs</w:t>
      </w:r>
      <w:r>
        <w:rPr>
          <w:rFonts w:eastAsia="SimSun"/>
          <w:snapToGrid w:val="0"/>
        </w:rPr>
        <w:t>-FailedToBeModified-Item</w:t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  <w:t>ProtocolIE-ID ::= 459</w:t>
      </w:r>
    </w:p>
    <w:p w14:paraId="6212BC5C" w14:textId="77777777" w:rsidR="003A519C" w:rsidRDefault="00AC7BC0">
      <w:pPr>
        <w:pStyle w:val="PL"/>
        <w:rPr>
          <w:rFonts w:eastAsia="SimSun"/>
          <w:snapToGrid w:val="0"/>
        </w:rPr>
      </w:pPr>
      <w:r>
        <w:t>id-BroadcastMRBs</w:t>
      </w:r>
      <w:r>
        <w:rPr>
          <w:rFonts w:eastAsia="SimSun"/>
          <w:snapToGrid w:val="0"/>
        </w:rPr>
        <w:t>-FailedToBeSetup-List</w:t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  <w:t>ProtocolIE-ID ::= 460</w:t>
      </w:r>
    </w:p>
    <w:p w14:paraId="03D10E96" w14:textId="77777777" w:rsidR="003A519C" w:rsidRDefault="00AC7BC0">
      <w:pPr>
        <w:pStyle w:val="PL"/>
        <w:rPr>
          <w:rFonts w:eastAsia="SimSun"/>
          <w:snapToGrid w:val="0"/>
        </w:rPr>
      </w:pPr>
      <w:r>
        <w:t>id-BroadcastMRBs</w:t>
      </w:r>
      <w:r>
        <w:rPr>
          <w:rFonts w:eastAsia="SimSun"/>
          <w:snapToGrid w:val="0"/>
        </w:rPr>
        <w:t>-FailedToBeSetup-Item</w:t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  <w:t>ProtocolIE-ID ::= 461</w:t>
      </w:r>
    </w:p>
    <w:p w14:paraId="062938F5" w14:textId="77777777" w:rsidR="003A519C" w:rsidRDefault="00AC7BC0">
      <w:pPr>
        <w:pStyle w:val="PL"/>
        <w:rPr>
          <w:rFonts w:eastAsia="SimSun"/>
          <w:snapToGrid w:val="0"/>
        </w:rPr>
      </w:pPr>
      <w:r>
        <w:t>id-BroadcastMRBs</w:t>
      </w:r>
      <w:r>
        <w:rPr>
          <w:rFonts w:eastAsia="SimSun"/>
          <w:snapToGrid w:val="0"/>
        </w:rPr>
        <w:t>-FailedToBeSetupMod-List</w:t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  <w:t>ProtocolIE-ID ::= 462</w:t>
      </w:r>
    </w:p>
    <w:p w14:paraId="767AC5C6" w14:textId="77777777" w:rsidR="003A519C" w:rsidRDefault="00AC7BC0">
      <w:pPr>
        <w:pStyle w:val="PL"/>
        <w:rPr>
          <w:rFonts w:eastAsia="SimSun"/>
          <w:snapToGrid w:val="0"/>
        </w:rPr>
      </w:pPr>
      <w:r>
        <w:t>id-BroadcastMRBs</w:t>
      </w:r>
      <w:r>
        <w:rPr>
          <w:rFonts w:eastAsia="SimSun"/>
          <w:snapToGrid w:val="0"/>
        </w:rPr>
        <w:t>-FailedToBeSetupMod-Item</w:t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  <w:t>ProtocolIE-ID ::= 463</w:t>
      </w:r>
    </w:p>
    <w:p w14:paraId="5F0234AA" w14:textId="77777777" w:rsidR="003A519C" w:rsidRDefault="00AC7BC0">
      <w:pPr>
        <w:pStyle w:val="PL"/>
        <w:rPr>
          <w:rFonts w:eastAsia="SimSun"/>
          <w:snapToGrid w:val="0"/>
        </w:rPr>
      </w:pPr>
      <w:r>
        <w:t>id-BroadcastMRBs</w:t>
      </w:r>
      <w:r>
        <w:rPr>
          <w:rFonts w:eastAsia="SimSun"/>
          <w:snapToGrid w:val="0"/>
        </w:rPr>
        <w:t>-Modified-List</w:t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  <w:t>ProtocolIE-ID ::= 464</w:t>
      </w:r>
    </w:p>
    <w:p w14:paraId="72AB41C9" w14:textId="77777777" w:rsidR="003A519C" w:rsidRDefault="00AC7BC0">
      <w:pPr>
        <w:pStyle w:val="PL"/>
        <w:rPr>
          <w:rFonts w:eastAsia="SimSun"/>
          <w:snapToGrid w:val="0"/>
        </w:rPr>
      </w:pPr>
      <w:r>
        <w:t>id-BroadcastMRBs</w:t>
      </w:r>
      <w:r>
        <w:rPr>
          <w:rFonts w:eastAsia="SimSun"/>
          <w:snapToGrid w:val="0"/>
        </w:rPr>
        <w:t>-Modified-Item</w:t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  <w:t>ProtocolIE-ID ::= 465</w:t>
      </w:r>
    </w:p>
    <w:p w14:paraId="2F07A8AB" w14:textId="77777777" w:rsidR="003A519C" w:rsidRDefault="00AC7BC0">
      <w:pPr>
        <w:pStyle w:val="PL"/>
        <w:rPr>
          <w:rFonts w:eastAsia="SimSun"/>
          <w:snapToGrid w:val="0"/>
        </w:rPr>
      </w:pPr>
      <w:r>
        <w:t>id-BroadcastMRBs</w:t>
      </w:r>
      <w:r>
        <w:rPr>
          <w:rFonts w:eastAsia="SimSun"/>
          <w:snapToGrid w:val="0"/>
        </w:rPr>
        <w:t>-Setup-List</w:t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  <w:t>ProtocolIE-ID ::= 466</w:t>
      </w:r>
    </w:p>
    <w:p w14:paraId="53DE6A48" w14:textId="77777777" w:rsidR="003A519C" w:rsidRDefault="00AC7BC0">
      <w:pPr>
        <w:pStyle w:val="PL"/>
        <w:rPr>
          <w:rFonts w:eastAsia="SimSun"/>
          <w:snapToGrid w:val="0"/>
        </w:rPr>
      </w:pPr>
      <w:r>
        <w:t>id-BroadcastMRBs</w:t>
      </w:r>
      <w:r>
        <w:rPr>
          <w:rFonts w:eastAsia="SimSun"/>
          <w:snapToGrid w:val="0"/>
        </w:rPr>
        <w:t>-Setup-Item</w:t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  <w:t>ProtocolIE-ID ::= 467</w:t>
      </w:r>
    </w:p>
    <w:p w14:paraId="16A034E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r>
        <w:t>BroadcastMRBs</w:t>
      </w:r>
      <w:r>
        <w:rPr>
          <w:rFonts w:eastAsia="SimSun"/>
          <w:snapToGrid w:val="0"/>
        </w:rPr>
        <w:t>-SetupMod-List</w:t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  <w:t>ProtocolIE-ID ::= 468</w:t>
      </w:r>
    </w:p>
    <w:p w14:paraId="1B1A7F93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r>
        <w:t>BroadcastMRBs</w:t>
      </w:r>
      <w:r>
        <w:rPr>
          <w:rFonts w:eastAsia="SimSun"/>
          <w:snapToGrid w:val="0"/>
        </w:rPr>
        <w:t>-SetupMod-Item</w:t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  <w:t>ProtocolIE-ID ::= 469</w:t>
      </w:r>
    </w:p>
    <w:p w14:paraId="629CF55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r>
        <w:t>BroadcastMRBs</w:t>
      </w:r>
      <w:r>
        <w:rPr>
          <w:rFonts w:eastAsia="SimSun"/>
          <w:snapToGrid w:val="0"/>
        </w:rPr>
        <w:t>-ToBeModified-List</w:t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  <w:t>ProtocolIE-ID ::= 470</w:t>
      </w:r>
    </w:p>
    <w:p w14:paraId="3A7C89E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r>
        <w:t>BroadcastMRBs</w:t>
      </w:r>
      <w:r>
        <w:rPr>
          <w:rFonts w:eastAsia="SimSun"/>
          <w:snapToGrid w:val="0"/>
        </w:rPr>
        <w:t>-ToBeModified-Item</w:t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  <w:t>ProtocolIE-ID ::= 471</w:t>
      </w:r>
    </w:p>
    <w:p w14:paraId="56C4574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r>
        <w:t>BroadcastMRBs</w:t>
      </w:r>
      <w:r>
        <w:rPr>
          <w:rFonts w:eastAsia="SimSun"/>
          <w:snapToGrid w:val="0"/>
        </w:rPr>
        <w:t>-ToBeReleased-List</w:t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  <w:t>ProtocolIE-ID ::= 472</w:t>
      </w:r>
    </w:p>
    <w:p w14:paraId="4556687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r>
        <w:t>BroadcastMRBs</w:t>
      </w:r>
      <w:r>
        <w:rPr>
          <w:rFonts w:eastAsia="SimSun"/>
          <w:snapToGrid w:val="0"/>
        </w:rPr>
        <w:t>-ToBeReleased-Item</w:t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  <w:t>ProtocolIE-ID ::= 473</w:t>
      </w:r>
    </w:p>
    <w:p w14:paraId="1EF24CE3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r>
        <w:t>BroadcastMRBs</w:t>
      </w:r>
      <w:r>
        <w:rPr>
          <w:rFonts w:eastAsia="SimSun"/>
          <w:snapToGrid w:val="0"/>
        </w:rPr>
        <w:t>-ToBeSetup-List</w:t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  <w:t>ProtocolIE-ID ::= 474</w:t>
      </w:r>
    </w:p>
    <w:p w14:paraId="507C680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r>
        <w:t>BroadcastMRBs</w:t>
      </w:r>
      <w:r>
        <w:rPr>
          <w:rFonts w:eastAsia="SimSun"/>
          <w:snapToGrid w:val="0"/>
        </w:rPr>
        <w:t>-ToBeSetup-Item</w:t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  <w:t>ProtocolIE-ID ::= 475</w:t>
      </w:r>
    </w:p>
    <w:p w14:paraId="4FAF7390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r>
        <w:t>BroadcastMRBs</w:t>
      </w:r>
      <w:r>
        <w:rPr>
          <w:rFonts w:eastAsia="SimSun"/>
          <w:snapToGrid w:val="0"/>
        </w:rPr>
        <w:t>-ToBeSetupMod-List</w:t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  <w:t>ProtocolIE-ID ::= 476</w:t>
      </w:r>
    </w:p>
    <w:p w14:paraId="18F13CCC" w14:textId="77777777" w:rsidR="003A519C" w:rsidRDefault="00AC7BC0">
      <w:pPr>
        <w:pStyle w:val="PL"/>
      </w:pPr>
      <w:r>
        <w:t>id-BroadcastMRBs-ToBeSetupMod-Item</w:t>
      </w:r>
      <w:r>
        <w:tab/>
      </w:r>
      <w:r>
        <w:tab/>
      </w:r>
      <w:r>
        <w:tab/>
      </w:r>
      <w:r>
        <w:tab/>
      </w:r>
      <w:r>
        <w:tab/>
        <w:t xml:space="preserve">ProtocolIE-ID ::= </w:t>
      </w:r>
      <w:r w:rsidRPr="00024B4B">
        <w:rPr>
          <w:rFonts w:eastAsia="SimSun"/>
          <w:snapToGrid w:val="0"/>
        </w:rPr>
        <w:t>477</w:t>
      </w:r>
    </w:p>
    <w:p w14:paraId="79B61DA5" w14:textId="77777777" w:rsidR="003A519C" w:rsidRDefault="00AC7BC0">
      <w:pPr>
        <w:pStyle w:val="PL"/>
      </w:pPr>
      <w:r>
        <w:rPr>
          <w:rFonts w:hint="eastAsia"/>
        </w:rPr>
        <w:t>id-Supported-MBS-FSA-ID-List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ProtocolIE-ID ::= </w:t>
      </w:r>
      <w:r w:rsidRPr="00024B4B">
        <w:rPr>
          <w:rFonts w:eastAsia="SimSun"/>
          <w:snapToGrid w:val="0"/>
        </w:rPr>
        <w:t>478</w:t>
      </w:r>
    </w:p>
    <w:p w14:paraId="5A9C4457" w14:textId="77777777" w:rsidR="003A519C" w:rsidRDefault="00AC7BC0">
      <w:pPr>
        <w:pStyle w:val="PL"/>
      </w:pPr>
      <w:r>
        <w:t xml:space="preserve">id-UEIdentity-List-For-Paging-List </w:t>
      </w:r>
      <w:r>
        <w:tab/>
      </w:r>
      <w:r>
        <w:tab/>
      </w:r>
      <w:r>
        <w:tab/>
      </w:r>
      <w:r>
        <w:tab/>
      </w:r>
      <w:r>
        <w:tab/>
        <w:t xml:space="preserve">ProtocolIE-ID ::= </w:t>
      </w:r>
      <w:r w:rsidRPr="00024B4B">
        <w:rPr>
          <w:rFonts w:eastAsia="SimSun"/>
          <w:snapToGrid w:val="0"/>
        </w:rPr>
        <w:t>479</w:t>
      </w:r>
    </w:p>
    <w:p w14:paraId="37F6B21F" w14:textId="77777777" w:rsidR="003A519C" w:rsidRDefault="00AC7BC0">
      <w:pPr>
        <w:pStyle w:val="PL"/>
      </w:pPr>
      <w:r>
        <w:t xml:space="preserve">id-UEIdentity-List-For-Paging-Item </w:t>
      </w:r>
      <w:r>
        <w:tab/>
      </w:r>
      <w:r>
        <w:tab/>
      </w:r>
      <w:r>
        <w:tab/>
      </w:r>
      <w:r>
        <w:tab/>
      </w:r>
      <w:r>
        <w:tab/>
        <w:t xml:space="preserve">ProtocolIE-ID ::= </w:t>
      </w:r>
      <w:r w:rsidRPr="00024B4B">
        <w:rPr>
          <w:rFonts w:eastAsia="SimSun"/>
          <w:snapToGrid w:val="0"/>
        </w:rPr>
        <w:t>480</w:t>
      </w:r>
    </w:p>
    <w:p w14:paraId="0E1C140D" w14:textId="77777777" w:rsidR="003A519C" w:rsidRPr="0018722B" w:rsidRDefault="00AC7BC0">
      <w:pPr>
        <w:pStyle w:val="PL"/>
        <w:rPr>
          <w:lang w:val="it-IT"/>
        </w:rPr>
      </w:pPr>
      <w:r w:rsidRPr="0018722B">
        <w:rPr>
          <w:lang w:val="it-IT"/>
        </w:rPr>
        <w:t>id-MBS-ServiceArea</w:t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  <w:t>ProtocolIE-ID ::= 481</w:t>
      </w:r>
    </w:p>
    <w:p w14:paraId="6639E075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</w:rPr>
        <w:t>id-Multicast</w:t>
      </w:r>
      <w:r>
        <w:t>MRBs</w:t>
      </w:r>
      <w:r>
        <w:rPr>
          <w:rFonts w:eastAsia="SimSun"/>
          <w:snapToGrid w:val="0"/>
        </w:rPr>
        <w:t>-FailedToBeModified-List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t>ProtocolIE-ID ::= 482</w:t>
      </w:r>
    </w:p>
    <w:p w14:paraId="5564C903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</w:rPr>
        <w:t>id-Multicast</w:t>
      </w:r>
      <w:r>
        <w:t>MRBs</w:t>
      </w:r>
      <w:r>
        <w:rPr>
          <w:rFonts w:eastAsia="SimSun"/>
          <w:snapToGrid w:val="0"/>
        </w:rPr>
        <w:t>-FailedToBeModified-Item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t>ProtocolIE-ID ::= 483</w:t>
      </w:r>
    </w:p>
    <w:p w14:paraId="16805022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</w:rPr>
        <w:t>id-Multicast</w:t>
      </w:r>
      <w:r>
        <w:t>MRBs</w:t>
      </w:r>
      <w:r>
        <w:rPr>
          <w:rFonts w:eastAsia="SimSun"/>
          <w:snapToGrid w:val="0"/>
        </w:rPr>
        <w:t>-FailedToBeSetup-List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t>ProtocolIE-ID ::= 484</w:t>
      </w:r>
    </w:p>
    <w:p w14:paraId="538EEC3C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</w:rPr>
        <w:t>id-Multicast</w:t>
      </w:r>
      <w:r>
        <w:t>MRBs</w:t>
      </w:r>
      <w:r>
        <w:rPr>
          <w:rFonts w:eastAsia="SimSun"/>
          <w:snapToGrid w:val="0"/>
        </w:rPr>
        <w:t>-FailedToBeSetup-Item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t>ProtocolIE-ID ::= 485</w:t>
      </w:r>
    </w:p>
    <w:p w14:paraId="2D09A95E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</w:rPr>
        <w:t>id-Multicast</w:t>
      </w:r>
      <w:r>
        <w:t>MRBs</w:t>
      </w:r>
      <w:r>
        <w:rPr>
          <w:rFonts w:eastAsia="SimSun"/>
          <w:snapToGrid w:val="0"/>
        </w:rPr>
        <w:t>-FailedToBeSetupMod-List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t>ProtocolIE-ID ::= 486</w:t>
      </w:r>
    </w:p>
    <w:p w14:paraId="66B34061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</w:rPr>
        <w:t>id-Multicast</w:t>
      </w:r>
      <w:r>
        <w:t>MRBs</w:t>
      </w:r>
      <w:r>
        <w:rPr>
          <w:rFonts w:eastAsia="SimSun"/>
          <w:snapToGrid w:val="0"/>
        </w:rPr>
        <w:t>-FailedToBeSetupMod-Item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t>ProtocolIE-ID ::= 487</w:t>
      </w:r>
    </w:p>
    <w:p w14:paraId="05B9C327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</w:rPr>
        <w:t>id-Multicast</w:t>
      </w:r>
      <w:r>
        <w:t>MRBs</w:t>
      </w:r>
      <w:r>
        <w:rPr>
          <w:rFonts w:eastAsia="SimSun"/>
          <w:snapToGrid w:val="0"/>
        </w:rPr>
        <w:t>-Modified-List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t>ProtocolIE-ID ::= 488</w:t>
      </w:r>
    </w:p>
    <w:p w14:paraId="42805096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</w:rPr>
        <w:t>id-Multicast</w:t>
      </w:r>
      <w:r>
        <w:t>MRBs</w:t>
      </w:r>
      <w:r>
        <w:rPr>
          <w:rFonts w:eastAsia="SimSun"/>
          <w:snapToGrid w:val="0"/>
        </w:rPr>
        <w:t>-Modified-Item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t>ProtocolIE-ID ::= 489</w:t>
      </w:r>
    </w:p>
    <w:p w14:paraId="4FA064C8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</w:rPr>
        <w:t>id-Multicast</w:t>
      </w:r>
      <w:r>
        <w:t>MRBs</w:t>
      </w:r>
      <w:r>
        <w:rPr>
          <w:rFonts w:eastAsia="SimSun"/>
          <w:snapToGrid w:val="0"/>
        </w:rPr>
        <w:t>-Setup-List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t>ProtocolIE-ID ::= 490</w:t>
      </w:r>
    </w:p>
    <w:p w14:paraId="574721C6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id-Multicast</w:t>
      </w:r>
      <w:r w:rsidRPr="00024B4B">
        <w:rPr>
          <w:lang w:val="pt-PT"/>
        </w:rPr>
        <w:t>MRBs</w:t>
      </w:r>
      <w:r w:rsidRPr="00024B4B">
        <w:rPr>
          <w:rFonts w:eastAsia="SimSun"/>
          <w:snapToGrid w:val="0"/>
          <w:lang w:val="pt-PT"/>
        </w:rPr>
        <w:t>-Setup-Item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lang w:val="pt-PT"/>
        </w:rPr>
        <w:t>ProtocolIE-ID ::= 491</w:t>
      </w:r>
    </w:p>
    <w:p w14:paraId="5EE78FF4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id-Multicast</w:t>
      </w:r>
      <w:r w:rsidRPr="00024B4B">
        <w:rPr>
          <w:lang w:val="pt-PT"/>
        </w:rPr>
        <w:t>MRBs</w:t>
      </w:r>
      <w:r w:rsidRPr="00024B4B">
        <w:rPr>
          <w:rFonts w:eastAsia="SimSun"/>
          <w:snapToGrid w:val="0"/>
          <w:lang w:val="pt-PT"/>
        </w:rPr>
        <w:t>-SetupMod-List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lang w:val="pt-PT"/>
        </w:rPr>
        <w:t>ProtocolIE-ID ::= 492</w:t>
      </w:r>
    </w:p>
    <w:p w14:paraId="748A7A79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id-Multicast</w:t>
      </w:r>
      <w:r w:rsidRPr="00024B4B">
        <w:rPr>
          <w:lang w:val="pt-PT"/>
        </w:rPr>
        <w:t>MRBs</w:t>
      </w:r>
      <w:r w:rsidRPr="00024B4B">
        <w:rPr>
          <w:rFonts w:eastAsia="SimSun"/>
          <w:snapToGrid w:val="0"/>
          <w:lang w:val="pt-PT"/>
        </w:rPr>
        <w:t>-SetupMod-Item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lang w:val="pt-PT"/>
        </w:rPr>
        <w:t>ProtocolIE-ID ::= 493</w:t>
      </w:r>
    </w:p>
    <w:p w14:paraId="7F89774E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id-Multicast</w:t>
      </w:r>
      <w:r w:rsidRPr="00024B4B">
        <w:rPr>
          <w:lang w:val="pt-PT"/>
        </w:rPr>
        <w:t>MRBs</w:t>
      </w:r>
      <w:r w:rsidRPr="00024B4B">
        <w:rPr>
          <w:rFonts w:eastAsia="SimSun"/>
          <w:snapToGrid w:val="0"/>
          <w:lang w:val="pt-PT"/>
        </w:rPr>
        <w:t>-ToBeModified-List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lang w:val="pt-PT"/>
        </w:rPr>
        <w:t>ProtocolIE-ID ::= 494</w:t>
      </w:r>
    </w:p>
    <w:p w14:paraId="57B2D535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id-Multicast</w:t>
      </w:r>
      <w:r w:rsidRPr="00024B4B">
        <w:rPr>
          <w:lang w:val="pt-PT"/>
        </w:rPr>
        <w:t>MRBs</w:t>
      </w:r>
      <w:r w:rsidRPr="00024B4B">
        <w:rPr>
          <w:rFonts w:eastAsia="SimSun"/>
          <w:snapToGrid w:val="0"/>
          <w:lang w:val="pt-PT"/>
        </w:rPr>
        <w:t>-ToBeModified-Item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lang w:val="pt-PT"/>
        </w:rPr>
        <w:t>ProtocolIE-ID ::= 495</w:t>
      </w:r>
    </w:p>
    <w:p w14:paraId="02AA456C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id-Multicast</w:t>
      </w:r>
      <w:r w:rsidRPr="00024B4B">
        <w:rPr>
          <w:lang w:val="pt-PT"/>
        </w:rPr>
        <w:t>MRBs</w:t>
      </w:r>
      <w:r w:rsidRPr="00024B4B">
        <w:rPr>
          <w:rFonts w:eastAsia="SimSun"/>
          <w:snapToGrid w:val="0"/>
          <w:lang w:val="pt-PT"/>
        </w:rPr>
        <w:t>-ToBeReleased-List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lang w:val="pt-PT"/>
        </w:rPr>
        <w:t>ProtocolIE-ID ::= 496</w:t>
      </w:r>
    </w:p>
    <w:p w14:paraId="5935FAAD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</w:rPr>
        <w:t>id-Multicast</w:t>
      </w:r>
      <w:r>
        <w:t>MRBs</w:t>
      </w:r>
      <w:r>
        <w:rPr>
          <w:rFonts w:eastAsia="SimSun"/>
          <w:snapToGrid w:val="0"/>
        </w:rPr>
        <w:t>-ToBeReleased-Item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t>ProtocolIE-ID ::= 497</w:t>
      </w:r>
    </w:p>
    <w:p w14:paraId="06DEB2C5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</w:rPr>
        <w:t>id-Multicast</w:t>
      </w:r>
      <w:r>
        <w:t>MRBs</w:t>
      </w:r>
      <w:r>
        <w:rPr>
          <w:rFonts w:eastAsia="SimSun"/>
          <w:snapToGrid w:val="0"/>
        </w:rPr>
        <w:t>-ToBeSetup-List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t>ProtocolIE-ID ::= 498</w:t>
      </w:r>
    </w:p>
    <w:p w14:paraId="287CD39C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id-MulticastMRBs-ToBeSetup-Item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499</w:t>
      </w:r>
    </w:p>
    <w:p w14:paraId="57CEC94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id-MulticastMRBs-ToBeSetupMod-List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500</w:t>
      </w:r>
    </w:p>
    <w:p w14:paraId="330DBA0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id-MulticastMRBs-ToBeSetupMod-Item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501</w:t>
      </w:r>
    </w:p>
    <w:p w14:paraId="30A6B90C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id-MBSMulticastF1UContextDescriptor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502</w:t>
      </w:r>
    </w:p>
    <w:p w14:paraId="0715C9AB" w14:textId="77777777" w:rsidR="003A519C" w:rsidRDefault="00AC7BC0">
      <w:pPr>
        <w:pStyle w:val="PL"/>
      </w:pPr>
      <w:r>
        <w:t>id-MulticastF1UContext-ToBeSetup-List</w:t>
      </w:r>
      <w:r>
        <w:tab/>
      </w:r>
      <w:r>
        <w:tab/>
      </w:r>
      <w:r>
        <w:tab/>
      </w:r>
      <w:r>
        <w:tab/>
        <w:t>ProtocolIE-ID ::= 503</w:t>
      </w:r>
    </w:p>
    <w:p w14:paraId="69E66376" w14:textId="77777777" w:rsidR="003A519C" w:rsidRPr="00024B4B" w:rsidRDefault="00AC7BC0">
      <w:pPr>
        <w:pStyle w:val="PL"/>
        <w:rPr>
          <w:rFonts w:eastAsia="SimSun"/>
          <w:lang w:val="pt-PT"/>
        </w:rPr>
      </w:pPr>
      <w:r w:rsidRPr="00024B4B">
        <w:rPr>
          <w:rFonts w:eastAsia="SimSun"/>
          <w:lang w:val="pt-PT"/>
        </w:rPr>
        <w:t>id-</w:t>
      </w:r>
      <w:r w:rsidRPr="00024B4B">
        <w:rPr>
          <w:lang w:val="pt-PT"/>
        </w:rPr>
        <w:t>MulticastF1UContext-ToBeSetup</w:t>
      </w:r>
      <w:r w:rsidRPr="00024B4B">
        <w:rPr>
          <w:rFonts w:eastAsia="SimSun"/>
          <w:lang w:val="pt-PT"/>
        </w:rPr>
        <w:t>-Item</w:t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</w:r>
      <w:r w:rsidRPr="00024B4B">
        <w:rPr>
          <w:lang w:val="pt-PT"/>
        </w:rPr>
        <w:t>ProtocolIE-ID ::= 504</w:t>
      </w:r>
    </w:p>
    <w:p w14:paraId="46828480" w14:textId="77777777" w:rsidR="003A519C" w:rsidRPr="00024B4B" w:rsidRDefault="00AC7BC0">
      <w:pPr>
        <w:pStyle w:val="PL"/>
        <w:rPr>
          <w:lang w:val="pt-PT"/>
        </w:rPr>
      </w:pPr>
      <w:r w:rsidRPr="00024B4B">
        <w:rPr>
          <w:lang w:val="pt-PT"/>
        </w:rPr>
        <w:t>id-MulticastF1UContext-Setup-List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  <w:t>ProtocolIE-ID ::= 505</w:t>
      </w:r>
    </w:p>
    <w:p w14:paraId="18220C27" w14:textId="77777777" w:rsidR="003A519C" w:rsidRPr="00024B4B" w:rsidRDefault="00AC7BC0">
      <w:pPr>
        <w:pStyle w:val="PL"/>
        <w:rPr>
          <w:rFonts w:eastAsia="SimSun"/>
          <w:lang w:val="pt-PT"/>
        </w:rPr>
      </w:pPr>
      <w:r w:rsidRPr="00024B4B">
        <w:rPr>
          <w:rFonts w:eastAsia="SimSun"/>
          <w:lang w:val="pt-PT"/>
        </w:rPr>
        <w:t>id-</w:t>
      </w:r>
      <w:r w:rsidRPr="00024B4B">
        <w:rPr>
          <w:lang w:val="pt-PT"/>
        </w:rPr>
        <w:t>MulticastF1UContext-Setup</w:t>
      </w:r>
      <w:r w:rsidRPr="00024B4B">
        <w:rPr>
          <w:rFonts w:eastAsia="SimSun"/>
          <w:lang w:val="pt-PT"/>
        </w:rPr>
        <w:t>-Item</w:t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</w:r>
      <w:r w:rsidRPr="00024B4B">
        <w:rPr>
          <w:lang w:val="pt-PT"/>
        </w:rPr>
        <w:t>ProtocolIE-ID ::= 506</w:t>
      </w:r>
    </w:p>
    <w:p w14:paraId="6D38EBFD" w14:textId="77777777" w:rsidR="003A519C" w:rsidRPr="00024B4B" w:rsidRDefault="00AC7BC0">
      <w:pPr>
        <w:pStyle w:val="PL"/>
        <w:rPr>
          <w:lang w:val="pt-PT"/>
        </w:rPr>
      </w:pPr>
      <w:r w:rsidRPr="00024B4B">
        <w:rPr>
          <w:lang w:val="pt-PT"/>
        </w:rPr>
        <w:t>id-MulticastF1UContext-FailedToBeSetup-List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  <w:t>ProtocolIE-ID ::= 507</w:t>
      </w:r>
    </w:p>
    <w:p w14:paraId="3BC22F1D" w14:textId="77777777" w:rsidR="003A519C" w:rsidRPr="00024B4B" w:rsidRDefault="00AC7BC0">
      <w:pPr>
        <w:pStyle w:val="PL"/>
        <w:rPr>
          <w:rFonts w:eastAsia="SimSun"/>
          <w:lang w:val="pt-PT"/>
        </w:rPr>
      </w:pPr>
      <w:r w:rsidRPr="00024B4B">
        <w:rPr>
          <w:rFonts w:eastAsia="SimSun"/>
          <w:lang w:val="pt-PT"/>
        </w:rPr>
        <w:t>id-</w:t>
      </w:r>
      <w:r w:rsidRPr="00024B4B">
        <w:rPr>
          <w:lang w:val="pt-PT"/>
        </w:rPr>
        <w:t>MulticastF1UContext-FailedToBeSetup</w:t>
      </w:r>
      <w:r w:rsidRPr="00024B4B">
        <w:rPr>
          <w:rFonts w:eastAsia="SimSun"/>
          <w:lang w:val="pt-PT"/>
        </w:rPr>
        <w:t>-Item</w:t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</w:r>
      <w:r w:rsidRPr="00024B4B">
        <w:rPr>
          <w:lang w:val="pt-PT"/>
        </w:rPr>
        <w:t>ProtocolIE-ID ::= 508</w:t>
      </w:r>
    </w:p>
    <w:p w14:paraId="23963C16" w14:textId="77777777" w:rsidR="003A519C" w:rsidRPr="00024B4B" w:rsidRDefault="00AC7BC0">
      <w:pPr>
        <w:pStyle w:val="PL"/>
        <w:snapToGrid w:val="0"/>
        <w:rPr>
          <w:snapToGrid w:val="0"/>
          <w:lang w:val="pt-PT"/>
        </w:rPr>
      </w:pPr>
      <w:r w:rsidRPr="00024B4B">
        <w:rPr>
          <w:snapToGrid w:val="0"/>
          <w:lang w:val="pt-PT"/>
        </w:rPr>
        <w:t>id-IABCongestionIndication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509</w:t>
      </w:r>
    </w:p>
    <w:p w14:paraId="558BD595" w14:textId="77777777" w:rsidR="003A519C" w:rsidRPr="00024B4B" w:rsidRDefault="00AC7BC0">
      <w:pPr>
        <w:pStyle w:val="PL"/>
        <w:rPr>
          <w:rFonts w:eastAsia="SimSun"/>
          <w:snapToGrid w:val="0"/>
          <w:lang w:val="pt-PT" w:eastAsia="zh-CN"/>
        </w:rPr>
      </w:pPr>
      <w:r w:rsidRPr="00024B4B">
        <w:rPr>
          <w:lang w:val="pt-PT"/>
        </w:rPr>
        <w:t>id-IABConditional</w:t>
      </w:r>
      <w:r w:rsidRPr="00024B4B">
        <w:rPr>
          <w:snapToGrid w:val="0"/>
          <w:lang w:val="pt-PT"/>
        </w:rPr>
        <w:t>RRCMessageDeliveryIndication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 xml:space="preserve">ProtocolIE-ID ::= </w:t>
      </w:r>
      <w:r w:rsidRPr="00024B4B">
        <w:rPr>
          <w:rFonts w:eastAsia="SimSun"/>
          <w:snapToGrid w:val="0"/>
          <w:lang w:val="pt-PT" w:eastAsia="zh-CN"/>
        </w:rPr>
        <w:t>510</w:t>
      </w:r>
    </w:p>
    <w:p w14:paraId="708D9ACE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rFonts w:hint="eastAsia"/>
          <w:snapToGrid w:val="0"/>
          <w:lang w:val="pt-PT" w:eastAsia="zh-CN"/>
        </w:rPr>
        <w:t>id-</w:t>
      </w:r>
      <w:r w:rsidRPr="00024B4B">
        <w:rPr>
          <w:snapToGrid w:val="0"/>
          <w:lang w:val="pt-PT"/>
        </w:rPr>
        <w:t>F1CTransferPath</w:t>
      </w:r>
      <w:r w:rsidRPr="00024B4B">
        <w:rPr>
          <w:rFonts w:hint="eastAsia"/>
          <w:snapToGrid w:val="0"/>
          <w:lang w:val="pt-PT" w:eastAsia="zh-CN"/>
        </w:rPr>
        <w:t>NRDC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 xml:space="preserve">ProtocolIE-ID ::= </w:t>
      </w:r>
      <w:r w:rsidRPr="00024B4B">
        <w:rPr>
          <w:snapToGrid w:val="0"/>
          <w:lang w:val="pt-PT" w:eastAsia="zh-CN"/>
        </w:rPr>
        <w:t>511</w:t>
      </w:r>
    </w:p>
    <w:p w14:paraId="0378BD56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 xml:space="preserve">id-BufferSizeThresh 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 xml:space="preserve">ProtocolIE-ID ::= </w:t>
      </w:r>
      <w:r w:rsidRPr="00024B4B">
        <w:rPr>
          <w:snapToGrid w:val="0"/>
          <w:lang w:val="pt-PT" w:eastAsia="zh-CN"/>
        </w:rPr>
        <w:t>512</w:t>
      </w:r>
    </w:p>
    <w:p w14:paraId="4A04405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id-IAB-TNL-Addresses-Exception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513</w:t>
      </w:r>
    </w:p>
    <w:p w14:paraId="2024467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id-BAP-Header-Rewriting-Added-List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514</w:t>
      </w:r>
    </w:p>
    <w:p w14:paraId="2AB0BB7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id-BAP-Header-Rewriting-Added-List-Item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515</w:t>
      </w:r>
    </w:p>
    <w:p w14:paraId="5914BBD1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id-Re-routingEnableIndicator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516</w:t>
      </w:r>
    </w:p>
    <w:p w14:paraId="0B7616DF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id-NonF1terminatingTopologyIndicator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517</w:t>
      </w:r>
    </w:p>
    <w:p w14:paraId="4C582999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id-EgressNonF1terminatingTopologyIndicator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518</w:t>
      </w:r>
    </w:p>
    <w:p w14:paraId="6D40C273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id-IngressNonF1terminatingTopologyIndicator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519</w:t>
      </w:r>
    </w:p>
    <w:p w14:paraId="687096E2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 xml:space="preserve">id-rBSetConfiguration 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520</w:t>
      </w:r>
    </w:p>
    <w:p w14:paraId="42594587" w14:textId="77777777" w:rsidR="003A519C" w:rsidRPr="0018722B" w:rsidRDefault="00AC7BC0">
      <w:pPr>
        <w:pStyle w:val="PL"/>
        <w:rPr>
          <w:snapToGrid w:val="0"/>
          <w:lang w:val="en-US"/>
        </w:rPr>
      </w:pPr>
      <w:r w:rsidRPr="0018722B">
        <w:rPr>
          <w:snapToGrid w:val="0"/>
          <w:lang w:val="en-US"/>
        </w:rPr>
        <w:t>id-frequency-Domain-HSNA-Configuration-List</w:t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  <w:t>ProtocolIE-ID ::= 521</w:t>
      </w:r>
    </w:p>
    <w:p w14:paraId="75CD1552" w14:textId="77777777" w:rsidR="003A519C" w:rsidRPr="0018722B" w:rsidRDefault="00AC7BC0">
      <w:pPr>
        <w:pStyle w:val="PL"/>
        <w:rPr>
          <w:snapToGrid w:val="0"/>
          <w:lang w:val="en-US"/>
        </w:rPr>
      </w:pPr>
      <w:r w:rsidRPr="0018722B">
        <w:rPr>
          <w:snapToGrid w:val="0"/>
          <w:lang w:val="en-US"/>
        </w:rPr>
        <w:t>id-child-IAB-Nodes-NA-Resource-List</w:t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  <w:t>ProtocolIE-ID ::= 522</w:t>
      </w:r>
    </w:p>
    <w:p w14:paraId="57B7DD5A" w14:textId="77777777" w:rsidR="003A519C" w:rsidRPr="0018722B" w:rsidRDefault="00AC7BC0">
      <w:pPr>
        <w:pStyle w:val="PL"/>
        <w:rPr>
          <w:snapToGrid w:val="0"/>
          <w:lang w:val="en-US"/>
        </w:rPr>
      </w:pPr>
      <w:r w:rsidRPr="0018722B">
        <w:rPr>
          <w:snapToGrid w:val="0"/>
          <w:lang w:val="en-US"/>
        </w:rPr>
        <w:t>id-Parent-IAB-Nodes-NA-Resource-Configuration-List</w:t>
      </w:r>
      <w:r w:rsidRPr="0018722B">
        <w:rPr>
          <w:snapToGrid w:val="0"/>
          <w:lang w:val="en-US"/>
        </w:rPr>
        <w:tab/>
        <w:t>ProtocolIE-ID ::= 523</w:t>
      </w:r>
    </w:p>
    <w:p w14:paraId="43B3BB8F" w14:textId="77777777" w:rsidR="003A519C" w:rsidRPr="00135D44" w:rsidRDefault="00AC7BC0">
      <w:pPr>
        <w:pStyle w:val="PL"/>
        <w:rPr>
          <w:lang w:val="it-IT"/>
        </w:rPr>
      </w:pPr>
      <w:r w:rsidRPr="00135D44">
        <w:rPr>
          <w:lang w:val="it-IT"/>
        </w:rPr>
        <w:t>id-uL-FreqInfo</w:t>
      </w:r>
      <w:r w:rsidRPr="00135D44">
        <w:rPr>
          <w:lang w:val="it-IT"/>
        </w:rPr>
        <w:tab/>
      </w:r>
      <w:r w:rsidRPr="00135D44">
        <w:rPr>
          <w:lang w:val="it-IT"/>
        </w:rPr>
        <w:tab/>
      </w:r>
      <w:r w:rsidRPr="00135D44">
        <w:rPr>
          <w:lang w:val="it-IT"/>
        </w:rPr>
        <w:tab/>
      </w:r>
      <w:r w:rsidRPr="00135D44">
        <w:rPr>
          <w:lang w:val="it-IT"/>
        </w:rPr>
        <w:tab/>
      </w:r>
      <w:r w:rsidRPr="00135D44">
        <w:rPr>
          <w:lang w:val="it-IT"/>
        </w:rPr>
        <w:tab/>
      </w:r>
      <w:r w:rsidRPr="00135D44">
        <w:rPr>
          <w:lang w:val="it-IT"/>
        </w:rPr>
        <w:tab/>
      </w:r>
      <w:r w:rsidRPr="00135D44">
        <w:rPr>
          <w:lang w:val="it-IT"/>
        </w:rPr>
        <w:tab/>
      </w:r>
      <w:r w:rsidRPr="00135D44">
        <w:rPr>
          <w:lang w:val="it-IT"/>
        </w:rPr>
        <w:tab/>
      </w:r>
      <w:r w:rsidRPr="00135D44">
        <w:rPr>
          <w:lang w:val="it-IT"/>
        </w:rPr>
        <w:tab/>
      </w:r>
      <w:r w:rsidRPr="00135D44">
        <w:rPr>
          <w:lang w:val="it-IT"/>
        </w:rPr>
        <w:tab/>
        <w:t>ProtocolIE-ID ::= 524</w:t>
      </w:r>
    </w:p>
    <w:p w14:paraId="612F2C12" w14:textId="77777777" w:rsidR="003A519C" w:rsidRPr="00135D44" w:rsidRDefault="00AC7BC0">
      <w:pPr>
        <w:pStyle w:val="PL"/>
        <w:rPr>
          <w:snapToGrid w:val="0"/>
          <w:lang w:val="it-IT"/>
        </w:rPr>
      </w:pPr>
      <w:r w:rsidRPr="00135D44">
        <w:rPr>
          <w:snapToGrid w:val="0"/>
          <w:lang w:val="it-IT"/>
        </w:rPr>
        <w:t>id-uL-Transmission-Bandwidth</w:t>
      </w:r>
      <w:r w:rsidRPr="00135D44">
        <w:rPr>
          <w:snapToGrid w:val="0"/>
          <w:lang w:val="it-IT"/>
        </w:rPr>
        <w:tab/>
      </w:r>
      <w:r w:rsidRPr="00135D44">
        <w:rPr>
          <w:snapToGrid w:val="0"/>
          <w:lang w:val="it-IT"/>
        </w:rPr>
        <w:tab/>
      </w:r>
      <w:r w:rsidRPr="00135D44">
        <w:rPr>
          <w:snapToGrid w:val="0"/>
          <w:lang w:val="it-IT"/>
        </w:rPr>
        <w:tab/>
      </w:r>
      <w:r w:rsidRPr="00135D44">
        <w:rPr>
          <w:snapToGrid w:val="0"/>
          <w:lang w:val="it-IT"/>
        </w:rPr>
        <w:tab/>
      </w:r>
      <w:r w:rsidRPr="00135D44">
        <w:rPr>
          <w:snapToGrid w:val="0"/>
          <w:lang w:val="it-IT"/>
        </w:rPr>
        <w:tab/>
      </w:r>
      <w:r w:rsidRPr="00135D44">
        <w:rPr>
          <w:snapToGrid w:val="0"/>
          <w:lang w:val="it-IT"/>
        </w:rPr>
        <w:tab/>
        <w:t>ProtocolIE-ID ::= 525</w:t>
      </w:r>
    </w:p>
    <w:p w14:paraId="69BAA78C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id-dL-FreqInfo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526</w:t>
      </w:r>
    </w:p>
    <w:p w14:paraId="38BA8D1D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id-dL-Transmission-Bandwidth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527</w:t>
      </w:r>
    </w:p>
    <w:p w14:paraId="67C4508C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id-uL-NR-Carrier-List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528</w:t>
      </w:r>
    </w:p>
    <w:p w14:paraId="715301D8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id-dL-NR-Carrier-List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529</w:t>
      </w:r>
    </w:p>
    <w:p w14:paraId="187AA665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id-nRFreqInfo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530</w:t>
      </w:r>
    </w:p>
    <w:p w14:paraId="344E2BF6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id-transmission-Bandwidth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531</w:t>
      </w:r>
    </w:p>
    <w:p w14:paraId="35F949D8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id-nR-Carrier-List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 xml:space="preserve">ProtocolIE-ID ::= </w:t>
      </w:r>
      <w:r w:rsidRPr="00024B4B">
        <w:rPr>
          <w:snapToGrid w:val="0"/>
          <w:lang w:val="it-IT" w:eastAsia="zh-CN"/>
        </w:rPr>
        <w:t>532</w:t>
      </w:r>
    </w:p>
    <w:p w14:paraId="3792B644" w14:textId="77777777" w:rsidR="003A519C" w:rsidRPr="0018722B" w:rsidRDefault="00AC7BC0">
      <w:pPr>
        <w:pStyle w:val="PL"/>
        <w:rPr>
          <w:snapToGrid w:val="0"/>
          <w:lang w:val="en-US"/>
        </w:rPr>
      </w:pPr>
      <w:r w:rsidRPr="0018722B">
        <w:rPr>
          <w:snapToGrid w:val="0"/>
          <w:lang w:val="en-US"/>
        </w:rPr>
        <w:t>id-Neighbour-Node-Cells-List</w:t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  <w:t xml:space="preserve">ProtocolIE-ID ::= </w:t>
      </w:r>
      <w:r w:rsidRPr="0018722B">
        <w:rPr>
          <w:snapToGrid w:val="0"/>
          <w:lang w:val="en-US" w:eastAsia="zh-CN"/>
        </w:rPr>
        <w:t>533</w:t>
      </w:r>
    </w:p>
    <w:p w14:paraId="12671D88" w14:textId="77777777" w:rsidR="003A519C" w:rsidRPr="0018722B" w:rsidRDefault="00AC7BC0">
      <w:pPr>
        <w:pStyle w:val="PL"/>
        <w:rPr>
          <w:snapToGrid w:val="0"/>
          <w:lang w:val="en-US"/>
        </w:rPr>
      </w:pPr>
      <w:r w:rsidRPr="0018722B">
        <w:rPr>
          <w:snapToGrid w:val="0"/>
          <w:lang w:val="en-US"/>
        </w:rPr>
        <w:t>id-Serving-Cells-List</w:t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  <w:t xml:space="preserve">ProtocolIE-ID ::= </w:t>
      </w:r>
      <w:r w:rsidRPr="0018722B">
        <w:rPr>
          <w:snapToGrid w:val="0"/>
          <w:lang w:val="en-US" w:eastAsia="zh-CN"/>
        </w:rPr>
        <w:t>534</w:t>
      </w:r>
    </w:p>
    <w:p w14:paraId="18E4A12E" w14:textId="77777777" w:rsidR="003A519C" w:rsidRPr="0018722B" w:rsidRDefault="00AC7BC0">
      <w:pPr>
        <w:pStyle w:val="PL"/>
        <w:rPr>
          <w:snapToGrid w:val="0"/>
          <w:lang w:val="en-US"/>
        </w:rPr>
      </w:pPr>
      <w:r w:rsidRPr="0018722B">
        <w:rPr>
          <w:snapToGrid w:val="0"/>
          <w:lang w:val="en-US"/>
        </w:rPr>
        <w:t>id-permutation</w:t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  <w:t xml:space="preserve">ProtocolIE-ID ::= </w:t>
      </w:r>
      <w:r w:rsidRPr="0018722B">
        <w:rPr>
          <w:snapToGrid w:val="0"/>
          <w:lang w:val="en-US" w:eastAsia="zh-CN"/>
        </w:rPr>
        <w:t>535</w:t>
      </w:r>
    </w:p>
    <w:p w14:paraId="16083316" w14:textId="77777777" w:rsidR="003A519C" w:rsidRPr="0018722B" w:rsidRDefault="00AC7BC0">
      <w:pPr>
        <w:pStyle w:val="PL"/>
        <w:rPr>
          <w:lang w:val="en-US"/>
        </w:rPr>
      </w:pPr>
      <w:r w:rsidRPr="0018722B">
        <w:rPr>
          <w:lang w:val="en-US"/>
        </w:rPr>
        <w:t>id-</w:t>
      </w:r>
      <w:r w:rsidRPr="0018722B">
        <w:rPr>
          <w:rFonts w:eastAsia="SimSun"/>
          <w:lang w:val="en-US"/>
        </w:rPr>
        <w:t>MDT</w:t>
      </w:r>
      <w:r w:rsidRPr="0018722B">
        <w:rPr>
          <w:lang w:val="en-US"/>
        </w:rPr>
        <w:t>PollutedMeasurementIndicator</w:t>
      </w:r>
      <w:r w:rsidRPr="0018722B">
        <w:rPr>
          <w:lang w:val="en-US"/>
        </w:rPr>
        <w:tab/>
      </w:r>
      <w:r w:rsidRPr="0018722B">
        <w:rPr>
          <w:lang w:val="en-US"/>
        </w:rPr>
        <w:tab/>
      </w:r>
      <w:r w:rsidRPr="0018722B">
        <w:rPr>
          <w:lang w:val="en-US"/>
        </w:rPr>
        <w:tab/>
      </w:r>
      <w:r w:rsidRPr="0018722B">
        <w:rPr>
          <w:lang w:val="en-US"/>
        </w:rPr>
        <w:tab/>
      </w:r>
      <w:r w:rsidRPr="0018722B">
        <w:rPr>
          <w:lang w:val="en-US"/>
        </w:rPr>
        <w:tab/>
        <w:t>ProtocolIE-ID ::= 536</w:t>
      </w:r>
    </w:p>
    <w:p w14:paraId="539C9082" w14:textId="77777777" w:rsidR="003A519C" w:rsidRPr="0018722B" w:rsidRDefault="00AC7BC0">
      <w:pPr>
        <w:pStyle w:val="PL"/>
        <w:rPr>
          <w:rFonts w:eastAsia="SimSun"/>
          <w:snapToGrid w:val="0"/>
          <w:lang w:val="en-US" w:eastAsia="zh-CN"/>
        </w:rPr>
      </w:pPr>
      <w:r w:rsidRPr="0018722B">
        <w:rPr>
          <w:snapToGrid w:val="0"/>
          <w:lang w:val="en-US"/>
        </w:rPr>
        <w:t xml:space="preserve">id-M5ReportAmount </w:t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  <w:t>ProtocolIE-ID ::= 537</w:t>
      </w:r>
    </w:p>
    <w:p w14:paraId="3860A9F0" w14:textId="77777777" w:rsidR="003A519C" w:rsidRPr="0018722B" w:rsidRDefault="00AC7BC0">
      <w:pPr>
        <w:pStyle w:val="PL"/>
        <w:rPr>
          <w:snapToGrid w:val="0"/>
          <w:lang w:val="en-US"/>
        </w:rPr>
      </w:pPr>
      <w:r w:rsidRPr="0018722B">
        <w:rPr>
          <w:snapToGrid w:val="0"/>
          <w:lang w:val="en-US"/>
        </w:rPr>
        <w:t xml:space="preserve">id-M6ReportAmount </w:t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  <w:t>ProtocolIE-ID ::= 538</w:t>
      </w:r>
    </w:p>
    <w:p w14:paraId="6F642670" w14:textId="77777777" w:rsidR="003A519C" w:rsidRPr="0018722B" w:rsidRDefault="00AC7BC0">
      <w:pPr>
        <w:pStyle w:val="PL"/>
        <w:rPr>
          <w:snapToGrid w:val="0"/>
          <w:lang w:val="en-US"/>
        </w:rPr>
      </w:pPr>
      <w:r w:rsidRPr="0018722B">
        <w:rPr>
          <w:snapToGrid w:val="0"/>
          <w:lang w:val="en-US"/>
        </w:rPr>
        <w:t xml:space="preserve">id-M7ReportAmount </w:t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  <w:t>ProtocolIE-ID ::= 539</w:t>
      </w:r>
    </w:p>
    <w:p w14:paraId="7023971D" w14:textId="77777777" w:rsidR="003A519C" w:rsidRPr="0018722B" w:rsidRDefault="00AC7BC0">
      <w:pPr>
        <w:pStyle w:val="PL"/>
        <w:rPr>
          <w:snapToGrid w:val="0"/>
          <w:lang w:val="en-US"/>
        </w:rPr>
      </w:pPr>
      <w:r w:rsidRPr="0018722B">
        <w:rPr>
          <w:rFonts w:eastAsia="SimSun"/>
          <w:lang w:val="en-US"/>
        </w:rPr>
        <w:t>id-SurvivalTime</w:t>
      </w:r>
      <w:r w:rsidRPr="0018722B">
        <w:rPr>
          <w:rFonts w:eastAsia="SimSun"/>
          <w:lang w:val="en-US"/>
        </w:rPr>
        <w:tab/>
      </w:r>
      <w:r w:rsidRPr="0018722B">
        <w:rPr>
          <w:rFonts w:eastAsia="SimSun"/>
          <w:lang w:val="en-US"/>
        </w:rPr>
        <w:tab/>
      </w:r>
      <w:r w:rsidRPr="0018722B">
        <w:rPr>
          <w:rFonts w:eastAsia="SimSun"/>
          <w:lang w:val="en-US"/>
        </w:rPr>
        <w:tab/>
      </w:r>
      <w:r w:rsidRPr="0018722B">
        <w:rPr>
          <w:rFonts w:eastAsia="SimSun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  <w:t>ProtocolIE-ID ::= 540</w:t>
      </w:r>
    </w:p>
    <w:p w14:paraId="20691A44" w14:textId="77777777" w:rsidR="003A519C" w:rsidRPr="0018722B" w:rsidRDefault="00AC7BC0">
      <w:pPr>
        <w:pStyle w:val="PL"/>
        <w:rPr>
          <w:snapToGrid w:val="0"/>
          <w:lang w:val="en-US"/>
        </w:rPr>
      </w:pPr>
      <w:r w:rsidRPr="0018722B">
        <w:rPr>
          <w:snapToGrid w:val="0"/>
          <w:lang w:val="en-US" w:eastAsia="zh-CN"/>
        </w:rPr>
        <w:t>id-</w:t>
      </w:r>
      <w:r w:rsidRPr="0018722B">
        <w:rPr>
          <w:snapToGrid w:val="0"/>
          <w:lang w:val="en-US"/>
        </w:rPr>
        <w:t>PDCMeasurementPeriodicity</w:t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  <w:t xml:space="preserve">ProtocolIE-ID ::= </w:t>
      </w:r>
      <w:r w:rsidRPr="0018722B">
        <w:rPr>
          <w:snapToGrid w:val="0"/>
          <w:lang w:val="en-US" w:eastAsia="zh-CN"/>
        </w:rPr>
        <w:t>541</w:t>
      </w:r>
    </w:p>
    <w:p w14:paraId="7B215760" w14:textId="77777777" w:rsidR="003A519C" w:rsidRPr="0018722B" w:rsidRDefault="00AC7BC0">
      <w:pPr>
        <w:pStyle w:val="PL"/>
        <w:rPr>
          <w:snapToGrid w:val="0"/>
          <w:lang w:val="en-US"/>
        </w:rPr>
      </w:pPr>
      <w:r w:rsidRPr="0018722B">
        <w:rPr>
          <w:snapToGrid w:val="0"/>
          <w:lang w:val="en-US"/>
        </w:rPr>
        <w:t>id-PDCMeasurementQuantities</w:t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  <w:t xml:space="preserve">ProtocolIE-ID ::= </w:t>
      </w:r>
      <w:r w:rsidRPr="0018722B">
        <w:rPr>
          <w:snapToGrid w:val="0"/>
          <w:lang w:val="en-US" w:eastAsia="zh-CN"/>
        </w:rPr>
        <w:t>542</w:t>
      </w:r>
    </w:p>
    <w:p w14:paraId="4921F250" w14:textId="77777777" w:rsidR="003A519C" w:rsidRPr="0018722B" w:rsidRDefault="00AC7BC0">
      <w:pPr>
        <w:pStyle w:val="PL"/>
        <w:rPr>
          <w:lang w:val="en-US"/>
        </w:rPr>
      </w:pPr>
      <w:r w:rsidRPr="0018722B">
        <w:rPr>
          <w:lang w:val="en-US"/>
        </w:rPr>
        <w:t>id-PDCMeasurementQuantities-Item</w:t>
      </w:r>
      <w:r w:rsidRPr="0018722B">
        <w:rPr>
          <w:lang w:val="en-US"/>
        </w:rPr>
        <w:tab/>
      </w:r>
      <w:r w:rsidRPr="0018722B">
        <w:rPr>
          <w:lang w:val="en-US"/>
        </w:rPr>
        <w:tab/>
      </w:r>
      <w:r w:rsidRPr="0018722B">
        <w:rPr>
          <w:lang w:val="en-US"/>
        </w:rPr>
        <w:tab/>
      </w:r>
      <w:r w:rsidRPr="0018722B">
        <w:rPr>
          <w:lang w:val="en-US"/>
        </w:rPr>
        <w:tab/>
      </w:r>
      <w:r w:rsidRPr="0018722B">
        <w:rPr>
          <w:lang w:val="en-US"/>
        </w:rPr>
        <w:tab/>
      </w:r>
      <w:r w:rsidRPr="0018722B">
        <w:rPr>
          <w:snapToGrid w:val="0"/>
          <w:lang w:val="en-US"/>
        </w:rPr>
        <w:t xml:space="preserve">ProtocolIE-ID ::= </w:t>
      </w:r>
      <w:r w:rsidRPr="0018722B">
        <w:rPr>
          <w:snapToGrid w:val="0"/>
          <w:lang w:val="en-US" w:eastAsia="zh-CN"/>
        </w:rPr>
        <w:t>543</w:t>
      </w:r>
    </w:p>
    <w:p w14:paraId="3659CB64" w14:textId="77777777" w:rsidR="003A519C" w:rsidRPr="0018722B" w:rsidRDefault="00AC7BC0">
      <w:pPr>
        <w:pStyle w:val="PL"/>
        <w:rPr>
          <w:snapToGrid w:val="0"/>
          <w:lang w:val="en-US" w:eastAsia="zh-CN"/>
        </w:rPr>
      </w:pPr>
      <w:r w:rsidRPr="0018722B">
        <w:rPr>
          <w:snapToGrid w:val="0"/>
          <w:lang w:val="en-US"/>
        </w:rPr>
        <w:t>id-PDCMeasurementResult</w:t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  <w:t xml:space="preserve">ProtocolIE-ID ::= </w:t>
      </w:r>
      <w:r w:rsidRPr="0018722B">
        <w:rPr>
          <w:snapToGrid w:val="0"/>
          <w:lang w:val="en-US" w:eastAsia="zh-CN"/>
        </w:rPr>
        <w:t>544</w:t>
      </w:r>
    </w:p>
    <w:p w14:paraId="2DDC9D7C" w14:textId="77777777" w:rsidR="003A519C" w:rsidRPr="0018722B" w:rsidRDefault="00AC7BC0">
      <w:pPr>
        <w:pStyle w:val="PL"/>
        <w:rPr>
          <w:snapToGrid w:val="0"/>
          <w:lang w:val="en-US" w:eastAsia="zh-CN"/>
        </w:rPr>
      </w:pPr>
      <w:r w:rsidRPr="0018722B">
        <w:rPr>
          <w:snapToGrid w:val="0"/>
          <w:lang w:val="en-US" w:eastAsia="zh-CN"/>
        </w:rPr>
        <w:t>id-</w:t>
      </w:r>
      <w:r w:rsidRPr="0018722B">
        <w:rPr>
          <w:snapToGrid w:val="0"/>
          <w:lang w:val="en-US"/>
        </w:rPr>
        <w:t>PDCReportType</w:t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  <w:t xml:space="preserve">ProtocolIE-ID ::= </w:t>
      </w:r>
      <w:r w:rsidRPr="0018722B">
        <w:rPr>
          <w:snapToGrid w:val="0"/>
          <w:lang w:val="en-US" w:eastAsia="zh-CN"/>
        </w:rPr>
        <w:t>545</w:t>
      </w:r>
    </w:p>
    <w:p w14:paraId="039275F1" w14:textId="77777777" w:rsidR="003A519C" w:rsidRPr="0018722B" w:rsidRDefault="00AC7BC0">
      <w:pPr>
        <w:pStyle w:val="PL"/>
        <w:rPr>
          <w:lang w:val="en-US"/>
        </w:rPr>
      </w:pPr>
      <w:r w:rsidRPr="0018722B">
        <w:rPr>
          <w:snapToGrid w:val="0"/>
          <w:lang w:val="en-US" w:eastAsia="zh-CN"/>
        </w:rPr>
        <w:t>id-RAN-UE-PDC-MeasID</w:t>
      </w:r>
      <w:r w:rsidRPr="0018722B">
        <w:rPr>
          <w:snapToGrid w:val="0"/>
          <w:lang w:val="en-US" w:eastAsia="zh-CN"/>
        </w:rPr>
        <w:tab/>
      </w:r>
      <w:r w:rsidRPr="0018722B">
        <w:rPr>
          <w:snapToGrid w:val="0"/>
          <w:lang w:val="en-US" w:eastAsia="zh-CN"/>
        </w:rPr>
        <w:tab/>
      </w:r>
      <w:r w:rsidRPr="0018722B">
        <w:rPr>
          <w:snapToGrid w:val="0"/>
          <w:lang w:val="en-US" w:eastAsia="zh-CN"/>
        </w:rPr>
        <w:tab/>
      </w:r>
      <w:r w:rsidRPr="0018722B">
        <w:rPr>
          <w:snapToGrid w:val="0"/>
          <w:lang w:val="en-US" w:eastAsia="zh-CN"/>
        </w:rPr>
        <w:tab/>
      </w:r>
      <w:r w:rsidRPr="0018722B">
        <w:rPr>
          <w:snapToGrid w:val="0"/>
          <w:lang w:val="en-US" w:eastAsia="zh-CN"/>
        </w:rPr>
        <w:tab/>
      </w:r>
      <w:r w:rsidRPr="0018722B">
        <w:rPr>
          <w:snapToGrid w:val="0"/>
          <w:lang w:val="en-US" w:eastAsia="zh-CN"/>
        </w:rPr>
        <w:tab/>
      </w:r>
      <w:r w:rsidRPr="0018722B">
        <w:rPr>
          <w:snapToGrid w:val="0"/>
          <w:lang w:val="en-US" w:eastAsia="zh-CN"/>
        </w:rPr>
        <w:tab/>
      </w:r>
      <w:r w:rsidRPr="0018722B">
        <w:rPr>
          <w:snapToGrid w:val="0"/>
          <w:lang w:val="en-US" w:eastAsia="zh-CN"/>
        </w:rPr>
        <w:tab/>
      </w:r>
      <w:r w:rsidRPr="0018722B">
        <w:rPr>
          <w:snapToGrid w:val="0"/>
          <w:lang w:val="en-US"/>
        </w:rPr>
        <w:t xml:space="preserve">ProtocolIE-ID ::= </w:t>
      </w:r>
      <w:r w:rsidRPr="0018722B">
        <w:rPr>
          <w:snapToGrid w:val="0"/>
          <w:lang w:val="en-US" w:eastAsia="zh-CN"/>
        </w:rPr>
        <w:t>546</w:t>
      </w:r>
    </w:p>
    <w:p w14:paraId="24C35480" w14:textId="77777777" w:rsidR="003A519C" w:rsidRPr="0018722B" w:rsidRDefault="00AC7BC0">
      <w:pPr>
        <w:pStyle w:val="PL"/>
        <w:rPr>
          <w:snapToGrid w:val="0"/>
          <w:lang w:val="en-US"/>
        </w:rPr>
      </w:pPr>
      <w:r w:rsidRPr="0018722B">
        <w:rPr>
          <w:rFonts w:eastAsia="Batang"/>
          <w:bCs/>
          <w:lang w:val="en-US"/>
        </w:rPr>
        <w:t>id-</w:t>
      </w:r>
      <w:r w:rsidRPr="0018722B">
        <w:rPr>
          <w:snapToGrid w:val="0"/>
          <w:lang w:val="en-US"/>
        </w:rPr>
        <w:t>SCGActivationRequest</w:t>
      </w:r>
      <w:r w:rsidRPr="0018722B">
        <w:rPr>
          <w:rFonts w:eastAsia="Batang"/>
          <w:bCs/>
          <w:lang w:val="en-US"/>
        </w:rPr>
        <w:tab/>
      </w:r>
      <w:r w:rsidRPr="0018722B">
        <w:rPr>
          <w:rFonts w:eastAsia="Batang"/>
          <w:bCs/>
          <w:lang w:val="en-US"/>
        </w:rPr>
        <w:tab/>
      </w:r>
      <w:r w:rsidRPr="0018722B">
        <w:rPr>
          <w:rFonts w:eastAsia="Batang"/>
          <w:bCs/>
          <w:lang w:val="en-US"/>
        </w:rPr>
        <w:tab/>
      </w:r>
      <w:r w:rsidRPr="0018722B">
        <w:rPr>
          <w:rFonts w:eastAsia="Batang"/>
          <w:bCs/>
          <w:lang w:val="en-US"/>
        </w:rPr>
        <w:tab/>
      </w:r>
      <w:r w:rsidRPr="0018722B">
        <w:rPr>
          <w:rFonts w:eastAsia="Batang"/>
          <w:bCs/>
          <w:lang w:val="en-US"/>
        </w:rPr>
        <w:tab/>
      </w:r>
      <w:r w:rsidRPr="0018722B">
        <w:rPr>
          <w:rFonts w:eastAsia="Batang"/>
          <w:bCs/>
          <w:lang w:val="en-US"/>
        </w:rPr>
        <w:tab/>
      </w:r>
      <w:r w:rsidRPr="0018722B">
        <w:rPr>
          <w:rFonts w:eastAsia="Batang"/>
          <w:bCs/>
          <w:lang w:val="en-US"/>
        </w:rPr>
        <w:tab/>
      </w:r>
      <w:r w:rsidRPr="0018722B">
        <w:rPr>
          <w:rFonts w:eastAsia="Batang"/>
          <w:bCs/>
          <w:lang w:val="en-US"/>
        </w:rPr>
        <w:tab/>
      </w:r>
      <w:r w:rsidRPr="0018722B">
        <w:rPr>
          <w:snapToGrid w:val="0"/>
          <w:lang w:val="en-US"/>
        </w:rPr>
        <w:t>ProtocolIE-ID ::= 547</w:t>
      </w:r>
    </w:p>
    <w:p w14:paraId="748D83F2" w14:textId="77777777" w:rsidR="003A519C" w:rsidRPr="0018722B" w:rsidRDefault="00AC7BC0">
      <w:pPr>
        <w:pStyle w:val="PL"/>
        <w:rPr>
          <w:rFonts w:eastAsia="Batang"/>
          <w:bCs/>
          <w:lang w:val="en-US"/>
        </w:rPr>
      </w:pPr>
      <w:r w:rsidRPr="0018722B">
        <w:rPr>
          <w:rFonts w:eastAsia="Batang"/>
          <w:bCs/>
          <w:lang w:val="en-US"/>
        </w:rPr>
        <w:t>id-</w:t>
      </w:r>
      <w:r w:rsidRPr="0018722B">
        <w:rPr>
          <w:snapToGrid w:val="0"/>
          <w:lang w:val="en-US"/>
        </w:rPr>
        <w:t>SCGActivationStatus</w:t>
      </w:r>
      <w:r w:rsidRPr="0018722B">
        <w:rPr>
          <w:rFonts w:eastAsia="Batang"/>
          <w:bCs/>
          <w:lang w:val="en-US"/>
        </w:rPr>
        <w:tab/>
      </w:r>
      <w:r w:rsidRPr="0018722B">
        <w:rPr>
          <w:rFonts w:eastAsia="Batang"/>
          <w:bCs/>
          <w:lang w:val="en-US"/>
        </w:rPr>
        <w:tab/>
      </w:r>
      <w:r w:rsidRPr="0018722B">
        <w:rPr>
          <w:rFonts w:eastAsia="Batang"/>
          <w:bCs/>
          <w:lang w:val="en-US"/>
        </w:rPr>
        <w:tab/>
      </w:r>
      <w:r w:rsidRPr="0018722B">
        <w:rPr>
          <w:rFonts w:eastAsia="Batang"/>
          <w:bCs/>
          <w:lang w:val="en-US"/>
        </w:rPr>
        <w:tab/>
      </w:r>
      <w:r w:rsidRPr="0018722B">
        <w:rPr>
          <w:rFonts w:eastAsia="Batang"/>
          <w:bCs/>
          <w:lang w:val="en-US"/>
        </w:rPr>
        <w:tab/>
      </w:r>
      <w:r w:rsidRPr="0018722B">
        <w:rPr>
          <w:rFonts w:eastAsia="Batang"/>
          <w:bCs/>
          <w:lang w:val="en-US"/>
        </w:rPr>
        <w:tab/>
      </w:r>
      <w:r w:rsidRPr="0018722B">
        <w:rPr>
          <w:rFonts w:eastAsia="Batang"/>
          <w:bCs/>
          <w:lang w:val="en-US"/>
        </w:rPr>
        <w:tab/>
      </w:r>
      <w:r w:rsidRPr="0018722B">
        <w:rPr>
          <w:rFonts w:eastAsia="Batang"/>
          <w:bCs/>
          <w:lang w:val="en-US"/>
        </w:rPr>
        <w:tab/>
      </w:r>
      <w:r w:rsidRPr="0018722B">
        <w:rPr>
          <w:snapToGrid w:val="0"/>
          <w:lang w:val="en-US"/>
        </w:rPr>
        <w:t>ProtocolIE-ID ::= 548</w:t>
      </w:r>
    </w:p>
    <w:p w14:paraId="740BC5C2" w14:textId="77777777" w:rsidR="003A519C" w:rsidRPr="0018722B" w:rsidRDefault="00AC7BC0">
      <w:pPr>
        <w:pStyle w:val="PL"/>
        <w:rPr>
          <w:rFonts w:eastAsia="SimSun"/>
          <w:snapToGrid w:val="0"/>
          <w:lang w:val="en-US"/>
        </w:rPr>
      </w:pPr>
      <w:r w:rsidRPr="0018722B">
        <w:rPr>
          <w:snapToGrid w:val="0"/>
          <w:lang w:val="en-US"/>
        </w:rPr>
        <w:t>id-PRSTRPList</w:t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  <w:t>ProtocolIE-ID ::= 549</w:t>
      </w:r>
    </w:p>
    <w:p w14:paraId="02AEA495" w14:textId="77777777" w:rsidR="003A519C" w:rsidRPr="0018722B" w:rsidRDefault="00AC7BC0">
      <w:pPr>
        <w:pStyle w:val="PL"/>
        <w:rPr>
          <w:rFonts w:eastAsia="SimSun"/>
          <w:snapToGrid w:val="0"/>
          <w:lang w:val="en-US"/>
        </w:rPr>
      </w:pPr>
      <w:r w:rsidRPr="0018722B">
        <w:rPr>
          <w:snapToGrid w:val="0"/>
          <w:lang w:val="en-US"/>
        </w:rPr>
        <w:t>id-PRSTransmissionTRPList</w:t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  <w:t>ProtocolIE-ID ::= 550</w:t>
      </w:r>
    </w:p>
    <w:p w14:paraId="00EC9A69" w14:textId="77777777" w:rsidR="003A519C" w:rsidRPr="0018722B" w:rsidRDefault="00AC7BC0">
      <w:pPr>
        <w:pStyle w:val="PL"/>
        <w:rPr>
          <w:rFonts w:eastAsia="SimSun"/>
          <w:snapToGrid w:val="0"/>
          <w:lang w:val="en-US"/>
        </w:rPr>
      </w:pPr>
      <w:r w:rsidRPr="0018722B">
        <w:rPr>
          <w:snapToGrid w:val="0"/>
          <w:lang w:val="en-US"/>
        </w:rPr>
        <w:t>id-OnDemandPRS</w:t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>ProtocolIE-ID ::= 551</w:t>
      </w:r>
    </w:p>
    <w:p w14:paraId="0FEC5D0E" w14:textId="77777777" w:rsidR="003A519C" w:rsidRPr="00135D44" w:rsidRDefault="00AC7BC0">
      <w:pPr>
        <w:pStyle w:val="PL"/>
        <w:rPr>
          <w:rFonts w:eastAsia="SimSun"/>
          <w:snapToGrid w:val="0"/>
          <w:lang w:val="en-US"/>
        </w:rPr>
      </w:pPr>
      <w:r w:rsidRPr="00135D44">
        <w:rPr>
          <w:rFonts w:eastAsia="SimSun"/>
          <w:snapToGrid w:val="0"/>
          <w:lang w:val="en-US"/>
        </w:rPr>
        <w:t>id-AoA-SearchWindow</w:t>
      </w:r>
      <w:r w:rsidRPr="00135D44">
        <w:rPr>
          <w:rFonts w:eastAsia="SimSun"/>
          <w:snapToGrid w:val="0"/>
          <w:lang w:val="en-US"/>
        </w:rPr>
        <w:tab/>
      </w:r>
      <w:r w:rsidRPr="00135D44">
        <w:rPr>
          <w:rFonts w:eastAsia="SimSun"/>
          <w:snapToGrid w:val="0"/>
          <w:lang w:val="en-US"/>
        </w:rPr>
        <w:tab/>
      </w:r>
      <w:r w:rsidRPr="00135D44">
        <w:rPr>
          <w:rFonts w:eastAsia="SimSun"/>
          <w:snapToGrid w:val="0"/>
          <w:lang w:val="en-US"/>
        </w:rPr>
        <w:tab/>
      </w:r>
      <w:r w:rsidRPr="00135D44">
        <w:rPr>
          <w:rFonts w:eastAsia="SimSun"/>
          <w:snapToGrid w:val="0"/>
          <w:lang w:val="en-US"/>
        </w:rPr>
        <w:tab/>
      </w:r>
      <w:r w:rsidRPr="00135D44">
        <w:rPr>
          <w:rFonts w:eastAsia="SimSun"/>
          <w:snapToGrid w:val="0"/>
          <w:lang w:val="en-US"/>
        </w:rPr>
        <w:tab/>
      </w:r>
      <w:r w:rsidRPr="00135D44">
        <w:rPr>
          <w:rFonts w:eastAsia="SimSun"/>
          <w:snapToGrid w:val="0"/>
          <w:lang w:val="en-US"/>
        </w:rPr>
        <w:tab/>
      </w:r>
      <w:r w:rsidRPr="00135D44">
        <w:rPr>
          <w:rFonts w:eastAsia="SimSun"/>
          <w:snapToGrid w:val="0"/>
          <w:lang w:val="en-US"/>
        </w:rPr>
        <w:tab/>
      </w:r>
      <w:r w:rsidRPr="00135D44">
        <w:rPr>
          <w:rFonts w:eastAsia="SimSun"/>
          <w:snapToGrid w:val="0"/>
          <w:lang w:val="en-US"/>
        </w:rPr>
        <w:tab/>
      </w:r>
      <w:r w:rsidRPr="00135D44">
        <w:rPr>
          <w:rFonts w:eastAsia="SimSun"/>
          <w:snapToGrid w:val="0"/>
          <w:lang w:val="en-US"/>
        </w:rPr>
        <w:tab/>
        <w:t>ProtocolIE-ID ::= 552</w:t>
      </w:r>
    </w:p>
    <w:p w14:paraId="79BAA151" w14:textId="77777777" w:rsidR="003A519C" w:rsidRPr="00135D44" w:rsidRDefault="00AC7BC0">
      <w:pPr>
        <w:pStyle w:val="PL"/>
        <w:rPr>
          <w:rFonts w:eastAsia="SimSun"/>
          <w:snapToGrid w:val="0"/>
          <w:lang w:val="en-US"/>
        </w:rPr>
      </w:pPr>
      <w:r w:rsidRPr="00135D44">
        <w:rPr>
          <w:snapToGrid w:val="0"/>
          <w:lang w:val="en-US"/>
        </w:rPr>
        <w:t>id-TRP-MeasurementUpdateList</w:t>
      </w:r>
      <w:r w:rsidRPr="00135D44">
        <w:rPr>
          <w:snapToGrid w:val="0"/>
          <w:lang w:val="en-US"/>
        </w:rPr>
        <w:tab/>
      </w:r>
      <w:r w:rsidRPr="00135D44">
        <w:rPr>
          <w:snapToGrid w:val="0"/>
          <w:lang w:val="en-US"/>
        </w:rPr>
        <w:tab/>
      </w:r>
      <w:r w:rsidRPr="00135D44">
        <w:rPr>
          <w:snapToGrid w:val="0"/>
          <w:lang w:val="en-US"/>
        </w:rPr>
        <w:tab/>
      </w:r>
      <w:r w:rsidRPr="00135D44">
        <w:rPr>
          <w:snapToGrid w:val="0"/>
          <w:lang w:val="en-US"/>
        </w:rPr>
        <w:tab/>
      </w:r>
      <w:r w:rsidRPr="00135D44">
        <w:rPr>
          <w:snapToGrid w:val="0"/>
          <w:lang w:val="en-US"/>
        </w:rPr>
        <w:tab/>
      </w:r>
      <w:r w:rsidRPr="00135D44">
        <w:rPr>
          <w:snapToGrid w:val="0"/>
          <w:lang w:val="en-US"/>
        </w:rPr>
        <w:tab/>
      </w:r>
      <w:r w:rsidRPr="00135D44">
        <w:rPr>
          <w:rFonts w:eastAsia="SimSun"/>
          <w:snapToGrid w:val="0"/>
          <w:lang w:val="en-US"/>
        </w:rPr>
        <w:t>ProtocolIE-ID ::= 553</w:t>
      </w:r>
    </w:p>
    <w:p w14:paraId="07CB9932" w14:textId="77777777" w:rsidR="003A519C" w:rsidRPr="00024B4B" w:rsidRDefault="00AC7BC0">
      <w:pPr>
        <w:pStyle w:val="PL"/>
        <w:rPr>
          <w:rFonts w:eastAsia="SimSun"/>
          <w:snapToGrid w:val="0"/>
          <w:lang w:val="fr-FR"/>
        </w:rPr>
      </w:pPr>
      <w:r w:rsidRPr="00024B4B">
        <w:rPr>
          <w:rFonts w:eastAsia="SimSun"/>
          <w:snapToGrid w:val="0"/>
          <w:lang w:val="fr-FR"/>
        </w:rPr>
        <w:t>id-ZoAInformation</w:t>
      </w:r>
      <w:r w:rsidRPr="00024B4B">
        <w:rPr>
          <w:rFonts w:eastAsia="SimSun"/>
          <w:snapToGrid w:val="0"/>
          <w:lang w:val="fr-FR"/>
        </w:rPr>
        <w:tab/>
      </w:r>
      <w:r w:rsidRPr="00024B4B">
        <w:rPr>
          <w:rFonts w:eastAsia="SimSun"/>
          <w:snapToGrid w:val="0"/>
          <w:lang w:val="fr-FR"/>
        </w:rPr>
        <w:tab/>
      </w:r>
      <w:r w:rsidRPr="00024B4B">
        <w:rPr>
          <w:rFonts w:eastAsia="SimSun"/>
          <w:snapToGrid w:val="0"/>
          <w:lang w:val="fr-FR"/>
        </w:rPr>
        <w:tab/>
      </w:r>
      <w:r w:rsidRPr="00024B4B">
        <w:rPr>
          <w:rFonts w:eastAsia="SimSun"/>
          <w:snapToGrid w:val="0"/>
          <w:lang w:val="fr-FR"/>
        </w:rPr>
        <w:tab/>
      </w:r>
      <w:r w:rsidRPr="00024B4B">
        <w:rPr>
          <w:rFonts w:eastAsia="SimSun"/>
          <w:snapToGrid w:val="0"/>
          <w:lang w:val="fr-FR"/>
        </w:rPr>
        <w:tab/>
      </w:r>
      <w:r w:rsidRPr="00024B4B">
        <w:rPr>
          <w:rFonts w:eastAsia="SimSun"/>
          <w:snapToGrid w:val="0"/>
          <w:lang w:val="fr-FR"/>
        </w:rPr>
        <w:tab/>
      </w:r>
      <w:r w:rsidRPr="00024B4B">
        <w:rPr>
          <w:rFonts w:eastAsia="SimSun"/>
          <w:snapToGrid w:val="0"/>
          <w:lang w:val="fr-FR"/>
        </w:rPr>
        <w:tab/>
      </w:r>
      <w:r w:rsidRPr="00024B4B">
        <w:rPr>
          <w:rFonts w:eastAsia="SimSun"/>
          <w:snapToGrid w:val="0"/>
          <w:lang w:val="fr-FR"/>
        </w:rPr>
        <w:tab/>
      </w:r>
      <w:r w:rsidRPr="00024B4B">
        <w:rPr>
          <w:rFonts w:eastAsia="SimSun"/>
          <w:snapToGrid w:val="0"/>
          <w:lang w:val="fr-FR"/>
        </w:rPr>
        <w:tab/>
        <w:t>ProtocolIE-ID ::= 554</w:t>
      </w:r>
    </w:p>
    <w:p w14:paraId="28C0C717" w14:textId="77777777" w:rsidR="003A519C" w:rsidRPr="00024B4B" w:rsidRDefault="00AC7BC0">
      <w:pPr>
        <w:pStyle w:val="PL"/>
        <w:rPr>
          <w:snapToGrid w:val="0"/>
          <w:lang w:val="fr-FR"/>
        </w:rPr>
      </w:pPr>
      <w:r w:rsidRPr="00024B4B">
        <w:rPr>
          <w:snapToGrid w:val="0"/>
          <w:lang w:val="fr-FR"/>
        </w:rPr>
        <w:t>id-ResponseTime</w:t>
      </w:r>
      <w:r w:rsidRPr="00024B4B">
        <w:rPr>
          <w:snapToGrid w:val="0"/>
          <w:lang w:val="fr-FR"/>
        </w:rPr>
        <w:tab/>
      </w:r>
      <w:r w:rsidRPr="00024B4B">
        <w:rPr>
          <w:snapToGrid w:val="0"/>
          <w:lang w:val="fr-FR"/>
        </w:rPr>
        <w:tab/>
      </w:r>
      <w:r w:rsidRPr="00024B4B">
        <w:rPr>
          <w:snapToGrid w:val="0"/>
          <w:lang w:val="fr-FR"/>
        </w:rPr>
        <w:tab/>
      </w:r>
      <w:r w:rsidRPr="00024B4B">
        <w:rPr>
          <w:snapToGrid w:val="0"/>
          <w:lang w:val="fr-FR"/>
        </w:rPr>
        <w:tab/>
      </w:r>
      <w:r w:rsidRPr="00024B4B">
        <w:rPr>
          <w:snapToGrid w:val="0"/>
          <w:lang w:val="fr-FR"/>
        </w:rPr>
        <w:tab/>
      </w:r>
      <w:r w:rsidRPr="00024B4B">
        <w:rPr>
          <w:snapToGrid w:val="0"/>
          <w:lang w:val="fr-FR"/>
        </w:rPr>
        <w:tab/>
      </w:r>
      <w:r w:rsidRPr="00024B4B">
        <w:rPr>
          <w:snapToGrid w:val="0"/>
          <w:lang w:val="fr-FR"/>
        </w:rPr>
        <w:tab/>
      </w:r>
      <w:r w:rsidRPr="00024B4B">
        <w:rPr>
          <w:snapToGrid w:val="0"/>
          <w:lang w:val="fr-FR"/>
        </w:rPr>
        <w:tab/>
      </w:r>
      <w:r w:rsidRPr="00024B4B">
        <w:rPr>
          <w:snapToGrid w:val="0"/>
          <w:lang w:val="fr-FR"/>
        </w:rPr>
        <w:tab/>
      </w:r>
      <w:r w:rsidRPr="00024B4B">
        <w:rPr>
          <w:snapToGrid w:val="0"/>
          <w:lang w:val="fr-FR"/>
        </w:rPr>
        <w:tab/>
      </w:r>
      <w:r w:rsidRPr="00024B4B">
        <w:rPr>
          <w:rFonts w:eastAsia="SimSun"/>
          <w:snapToGrid w:val="0"/>
          <w:lang w:val="fr-FR"/>
        </w:rPr>
        <w:t>ProtocolIE-ID ::= 555</w:t>
      </w:r>
    </w:p>
    <w:p w14:paraId="06A2927A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id-ARPLocationInfo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556</w:t>
      </w:r>
    </w:p>
    <w:p w14:paraId="25DA12FC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id-ARP-ID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557</w:t>
      </w:r>
    </w:p>
    <w:p w14:paraId="3A171E05" w14:textId="77777777" w:rsidR="003A519C" w:rsidRPr="0018722B" w:rsidRDefault="00AC7BC0">
      <w:pPr>
        <w:pStyle w:val="PL"/>
        <w:rPr>
          <w:rFonts w:eastAsia="SimSun"/>
          <w:snapToGrid w:val="0"/>
          <w:szCs w:val="22"/>
          <w:lang w:val="it-IT"/>
        </w:rPr>
      </w:pPr>
      <w:r w:rsidRPr="0018722B">
        <w:rPr>
          <w:rFonts w:eastAsia="Calibri"/>
          <w:lang w:val="it-IT" w:eastAsia="ja-JP"/>
        </w:rPr>
        <w:t>id-MultipleULAoA</w:t>
      </w:r>
      <w:r w:rsidRPr="0018722B">
        <w:rPr>
          <w:rFonts w:eastAsia="Calibri"/>
          <w:lang w:val="it-IT" w:eastAsia="ja-JP"/>
        </w:rPr>
        <w:tab/>
      </w:r>
      <w:r w:rsidRPr="0018722B">
        <w:rPr>
          <w:rFonts w:eastAsia="Calibri"/>
          <w:lang w:val="it-IT" w:eastAsia="ja-JP"/>
        </w:rPr>
        <w:tab/>
      </w:r>
      <w:r w:rsidRPr="0018722B">
        <w:rPr>
          <w:rFonts w:eastAsia="Calibri"/>
          <w:lang w:val="it-IT" w:eastAsia="ja-JP"/>
        </w:rPr>
        <w:tab/>
      </w:r>
      <w:r w:rsidRPr="0018722B">
        <w:rPr>
          <w:rFonts w:eastAsia="Calibri"/>
          <w:lang w:val="it-IT" w:eastAsia="ja-JP"/>
        </w:rPr>
        <w:tab/>
      </w:r>
      <w:r w:rsidRPr="0018722B">
        <w:rPr>
          <w:rFonts w:eastAsia="Calibri"/>
          <w:lang w:val="it-IT" w:eastAsia="ja-JP"/>
        </w:rPr>
        <w:tab/>
      </w:r>
      <w:r w:rsidRPr="0018722B">
        <w:rPr>
          <w:rFonts w:eastAsia="Calibri"/>
          <w:lang w:val="it-IT" w:eastAsia="ja-JP"/>
        </w:rPr>
        <w:tab/>
      </w:r>
      <w:r w:rsidRPr="0018722B">
        <w:rPr>
          <w:rFonts w:eastAsia="Calibri"/>
          <w:lang w:val="it-IT" w:eastAsia="ja-JP"/>
        </w:rPr>
        <w:tab/>
      </w:r>
      <w:r w:rsidRPr="0018722B">
        <w:rPr>
          <w:rFonts w:eastAsia="Calibri"/>
          <w:lang w:val="it-IT" w:eastAsia="ja-JP"/>
        </w:rPr>
        <w:tab/>
      </w:r>
      <w:r w:rsidRPr="0018722B">
        <w:rPr>
          <w:rFonts w:eastAsia="Calibri"/>
          <w:lang w:val="it-IT" w:eastAsia="ja-JP"/>
        </w:rPr>
        <w:tab/>
      </w:r>
      <w:r w:rsidRPr="0018722B">
        <w:rPr>
          <w:rFonts w:eastAsia="SimSun"/>
          <w:snapToGrid w:val="0"/>
          <w:szCs w:val="22"/>
          <w:lang w:val="it-IT"/>
        </w:rPr>
        <w:t>ProtocolIE-ID ::= 558</w:t>
      </w:r>
    </w:p>
    <w:p w14:paraId="23E782CE" w14:textId="77777777" w:rsidR="003A519C" w:rsidRPr="0018722B" w:rsidRDefault="00AC7BC0">
      <w:pPr>
        <w:pStyle w:val="PL"/>
        <w:rPr>
          <w:rFonts w:eastAsia="Calibri"/>
          <w:lang w:val="it-IT" w:eastAsia="ja-JP"/>
        </w:rPr>
      </w:pPr>
      <w:r w:rsidRPr="0018722B">
        <w:rPr>
          <w:rFonts w:eastAsia="Calibri"/>
          <w:lang w:val="it-IT" w:eastAsia="ja-JP"/>
        </w:rPr>
        <w:t>id-UL-SRS-RSRPP</w:t>
      </w:r>
      <w:r w:rsidRPr="0018722B">
        <w:rPr>
          <w:rFonts w:eastAsia="Calibri"/>
          <w:lang w:val="it-IT" w:eastAsia="ja-JP"/>
        </w:rPr>
        <w:tab/>
      </w:r>
      <w:r w:rsidRPr="0018722B">
        <w:rPr>
          <w:rFonts w:eastAsia="Calibri"/>
          <w:lang w:val="it-IT" w:eastAsia="ja-JP"/>
        </w:rPr>
        <w:tab/>
      </w:r>
      <w:r w:rsidRPr="0018722B">
        <w:rPr>
          <w:rFonts w:eastAsia="Calibri"/>
          <w:lang w:val="it-IT" w:eastAsia="ja-JP"/>
        </w:rPr>
        <w:tab/>
      </w:r>
      <w:r w:rsidRPr="0018722B">
        <w:rPr>
          <w:rFonts w:eastAsia="Calibri"/>
          <w:lang w:val="it-IT" w:eastAsia="ja-JP"/>
        </w:rPr>
        <w:tab/>
      </w:r>
      <w:r w:rsidRPr="0018722B">
        <w:rPr>
          <w:rFonts w:eastAsia="Calibri"/>
          <w:lang w:val="it-IT" w:eastAsia="ja-JP"/>
        </w:rPr>
        <w:tab/>
      </w:r>
      <w:r w:rsidRPr="0018722B">
        <w:rPr>
          <w:rFonts w:eastAsia="Calibri"/>
          <w:lang w:val="it-IT" w:eastAsia="ja-JP"/>
        </w:rPr>
        <w:tab/>
      </w:r>
      <w:r w:rsidRPr="0018722B">
        <w:rPr>
          <w:rFonts w:eastAsia="Calibri"/>
          <w:lang w:val="it-IT" w:eastAsia="ja-JP"/>
        </w:rPr>
        <w:tab/>
      </w:r>
      <w:r w:rsidRPr="0018722B">
        <w:rPr>
          <w:rFonts w:eastAsia="Calibri"/>
          <w:lang w:val="it-IT" w:eastAsia="ja-JP"/>
        </w:rPr>
        <w:tab/>
      </w:r>
      <w:r w:rsidRPr="0018722B">
        <w:rPr>
          <w:rFonts w:eastAsia="Calibri"/>
          <w:lang w:val="it-IT" w:eastAsia="ja-JP"/>
        </w:rPr>
        <w:tab/>
      </w:r>
      <w:r w:rsidRPr="0018722B">
        <w:rPr>
          <w:rFonts w:eastAsia="Calibri"/>
          <w:lang w:val="it-IT" w:eastAsia="ja-JP"/>
        </w:rPr>
        <w:tab/>
      </w:r>
      <w:r w:rsidRPr="0018722B">
        <w:rPr>
          <w:rFonts w:eastAsia="SimSun"/>
          <w:snapToGrid w:val="0"/>
          <w:szCs w:val="22"/>
          <w:lang w:val="it-IT"/>
        </w:rPr>
        <w:t>ProtocolIE-ID ::= 559</w:t>
      </w:r>
    </w:p>
    <w:p w14:paraId="0391DC47" w14:textId="77777777" w:rsidR="003A519C" w:rsidRPr="00135D44" w:rsidRDefault="00AC7BC0">
      <w:pPr>
        <w:pStyle w:val="PL"/>
        <w:rPr>
          <w:rFonts w:eastAsia="SimSun"/>
          <w:snapToGrid w:val="0"/>
          <w:szCs w:val="22"/>
          <w:lang w:val="en-US"/>
        </w:rPr>
      </w:pPr>
      <w:r w:rsidRPr="00135D44">
        <w:rPr>
          <w:rFonts w:eastAsia="Calibri"/>
          <w:lang w:val="en-US" w:eastAsia="ja-JP"/>
        </w:rPr>
        <w:t>id-SRSResourcetype</w:t>
      </w:r>
      <w:r w:rsidRPr="00135D44">
        <w:rPr>
          <w:rFonts w:eastAsia="Calibri"/>
          <w:lang w:val="en-US" w:eastAsia="ja-JP"/>
        </w:rPr>
        <w:tab/>
      </w:r>
      <w:r w:rsidRPr="00135D44">
        <w:rPr>
          <w:rFonts w:eastAsia="Calibri"/>
          <w:lang w:val="en-US" w:eastAsia="ja-JP"/>
        </w:rPr>
        <w:tab/>
      </w:r>
      <w:r w:rsidRPr="00135D44">
        <w:rPr>
          <w:rFonts w:eastAsia="Calibri"/>
          <w:lang w:val="en-US" w:eastAsia="ja-JP"/>
        </w:rPr>
        <w:tab/>
      </w:r>
      <w:r w:rsidRPr="00135D44">
        <w:rPr>
          <w:rFonts w:eastAsia="Calibri"/>
          <w:lang w:val="en-US" w:eastAsia="ja-JP"/>
        </w:rPr>
        <w:tab/>
      </w:r>
      <w:r w:rsidRPr="00135D44">
        <w:rPr>
          <w:rFonts w:eastAsia="Calibri"/>
          <w:lang w:val="en-US" w:eastAsia="ja-JP"/>
        </w:rPr>
        <w:tab/>
      </w:r>
      <w:r w:rsidRPr="00135D44">
        <w:rPr>
          <w:rFonts w:eastAsia="Calibri"/>
          <w:lang w:val="en-US" w:eastAsia="ja-JP"/>
        </w:rPr>
        <w:tab/>
      </w:r>
      <w:r w:rsidRPr="00135D44">
        <w:rPr>
          <w:rFonts w:eastAsia="Calibri"/>
          <w:lang w:val="en-US" w:eastAsia="ja-JP"/>
        </w:rPr>
        <w:tab/>
      </w:r>
      <w:r w:rsidRPr="00135D44">
        <w:rPr>
          <w:rFonts w:eastAsia="Calibri"/>
          <w:lang w:val="en-US" w:eastAsia="ja-JP"/>
        </w:rPr>
        <w:tab/>
      </w:r>
      <w:r w:rsidRPr="00135D44">
        <w:rPr>
          <w:rFonts w:eastAsia="Calibri"/>
          <w:lang w:val="en-US" w:eastAsia="ja-JP"/>
        </w:rPr>
        <w:tab/>
      </w:r>
      <w:r w:rsidRPr="00135D44">
        <w:rPr>
          <w:rFonts w:eastAsia="SimSun"/>
          <w:snapToGrid w:val="0"/>
          <w:szCs w:val="22"/>
          <w:lang w:val="en-US"/>
        </w:rPr>
        <w:t>ProtocolIE-ID ::= 560</w:t>
      </w:r>
    </w:p>
    <w:p w14:paraId="0DBC2F31" w14:textId="77777777" w:rsidR="003A519C" w:rsidRPr="00135D44" w:rsidRDefault="00AC7BC0">
      <w:pPr>
        <w:pStyle w:val="PL"/>
        <w:rPr>
          <w:rFonts w:eastAsia="Calibri"/>
          <w:lang w:val="en-US" w:eastAsia="ja-JP"/>
        </w:rPr>
      </w:pPr>
      <w:r w:rsidRPr="00135D44">
        <w:rPr>
          <w:rFonts w:eastAsia="SimSun"/>
          <w:snapToGrid w:val="0"/>
          <w:szCs w:val="22"/>
          <w:lang w:val="en-US"/>
        </w:rPr>
        <w:t>id-ExtendedAdditionalPathList</w:t>
      </w:r>
      <w:r w:rsidRPr="00135D44">
        <w:rPr>
          <w:rFonts w:eastAsia="SimSun"/>
          <w:snapToGrid w:val="0"/>
          <w:szCs w:val="22"/>
          <w:lang w:val="en-US"/>
        </w:rPr>
        <w:tab/>
      </w:r>
      <w:r w:rsidRPr="00135D44">
        <w:rPr>
          <w:rFonts w:eastAsia="SimSun"/>
          <w:snapToGrid w:val="0"/>
          <w:szCs w:val="22"/>
          <w:lang w:val="en-US"/>
        </w:rPr>
        <w:tab/>
      </w:r>
      <w:r w:rsidRPr="00135D44">
        <w:rPr>
          <w:rFonts w:eastAsia="SimSun"/>
          <w:snapToGrid w:val="0"/>
          <w:szCs w:val="22"/>
          <w:lang w:val="en-US"/>
        </w:rPr>
        <w:tab/>
      </w:r>
      <w:r w:rsidRPr="00135D44">
        <w:rPr>
          <w:rFonts w:eastAsia="SimSun"/>
          <w:snapToGrid w:val="0"/>
          <w:szCs w:val="22"/>
          <w:lang w:val="en-US"/>
        </w:rPr>
        <w:tab/>
      </w:r>
      <w:r w:rsidRPr="00135D44">
        <w:rPr>
          <w:rFonts w:eastAsia="SimSun"/>
          <w:snapToGrid w:val="0"/>
          <w:szCs w:val="22"/>
          <w:lang w:val="en-US"/>
        </w:rPr>
        <w:tab/>
      </w:r>
      <w:r w:rsidRPr="00135D44">
        <w:rPr>
          <w:rFonts w:eastAsia="SimSun"/>
          <w:snapToGrid w:val="0"/>
          <w:szCs w:val="22"/>
          <w:lang w:val="en-US"/>
        </w:rPr>
        <w:tab/>
        <w:t>ProtocolIE-ID ::= 561</w:t>
      </w:r>
    </w:p>
    <w:p w14:paraId="076B2267" w14:textId="77777777" w:rsidR="003A519C" w:rsidRPr="00135D44" w:rsidRDefault="00AC7BC0">
      <w:pPr>
        <w:pStyle w:val="PL"/>
        <w:rPr>
          <w:rFonts w:eastAsia="SimSun"/>
          <w:snapToGrid w:val="0"/>
          <w:lang w:val="en-US"/>
        </w:rPr>
      </w:pPr>
      <w:r w:rsidRPr="00135D44">
        <w:rPr>
          <w:snapToGrid w:val="0"/>
          <w:lang w:val="en-US"/>
        </w:rPr>
        <w:t>id-</w:t>
      </w:r>
      <w:r w:rsidRPr="00135D44">
        <w:rPr>
          <w:rFonts w:eastAsia="SimSun"/>
          <w:snapToGrid w:val="0"/>
          <w:lang w:val="en-US"/>
        </w:rPr>
        <w:t>LoS-NLoSInformation</w:t>
      </w:r>
      <w:r w:rsidRPr="00135D44">
        <w:rPr>
          <w:snapToGrid w:val="0"/>
          <w:lang w:val="en-US"/>
        </w:rPr>
        <w:tab/>
      </w:r>
      <w:r w:rsidRPr="00135D44">
        <w:rPr>
          <w:snapToGrid w:val="0"/>
          <w:lang w:val="en-US"/>
        </w:rPr>
        <w:tab/>
      </w:r>
      <w:r w:rsidRPr="00135D44">
        <w:rPr>
          <w:snapToGrid w:val="0"/>
          <w:lang w:val="en-US"/>
        </w:rPr>
        <w:tab/>
      </w:r>
      <w:r w:rsidRPr="00135D44">
        <w:rPr>
          <w:snapToGrid w:val="0"/>
          <w:lang w:val="en-US"/>
        </w:rPr>
        <w:tab/>
      </w:r>
      <w:r w:rsidRPr="00135D44">
        <w:rPr>
          <w:snapToGrid w:val="0"/>
          <w:lang w:val="en-US"/>
        </w:rPr>
        <w:tab/>
      </w:r>
      <w:r w:rsidRPr="00135D44">
        <w:rPr>
          <w:snapToGrid w:val="0"/>
          <w:lang w:val="en-US"/>
        </w:rPr>
        <w:tab/>
      </w:r>
      <w:r w:rsidRPr="00135D44">
        <w:rPr>
          <w:snapToGrid w:val="0"/>
          <w:lang w:val="en-US"/>
        </w:rPr>
        <w:tab/>
      </w:r>
      <w:r w:rsidRPr="00135D44">
        <w:rPr>
          <w:snapToGrid w:val="0"/>
          <w:lang w:val="en-US"/>
        </w:rPr>
        <w:tab/>
      </w:r>
      <w:r w:rsidRPr="00135D44">
        <w:rPr>
          <w:rFonts w:eastAsia="SimSun"/>
          <w:snapToGrid w:val="0"/>
          <w:lang w:val="en-US"/>
        </w:rPr>
        <w:t xml:space="preserve">ProtocolIE-ID ::= </w:t>
      </w:r>
      <w:r w:rsidRPr="00135D44">
        <w:rPr>
          <w:rFonts w:eastAsia="SimSun"/>
          <w:snapToGrid w:val="0"/>
          <w:szCs w:val="22"/>
          <w:lang w:val="en-US"/>
        </w:rPr>
        <w:t>562</w:t>
      </w:r>
    </w:p>
    <w:p w14:paraId="3413745A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id-NumberOfTRPRxTEG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564</w:t>
      </w:r>
    </w:p>
    <w:p w14:paraId="69637D9B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id-NumberOfTRPRxTxTEG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565</w:t>
      </w:r>
    </w:p>
    <w:p w14:paraId="28D68624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id-TRPTxTEGAssociation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566</w:t>
      </w:r>
    </w:p>
    <w:p w14:paraId="48E4DCF5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id-TRPTEGInformation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567</w:t>
      </w:r>
    </w:p>
    <w:p w14:paraId="0EFD8098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id-TRPRx-TEGInformation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568</w:t>
      </w:r>
    </w:p>
    <w:p w14:paraId="2E3AF5AD" w14:textId="77777777" w:rsidR="003A519C" w:rsidRPr="00024B4B" w:rsidRDefault="00AC7BC0">
      <w:pPr>
        <w:pStyle w:val="PL"/>
        <w:rPr>
          <w:rFonts w:eastAsia="SimSun"/>
          <w:snapToGrid w:val="0"/>
          <w:lang w:val="nl-NL"/>
        </w:rPr>
      </w:pPr>
      <w:r w:rsidRPr="00024B4B">
        <w:rPr>
          <w:rFonts w:eastAsia="SimSun"/>
          <w:snapToGrid w:val="0"/>
          <w:lang w:val="nl-NL"/>
        </w:rPr>
        <w:t>id-TRP-PRS-Info-List</w:t>
      </w:r>
      <w:r w:rsidRPr="00024B4B">
        <w:rPr>
          <w:rFonts w:eastAsia="SimSun"/>
          <w:snapToGrid w:val="0"/>
          <w:lang w:val="nl-NL"/>
        </w:rPr>
        <w:tab/>
      </w:r>
      <w:r w:rsidRPr="00024B4B">
        <w:rPr>
          <w:rFonts w:eastAsia="SimSun"/>
          <w:snapToGrid w:val="0"/>
          <w:lang w:val="nl-NL"/>
        </w:rPr>
        <w:tab/>
      </w:r>
      <w:r w:rsidRPr="00024B4B">
        <w:rPr>
          <w:rFonts w:eastAsia="SimSun"/>
          <w:snapToGrid w:val="0"/>
          <w:lang w:val="nl-NL"/>
        </w:rPr>
        <w:tab/>
      </w:r>
      <w:r w:rsidRPr="00024B4B">
        <w:rPr>
          <w:rFonts w:eastAsia="SimSun"/>
          <w:snapToGrid w:val="0"/>
          <w:lang w:val="nl-NL"/>
        </w:rPr>
        <w:tab/>
      </w:r>
      <w:r w:rsidRPr="00024B4B">
        <w:rPr>
          <w:rFonts w:eastAsia="SimSun"/>
          <w:snapToGrid w:val="0"/>
          <w:lang w:val="nl-NL"/>
        </w:rPr>
        <w:tab/>
      </w:r>
      <w:r w:rsidRPr="00024B4B">
        <w:rPr>
          <w:rFonts w:eastAsia="SimSun"/>
          <w:snapToGrid w:val="0"/>
          <w:lang w:val="nl-NL"/>
        </w:rPr>
        <w:tab/>
      </w:r>
      <w:r w:rsidRPr="00024B4B">
        <w:rPr>
          <w:rFonts w:eastAsia="SimSun"/>
          <w:snapToGrid w:val="0"/>
          <w:lang w:val="nl-NL"/>
        </w:rPr>
        <w:tab/>
      </w:r>
      <w:r w:rsidRPr="00024B4B">
        <w:rPr>
          <w:rFonts w:eastAsia="SimSun"/>
          <w:snapToGrid w:val="0"/>
          <w:lang w:val="nl-NL"/>
        </w:rPr>
        <w:tab/>
        <w:t>ProtocolIE-ID ::= 569</w:t>
      </w:r>
    </w:p>
    <w:p w14:paraId="26EFB901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rFonts w:eastAsia="SimSun"/>
          <w:snapToGrid w:val="0"/>
          <w:lang w:val="nl-NL"/>
        </w:rPr>
        <w:t>id-PRS-Measurement-Info-List</w:t>
      </w:r>
      <w:r w:rsidRPr="00024B4B">
        <w:rPr>
          <w:rFonts w:eastAsia="SimSun"/>
          <w:snapToGrid w:val="0"/>
          <w:lang w:val="nl-NL"/>
        </w:rPr>
        <w:tab/>
      </w:r>
      <w:r w:rsidRPr="00024B4B">
        <w:rPr>
          <w:rFonts w:eastAsia="SimSun"/>
          <w:snapToGrid w:val="0"/>
          <w:lang w:val="nl-NL"/>
        </w:rPr>
        <w:tab/>
      </w:r>
      <w:r w:rsidRPr="00024B4B">
        <w:rPr>
          <w:rFonts w:eastAsia="SimSun"/>
          <w:snapToGrid w:val="0"/>
          <w:lang w:val="nl-NL"/>
        </w:rPr>
        <w:tab/>
      </w:r>
      <w:r w:rsidRPr="00024B4B">
        <w:rPr>
          <w:rFonts w:eastAsia="SimSun"/>
          <w:snapToGrid w:val="0"/>
          <w:lang w:val="nl-NL"/>
        </w:rPr>
        <w:tab/>
      </w:r>
      <w:r w:rsidRPr="00024B4B">
        <w:rPr>
          <w:rFonts w:eastAsia="SimSun"/>
          <w:snapToGrid w:val="0"/>
          <w:lang w:val="nl-NL"/>
        </w:rPr>
        <w:tab/>
      </w:r>
      <w:r w:rsidRPr="00024B4B">
        <w:rPr>
          <w:rFonts w:eastAsia="SimSun"/>
          <w:snapToGrid w:val="0"/>
          <w:lang w:val="nl-NL"/>
        </w:rPr>
        <w:tab/>
        <w:t>ProtocolIE-ID ::= 570</w:t>
      </w:r>
    </w:p>
    <w:p w14:paraId="559915F5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id-PRSConfigRequestType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571</w:t>
      </w:r>
    </w:p>
    <w:p w14:paraId="6CEC337D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id-MeasurementTimeOccasion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573</w:t>
      </w:r>
    </w:p>
    <w:p w14:paraId="3C803A4C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id-MeasurementCharacteristicsRequestIndicator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574</w:t>
      </w:r>
    </w:p>
    <w:p w14:paraId="1E494111" w14:textId="77777777" w:rsidR="003A519C" w:rsidRPr="0018722B" w:rsidRDefault="00AC7BC0">
      <w:pPr>
        <w:pStyle w:val="PL"/>
        <w:rPr>
          <w:snapToGrid w:val="0"/>
          <w:lang w:val="nl-NL"/>
        </w:rPr>
      </w:pPr>
      <w:r w:rsidRPr="0018722B">
        <w:rPr>
          <w:snapToGrid w:val="0"/>
          <w:lang w:val="nl-NL"/>
        </w:rPr>
        <w:t>id-UEReportingInformation</w:t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  <w:t>ProtocolIE-ID ::= 575</w:t>
      </w:r>
    </w:p>
    <w:p w14:paraId="7B51D947" w14:textId="77777777" w:rsidR="003A519C" w:rsidRPr="0018722B" w:rsidRDefault="00AC7BC0">
      <w:pPr>
        <w:pStyle w:val="PL"/>
        <w:rPr>
          <w:snapToGrid w:val="0"/>
          <w:lang w:val="nl-NL"/>
        </w:rPr>
      </w:pPr>
      <w:r w:rsidRPr="0018722B">
        <w:rPr>
          <w:snapToGrid w:val="0"/>
          <w:lang w:val="nl-NL"/>
        </w:rPr>
        <w:t>id-PosContextRevIndication</w:t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  <w:t>ProtocolIE-ID ::= 576</w:t>
      </w:r>
    </w:p>
    <w:p w14:paraId="0E096A2A" w14:textId="77777777" w:rsidR="003A519C" w:rsidRPr="0018722B" w:rsidRDefault="00AC7BC0">
      <w:pPr>
        <w:pStyle w:val="PL"/>
        <w:rPr>
          <w:snapToGrid w:val="0"/>
          <w:lang w:val="nl-NL"/>
        </w:rPr>
      </w:pPr>
      <w:r w:rsidRPr="0018722B">
        <w:rPr>
          <w:snapToGrid w:val="0"/>
          <w:lang w:val="nl-NL"/>
        </w:rPr>
        <w:t>id-TRPBeamAntennaInformation</w:t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  <w:t>ProtocolIE-ID ::= 577</w:t>
      </w:r>
    </w:p>
    <w:p w14:paraId="1A3A79FE" w14:textId="77777777" w:rsidR="003A519C" w:rsidRPr="0018722B" w:rsidRDefault="00AC7BC0">
      <w:pPr>
        <w:pStyle w:val="PL"/>
        <w:rPr>
          <w:snapToGrid w:val="0"/>
          <w:lang w:val="nl-NL"/>
        </w:rPr>
      </w:pPr>
      <w:r w:rsidRPr="0018722B">
        <w:rPr>
          <w:snapToGrid w:val="0"/>
          <w:lang w:val="nl-NL"/>
        </w:rPr>
        <w:t xml:space="preserve">id-NRRedCapUEIndication </w:t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  <w:t>ProtocolIE-ID ::= 578</w:t>
      </w:r>
    </w:p>
    <w:p w14:paraId="5066C99B" w14:textId="77777777" w:rsidR="003A519C" w:rsidRPr="0018722B" w:rsidRDefault="00AC7BC0">
      <w:pPr>
        <w:pStyle w:val="PL"/>
        <w:rPr>
          <w:snapToGrid w:val="0"/>
          <w:lang w:val="nl-NL"/>
        </w:rPr>
      </w:pPr>
      <w:r w:rsidRPr="0018722B">
        <w:rPr>
          <w:snapToGrid w:val="0"/>
          <w:lang w:val="nl-NL"/>
        </w:rPr>
        <w:t>id-</w:t>
      </w:r>
      <w:r w:rsidRPr="0018722B">
        <w:rPr>
          <w:snapToGrid w:val="0"/>
          <w:lang w:val="nl-NL" w:eastAsia="zh-CN"/>
        </w:rPr>
        <w:t>Redcap-Bcast-Information</w:t>
      </w:r>
      <w:r w:rsidRPr="0018722B">
        <w:rPr>
          <w:snapToGrid w:val="0"/>
          <w:lang w:val="nl-NL" w:eastAsia="zh-CN"/>
        </w:rPr>
        <w:tab/>
      </w:r>
      <w:r w:rsidRPr="0018722B">
        <w:rPr>
          <w:snapToGrid w:val="0"/>
          <w:lang w:val="nl-NL" w:eastAsia="zh-CN"/>
        </w:rPr>
        <w:tab/>
      </w:r>
      <w:r w:rsidRPr="0018722B">
        <w:rPr>
          <w:snapToGrid w:val="0"/>
          <w:lang w:val="nl-NL" w:eastAsia="zh-CN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  <w:t xml:space="preserve">ProtocolIE-ID ::= </w:t>
      </w:r>
      <w:r w:rsidRPr="0018722B">
        <w:rPr>
          <w:snapToGrid w:val="0"/>
          <w:lang w:val="nl-NL" w:eastAsia="zh-CN"/>
        </w:rPr>
        <w:t>579</w:t>
      </w:r>
    </w:p>
    <w:p w14:paraId="12513254" w14:textId="77777777" w:rsidR="003A519C" w:rsidRPr="0018722B" w:rsidRDefault="00AC7BC0">
      <w:pPr>
        <w:pStyle w:val="PL"/>
        <w:rPr>
          <w:snapToGrid w:val="0"/>
          <w:lang w:val="nl-NL"/>
        </w:rPr>
      </w:pPr>
      <w:r w:rsidRPr="0018722B">
        <w:rPr>
          <w:snapToGrid w:val="0"/>
          <w:lang w:val="nl-NL"/>
        </w:rPr>
        <w:t>id-RANUEPagingDRX</w:t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  <w:t>ProtocolIE-ID ::= 580</w:t>
      </w:r>
    </w:p>
    <w:p w14:paraId="50046D06" w14:textId="77777777" w:rsidR="003A519C" w:rsidRPr="0018722B" w:rsidRDefault="00AC7BC0">
      <w:pPr>
        <w:pStyle w:val="PL"/>
        <w:rPr>
          <w:snapToGrid w:val="0"/>
          <w:lang w:val="nl-NL"/>
        </w:rPr>
      </w:pPr>
      <w:r w:rsidRPr="0018722B">
        <w:rPr>
          <w:snapToGrid w:val="0"/>
          <w:lang w:val="nl-NL" w:eastAsia="zh-CN"/>
        </w:rPr>
        <w:t>id-</w:t>
      </w:r>
      <w:r w:rsidRPr="0018722B">
        <w:rPr>
          <w:snapToGrid w:val="0"/>
          <w:lang w:val="nl-NL"/>
        </w:rPr>
        <w:t>CNUEPagingDRX</w:t>
      </w:r>
      <w:r w:rsidRPr="0018722B">
        <w:rPr>
          <w:snapToGrid w:val="0"/>
          <w:lang w:val="nl-NL" w:eastAsia="zh-CN"/>
        </w:rPr>
        <w:tab/>
      </w:r>
      <w:r w:rsidRPr="0018722B">
        <w:rPr>
          <w:snapToGrid w:val="0"/>
          <w:lang w:val="nl-NL" w:eastAsia="zh-CN"/>
        </w:rPr>
        <w:tab/>
      </w:r>
      <w:r w:rsidRPr="0018722B">
        <w:rPr>
          <w:snapToGrid w:val="0"/>
          <w:lang w:val="nl-NL" w:eastAsia="zh-CN"/>
        </w:rPr>
        <w:tab/>
      </w:r>
      <w:r w:rsidRPr="0018722B">
        <w:rPr>
          <w:snapToGrid w:val="0"/>
          <w:lang w:val="nl-NL" w:eastAsia="zh-CN"/>
        </w:rPr>
        <w:tab/>
      </w:r>
      <w:r w:rsidRPr="0018722B">
        <w:rPr>
          <w:snapToGrid w:val="0"/>
          <w:lang w:val="nl-NL" w:eastAsia="zh-CN"/>
        </w:rPr>
        <w:tab/>
      </w:r>
      <w:r w:rsidRPr="0018722B">
        <w:rPr>
          <w:snapToGrid w:val="0"/>
          <w:lang w:val="nl-NL" w:eastAsia="zh-CN"/>
        </w:rPr>
        <w:tab/>
      </w:r>
      <w:r w:rsidRPr="0018722B">
        <w:rPr>
          <w:snapToGrid w:val="0"/>
          <w:lang w:val="nl-NL" w:eastAsia="zh-CN"/>
        </w:rPr>
        <w:tab/>
      </w:r>
      <w:r w:rsidRPr="0018722B">
        <w:rPr>
          <w:snapToGrid w:val="0"/>
          <w:lang w:val="nl-NL" w:eastAsia="zh-CN"/>
        </w:rPr>
        <w:tab/>
      </w:r>
      <w:r w:rsidRPr="0018722B">
        <w:rPr>
          <w:snapToGrid w:val="0"/>
          <w:lang w:val="nl-NL" w:eastAsia="zh-CN"/>
        </w:rPr>
        <w:tab/>
      </w:r>
      <w:r w:rsidRPr="0018722B">
        <w:rPr>
          <w:snapToGrid w:val="0"/>
          <w:lang w:val="nl-NL"/>
        </w:rPr>
        <w:t xml:space="preserve">ProtocolIE-ID ::= </w:t>
      </w:r>
      <w:r w:rsidRPr="0018722B">
        <w:rPr>
          <w:snapToGrid w:val="0"/>
          <w:lang w:val="nl-NL" w:eastAsia="zh-CN"/>
        </w:rPr>
        <w:t>581</w:t>
      </w:r>
    </w:p>
    <w:p w14:paraId="54D754F9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 w:eastAsia="zh-CN"/>
        </w:rPr>
        <w:t>id-NRPagingeDRXInformation</w:t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  <w:t>ProtocolIE-ID ::= 582</w:t>
      </w:r>
    </w:p>
    <w:p w14:paraId="63E3AD78" w14:textId="77777777" w:rsidR="003A519C" w:rsidRPr="00024B4B" w:rsidRDefault="00AC7BC0">
      <w:pPr>
        <w:pStyle w:val="PL"/>
        <w:rPr>
          <w:snapToGrid w:val="0"/>
          <w:lang w:val="it-IT" w:eastAsia="zh-CN"/>
        </w:rPr>
      </w:pPr>
      <w:r w:rsidRPr="00024B4B">
        <w:rPr>
          <w:snapToGrid w:val="0"/>
          <w:lang w:val="it-IT" w:eastAsia="zh-CN"/>
        </w:rPr>
        <w:t>id-NRPagingeDRXInformationforRRCINACTIVE</w:t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  <w:t>ProtocolIE-ID ::= 583</w:t>
      </w:r>
    </w:p>
    <w:p w14:paraId="3082CCB4" w14:textId="77777777" w:rsidR="003A519C" w:rsidRPr="00024B4B" w:rsidRDefault="00AC7BC0">
      <w:pPr>
        <w:pStyle w:val="PL"/>
        <w:rPr>
          <w:rFonts w:cs="Courier New"/>
          <w:snapToGrid w:val="0"/>
          <w:lang w:val="it-IT"/>
        </w:rPr>
      </w:pPr>
      <w:r w:rsidRPr="00024B4B">
        <w:rPr>
          <w:rFonts w:eastAsia="Malgun Gothic"/>
          <w:snapToGrid w:val="0"/>
          <w:lang w:val="it-IT"/>
        </w:rPr>
        <w:t>id-NR-TADV</w:t>
      </w:r>
      <w:r w:rsidRPr="00024B4B">
        <w:rPr>
          <w:rFonts w:eastAsia="SimSun"/>
          <w:lang w:val="it-IT"/>
        </w:rPr>
        <w:tab/>
      </w:r>
      <w:r w:rsidRPr="00024B4B">
        <w:rPr>
          <w:rFonts w:eastAsia="SimSun"/>
          <w:lang w:val="it-IT"/>
        </w:rPr>
        <w:tab/>
      </w:r>
      <w:r w:rsidRPr="00024B4B">
        <w:rPr>
          <w:rFonts w:eastAsia="SimSun"/>
          <w:lang w:val="it-IT"/>
        </w:rPr>
        <w:tab/>
      </w:r>
      <w:r w:rsidRPr="00024B4B">
        <w:rPr>
          <w:rFonts w:eastAsia="SimSun"/>
          <w:lang w:val="it-IT"/>
        </w:rPr>
        <w:tab/>
      </w:r>
      <w:r w:rsidRPr="00024B4B">
        <w:rPr>
          <w:rFonts w:eastAsia="SimSun"/>
          <w:lang w:val="it-IT"/>
        </w:rPr>
        <w:tab/>
      </w:r>
      <w:r w:rsidRPr="00024B4B">
        <w:rPr>
          <w:rFonts w:eastAsia="SimSun"/>
          <w:lang w:val="it-IT"/>
        </w:rPr>
        <w:tab/>
      </w:r>
      <w:r w:rsidRPr="00024B4B">
        <w:rPr>
          <w:rFonts w:eastAsia="SimSun"/>
          <w:lang w:val="it-IT"/>
        </w:rPr>
        <w:tab/>
      </w:r>
      <w:r w:rsidRPr="00024B4B">
        <w:rPr>
          <w:rFonts w:eastAsia="SimSun"/>
          <w:lang w:val="it-IT"/>
        </w:rPr>
        <w:tab/>
      </w:r>
      <w:r w:rsidRPr="00024B4B">
        <w:rPr>
          <w:rFonts w:eastAsia="SimSun"/>
          <w:lang w:val="it-IT"/>
        </w:rPr>
        <w:tab/>
      </w:r>
      <w:r w:rsidRPr="00024B4B">
        <w:rPr>
          <w:rFonts w:eastAsia="SimSun"/>
          <w:lang w:val="it-IT"/>
        </w:rPr>
        <w:tab/>
      </w:r>
      <w:r w:rsidRPr="00024B4B">
        <w:rPr>
          <w:rFonts w:eastAsia="SimSun"/>
          <w:lang w:val="it-IT"/>
        </w:rPr>
        <w:tab/>
        <w:t>ProtocolIE-ID ::= 584</w:t>
      </w:r>
    </w:p>
    <w:p w14:paraId="24F3F5C0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 w:eastAsia="zh-CN"/>
        </w:rPr>
        <w:t>id-QoEInformation</w:t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rFonts w:eastAsia="SimSun"/>
          <w:snapToGrid w:val="0"/>
          <w:lang w:val="it-IT"/>
        </w:rPr>
        <w:t xml:space="preserve">ProtocolIE-ID ::= </w:t>
      </w:r>
      <w:r w:rsidRPr="00024B4B">
        <w:rPr>
          <w:rFonts w:eastAsia="SimSun"/>
          <w:snapToGrid w:val="0"/>
          <w:lang w:val="it-IT" w:eastAsia="zh-CN"/>
        </w:rPr>
        <w:t>585</w:t>
      </w:r>
    </w:p>
    <w:p w14:paraId="3E2790DB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rFonts w:hint="eastAsia"/>
          <w:snapToGrid w:val="0"/>
          <w:lang w:val="it-IT"/>
        </w:rPr>
        <w:t>i</w:t>
      </w:r>
      <w:r w:rsidRPr="00024B4B">
        <w:rPr>
          <w:snapToGrid w:val="0"/>
          <w:lang w:val="it-IT"/>
        </w:rPr>
        <w:t>d-CG-SDTQueryIndication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586</w:t>
      </w:r>
    </w:p>
    <w:p w14:paraId="0EECEDB0" w14:textId="77777777" w:rsidR="003A519C" w:rsidRPr="0018722B" w:rsidRDefault="00AC7BC0">
      <w:pPr>
        <w:pStyle w:val="PL"/>
        <w:rPr>
          <w:snapToGrid w:val="0"/>
          <w:lang w:val="en-US"/>
        </w:rPr>
      </w:pPr>
      <w:r w:rsidRPr="0018722B">
        <w:rPr>
          <w:snapToGrid w:val="0"/>
          <w:lang w:val="en-US" w:eastAsia="zh-CN"/>
        </w:rPr>
        <w:t>id-</w:t>
      </w:r>
      <w:r w:rsidRPr="0018722B">
        <w:rPr>
          <w:rFonts w:eastAsia="SimSun"/>
          <w:snapToGrid w:val="0"/>
          <w:lang w:val="en-US"/>
        </w:rPr>
        <w:t>SDT-MAC-PHY-CG-Config</w:t>
      </w:r>
      <w:r w:rsidRPr="0018722B">
        <w:rPr>
          <w:snapToGrid w:val="0"/>
          <w:lang w:val="en-US" w:eastAsia="sv-SE"/>
        </w:rPr>
        <w:tab/>
      </w:r>
      <w:r w:rsidRPr="0018722B">
        <w:rPr>
          <w:snapToGrid w:val="0"/>
          <w:lang w:val="en-US" w:eastAsia="sv-SE"/>
        </w:rPr>
        <w:tab/>
      </w:r>
      <w:r w:rsidRPr="0018722B">
        <w:rPr>
          <w:snapToGrid w:val="0"/>
          <w:lang w:val="en-US" w:eastAsia="sv-SE"/>
        </w:rPr>
        <w:tab/>
      </w:r>
      <w:r w:rsidRPr="0018722B">
        <w:rPr>
          <w:snapToGrid w:val="0"/>
          <w:lang w:val="en-US" w:eastAsia="sv-SE"/>
        </w:rPr>
        <w:tab/>
      </w:r>
      <w:r w:rsidRPr="0018722B">
        <w:rPr>
          <w:snapToGrid w:val="0"/>
          <w:lang w:val="en-US" w:eastAsia="sv-SE"/>
        </w:rPr>
        <w:tab/>
      </w:r>
      <w:r w:rsidRPr="0018722B">
        <w:rPr>
          <w:snapToGrid w:val="0"/>
          <w:lang w:val="en-US" w:eastAsia="sv-SE"/>
        </w:rPr>
        <w:tab/>
      </w:r>
      <w:r w:rsidRPr="0018722B">
        <w:rPr>
          <w:snapToGrid w:val="0"/>
          <w:lang w:val="en-US" w:eastAsia="sv-SE"/>
        </w:rPr>
        <w:tab/>
        <w:t>ProtocolIE-ID ::= 587</w:t>
      </w:r>
    </w:p>
    <w:p w14:paraId="32674165" w14:textId="77777777" w:rsidR="003A519C" w:rsidRPr="00024B4B" w:rsidRDefault="00AC7BC0">
      <w:pPr>
        <w:pStyle w:val="PL"/>
        <w:rPr>
          <w:snapToGrid w:val="0"/>
          <w:lang w:val="pt-PT" w:eastAsia="sv-SE"/>
        </w:rPr>
      </w:pPr>
      <w:r w:rsidRPr="00024B4B">
        <w:rPr>
          <w:snapToGrid w:val="0"/>
          <w:lang w:val="pt-PT" w:eastAsia="sv-SE"/>
        </w:rPr>
        <w:t>id-CG-SDTKeptIndicator</w:t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  <w:t>ProtocolIE-ID ::= 588</w:t>
      </w:r>
    </w:p>
    <w:p w14:paraId="3E448BF8" w14:textId="77777777" w:rsidR="003A519C" w:rsidRPr="00024B4B" w:rsidRDefault="00AC7BC0">
      <w:pPr>
        <w:pStyle w:val="PL"/>
        <w:rPr>
          <w:snapToGrid w:val="0"/>
          <w:lang w:val="pt-PT" w:eastAsia="sv-SE"/>
        </w:rPr>
      </w:pPr>
      <w:r w:rsidRPr="00024B4B">
        <w:rPr>
          <w:snapToGrid w:val="0"/>
          <w:lang w:val="pt-PT" w:eastAsia="sv-SE"/>
        </w:rPr>
        <w:t>id-CG-SDTindicatorSetup</w:t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  <w:t>ProtocolIE-ID ::= 589</w:t>
      </w:r>
    </w:p>
    <w:p w14:paraId="66BA7F7C" w14:textId="77777777" w:rsidR="003A519C" w:rsidRPr="00024B4B" w:rsidRDefault="00AC7BC0">
      <w:pPr>
        <w:pStyle w:val="PL"/>
        <w:rPr>
          <w:snapToGrid w:val="0"/>
          <w:lang w:val="pt-PT" w:eastAsia="sv-SE"/>
        </w:rPr>
      </w:pPr>
      <w:r w:rsidRPr="00024B4B">
        <w:rPr>
          <w:snapToGrid w:val="0"/>
          <w:lang w:val="pt-PT" w:eastAsia="sv-SE"/>
        </w:rPr>
        <w:t>id-CG-SDTindicatorMod</w:t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  <w:t>ProtocolIE-ID ::= 590</w:t>
      </w:r>
    </w:p>
    <w:p w14:paraId="1BB9A273" w14:textId="77777777" w:rsidR="003A519C" w:rsidRPr="00024B4B" w:rsidRDefault="00AC7BC0">
      <w:pPr>
        <w:pStyle w:val="PL"/>
        <w:rPr>
          <w:snapToGrid w:val="0"/>
          <w:lang w:val="pt-PT" w:eastAsia="sv-SE"/>
        </w:rPr>
      </w:pPr>
      <w:r w:rsidRPr="00024B4B">
        <w:rPr>
          <w:snapToGrid w:val="0"/>
          <w:lang w:val="pt-PT" w:eastAsia="sv-SE"/>
        </w:rPr>
        <w:t>id-CG-SDTSessionInfoOld</w:t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  <w:t>ProtocolIE-ID ::= 591</w:t>
      </w:r>
    </w:p>
    <w:p w14:paraId="3B99C68E" w14:textId="77777777" w:rsidR="003A519C" w:rsidRPr="00024B4B" w:rsidRDefault="00AC7BC0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id-SDTInformation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592</w:t>
      </w:r>
    </w:p>
    <w:p w14:paraId="156318F2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id-SDTRLCBearerConfiguration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593</w:t>
      </w:r>
    </w:p>
    <w:p w14:paraId="15C0A9D9" w14:textId="77777777" w:rsidR="003A519C" w:rsidRPr="0018722B" w:rsidRDefault="00AC7BC0">
      <w:pPr>
        <w:pStyle w:val="PL"/>
        <w:rPr>
          <w:snapToGrid w:val="0"/>
          <w:lang w:val="pt-PT"/>
        </w:rPr>
      </w:pPr>
      <w:r w:rsidRPr="0018722B">
        <w:rPr>
          <w:snapToGrid w:val="0"/>
          <w:lang w:val="pt-PT"/>
        </w:rPr>
        <w:t>id-FiveG-ProSeAuthorized</w:t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  <w:t>ProtocolIE-ID ::= 594</w:t>
      </w:r>
    </w:p>
    <w:p w14:paraId="1B40AA93" w14:textId="77777777" w:rsidR="003A519C" w:rsidRPr="0018722B" w:rsidRDefault="00AC7BC0">
      <w:pPr>
        <w:pStyle w:val="PL"/>
        <w:rPr>
          <w:snapToGrid w:val="0"/>
          <w:lang w:val="pt-PT"/>
        </w:rPr>
      </w:pPr>
      <w:r w:rsidRPr="0018722B">
        <w:rPr>
          <w:snapToGrid w:val="0"/>
          <w:lang w:val="pt-PT"/>
        </w:rPr>
        <w:t>id-FiveG-ProSeUEPC5AggregateMaximumBitrate</w:t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  <w:t>ProtocolIE-ID ::= 595</w:t>
      </w:r>
    </w:p>
    <w:p w14:paraId="1ADC7A7C" w14:textId="77777777" w:rsidR="003A519C" w:rsidRPr="0018722B" w:rsidRDefault="00AC7BC0">
      <w:pPr>
        <w:pStyle w:val="PL"/>
        <w:rPr>
          <w:snapToGrid w:val="0"/>
          <w:lang w:val="pt-PT"/>
        </w:rPr>
      </w:pPr>
      <w:r w:rsidRPr="0018722B">
        <w:rPr>
          <w:snapToGrid w:val="0"/>
          <w:lang w:val="pt-PT"/>
        </w:rPr>
        <w:t>id-FiveG-ProSePC5LinkAMBR</w:t>
      </w:r>
      <w:r w:rsidRPr="0018722B">
        <w:rPr>
          <w:snapToGrid w:val="0"/>
          <w:lang w:val="pt-PT"/>
        </w:rPr>
        <w:tab/>
        <w:t xml:space="preserve"> </w:t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  <w:t>ProtocolIE-ID ::= 596</w:t>
      </w:r>
    </w:p>
    <w:p w14:paraId="1753998D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id-SRBMappingInfo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597</w:t>
      </w:r>
    </w:p>
    <w:p w14:paraId="7D367A08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id-DRBMappingInfo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598</w:t>
      </w:r>
    </w:p>
    <w:p w14:paraId="2DF46D82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id-UuRLCChannelToBeSetupList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599</w:t>
      </w:r>
    </w:p>
    <w:p w14:paraId="1519DD96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id-UuRLCChannelToBeModifiedList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600</w:t>
      </w:r>
    </w:p>
    <w:p w14:paraId="1C56704D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id-UuRLCChannelToBeReleasedList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601</w:t>
      </w:r>
    </w:p>
    <w:p w14:paraId="3B1F0547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id-UuRLCChannelSetupList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602</w:t>
      </w:r>
    </w:p>
    <w:p w14:paraId="301A3D53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id-UuRLCChannelFailedToBeSetupList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603</w:t>
      </w:r>
    </w:p>
    <w:p w14:paraId="79AF6C6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id-UuRLCChannelModifiedList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604</w:t>
      </w:r>
    </w:p>
    <w:p w14:paraId="59DE575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id-UuRLCChannelFailedToBeModifiedList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605</w:t>
      </w:r>
    </w:p>
    <w:p w14:paraId="41C8F61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id-UuRLCChannelRequiredToBeModifiedList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606</w:t>
      </w:r>
    </w:p>
    <w:p w14:paraId="5595187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id-UuRLCChannelRequiredToBeReleasedList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607</w:t>
      </w:r>
    </w:p>
    <w:p w14:paraId="53D82D6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id-PC5RLCChannelToBeSetupList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608</w:t>
      </w:r>
    </w:p>
    <w:p w14:paraId="275192C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id-PC5RLCChannelToBeModifiedList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609</w:t>
      </w:r>
    </w:p>
    <w:p w14:paraId="7F79443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id-PC5RLCChannelToBeReleasedList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610</w:t>
      </w:r>
    </w:p>
    <w:p w14:paraId="6A3A12D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id-PC5RLCChannelSetupList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611</w:t>
      </w:r>
    </w:p>
    <w:p w14:paraId="50F0E86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id-PC5RLCChannelFailedToBeSetupList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612</w:t>
      </w:r>
    </w:p>
    <w:p w14:paraId="45111A7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id-PC5RLCChannelFailedToBeModifiedList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613</w:t>
      </w:r>
    </w:p>
    <w:p w14:paraId="3C3095D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id-PC5RLCChannelRequiredToBeModifiedList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614</w:t>
      </w:r>
    </w:p>
    <w:p w14:paraId="2EF1B18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id-PC5RLCChannelRequiredToBeReleasedList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615</w:t>
      </w:r>
    </w:p>
    <w:p w14:paraId="0933452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id-PC5RLCChannelModifiedList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616</w:t>
      </w:r>
    </w:p>
    <w:p w14:paraId="0EF0D837" w14:textId="77777777" w:rsidR="003A519C" w:rsidRDefault="00AC7BC0">
      <w:pPr>
        <w:pStyle w:val="PL"/>
        <w:rPr>
          <w:snapToGrid w:val="0"/>
        </w:rPr>
      </w:pP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SidelinkRelayConfiguration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617</w:t>
      </w:r>
    </w:p>
    <w:p w14:paraId="48A370CD" w14:textId="77777777" w:rsidR="003A519C" w:rsidRDefault="00AC7BC0">
      <w:pPr>
        <w:pStyle w:val="PL"/>
        <w:rPr>
          <w:snapToGrid w:val="0"/>
        </w:rPr>
      </w:pPr>
      <w:r>
        <w:t>id-UpdatedRemoteUELocalID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618</w:t>
      </w:r>
    </w:p>
    <w:p w14:paraId="412B328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id-PathSwitchConfiguration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619</w:t>
      </w:r>
    </w:p>
    <w:p w14:paraId="313D4406" w14:textId="77777777" w:rsidR="003A519C" w:rsidRPr="0018722B" w:rsidRDefault="00AC7BC0">
      <w:pPr>
        <w:pStyle w:val="PL"/>
        <w:rPr>
          <w:rFonts w:eastAsia="Malgun Gothic"/>
          <w:snapToGrid w:val="0"/>
          <w:lang w:val="it-IT"/>
        </w:rPr>
      </w:pPr>
      <w:r w:rsidRPr="0018722B">
        <w:rPr>
          <w:snapToGrid w:val="0"/>
          <w:lang w:val="it-IT"/>
        </w:rPr>
        <w:t>id-PagingCause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620</w:t>
      </w:r>
    </w:p>
    <w:p w14:paraId="166766C2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id-MUSIM-GapConfig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621</w:t>
      </w:r>
    </w:p>
    <w:p w14:paraId="17DDEC62" w14:textId="77777777" w:rsidR="003A519C" w:rsidRPr="00024B4B" w:rsidRDefault="00AC7BC0">
      <w:pPr>
        <w:pStyle w:val="PL"/>
        <w:rPr>
          <w:rFonts w:eastAsia="SimSun"/>
          <w:snapToGrid w:val="0"/>
          <w:lang w:val="pt-PT" w:eastAsia="zh-CN"/>
        </w:rPr>
      </w:pPr>
      <w:r w:rsidRPr="00024B4B">
        <w:rPr>
          <w:snapToGrid w:val="0"/>
          <w:lang w:val="pt-PT"/>
        </w:rPr>
        <w:t>id-</w:t>
      </w:r>
      <w:r w:rsidRPr="00024B4B">
        <w:rPr>
          <w:rFonts w:eastAsia="SimSun" w:hint="eastAsia"/>
          <w:snapToGrid w:val="0"/>
          <w:lang w:val="pt-PT" w:eastAsia="zh-CN"/>
        </w:rPr>
        <w:t>PEIPSAssistanceInfo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 xml:space="preserve">ProtocolIE-ID ::= </w:t>
      </w:r>
      <w:r w:rsidRPr="00024B4B">
        <w:rPr>
          <w:rFonts w:eastAsia="SimSun"/>
          <w:snapToGrid w:val="0"/>
          <w:lang w:val="pt-PT" w:eastAsia="zh-CN"/>
        </w:rPr>
        <w:t>622</w:t>
      </w:r>
    </w:p>
    <w:p w14:paraId="37C21F27" w14:textId="77777777" w:rsidR="003A519C" w:rsidRPr="00024B4B" w:rsidRDefault="00AC7BC0">
      <w:pPr>
        <w:pStyle w:val="PL"/>
        <w:rPr>
          <w:rFonts w:eastAsia="SimSun"/>
          <w:snapToGrid w:val="0"/>
          <w:lang w:val="pt-PT" w:eastAsia="zh-CN"/>
        </w:rPr>
      </w:pPr>
      <w:r w:rsidRPr="00024B4B">
        <w:rPr>
          <w:rFonts w:eastAsia="SimSun"/>
          <w:snapToGrid w:val="0"/>
          <w:lang w:val="pt-PT" w:eastAsia="zh-CN"/>
        </w:rPr>
        <w:t>id-UEPagingCapability</w:t>
      </w:r>
      <w:r w:rsidRPr="00024B4B">
        <w:rPr>
          <w:rFonts w:eastAsia="SimSun"/>
          <w:snapToGrid w:val="0"/>
          <w:lang w:val="pt-PT" w:eastAsia="zh-CN"/>
        </w:rPr>
        <w:tab/>
      </w:r>
      <w:r w:rsidRPr="00024B4B">
        <w:rPr>
          <w:rFonts w:eastAsia="SimSun"/>
          <w:snapToGrid w:val="0"/>
          <w:lang w:val="pt-PT" w:eastAsia="zh-CN"/>
        </w:rPr>
        <w:tab/>
      </w:r>
      <w:r w:rsidRPr="00024B4B">
        <w:rPr>
          <w:rFonts w:eastAsia="SimSun"/>
          <w:snapToGrid w:val="0"/>
          <w:lang w:val="pt-PT" w:eastAsia="zh-CN"/>
        </w:rPr>
        <w:tab/>
      </w:r>
      <w:r w:rsidRPr="00024B4B">
        <w:rPr>
          <w:rFonts w:eastAsia="SimSun"/>
          <w:snapToGrid w:val="0"/>
          <w:lang w:val="pt-PT" w:eastAsia="zh-CN"/>
        </w:rPr>
        <w:tab/>
      </w:r>
      <w:r w:rsidRPr="00024B4B">
        <w:rPr>
          <w:rFonts w:eastAsia="SimSun"/>
          <w:snapToGrid w:val="0"/>
          <w:lang w:val="pt-PT" w:eastAsia="zh-CN"/>
        </w:rPr>
        <w:tab/>
      </w:r>
      <w:r w:rsidRPr="00024B4B">
        <w:rPr>
          <w:rFonts w:eastAsia="SimSun"/>
          <w:snapToGrid w:val="0"/>
          <w:lang w:val="pt-PT" w:eastAsia="zh-CN"/>
        </w:rPr>
        <w:tab/>
      </w:r>
      <w:r w:rsidRPr="00024B4B">
        <w:rPr>
          <w:rFonts w:eastAsia="SimSun"/>
          <w:snapToGrid w:val="0"/>
          <w:lang w:val="pt-PT" w:eastAsia="zh-CN"/>
        </w:rPr>
        <w:tab/>
      </w:r>
      <w:r w:rsidRPr="00024B4B">
        <w:rPr>
          <w:rFonts w:eastAsia="SimSun"/>
          <w:snapToGrid w:val="0"/>
          <w:lang w:val="pt-PT" w:eastAsia="zh-CN"/>
        </w:rPr>
        <w:tab/>
        <w:t>ProtocolIE-ID ::= 623</w:t>
      </w:r>
    </w:p>
    <w:p w14:paraId="2D31F3CF" w14:textId="77777777" w:rsidR="003A519C" w:rsidRPr="00024B4B" w:rsidRDefault="00AC7BC0">
      <w:pPr>
        <w:pStyle w:val="PL"/>
        <w:rPr>
          <w:rFonts w:eastAsia="SimSun"/>
          <w:snapToGrid w:val="0"/>
          <w:lang w:val="pt-PT" w:eastAsia="zh-CN"/>
        </w:rPr>
      </w:pPr>
      <w:r w:rsidRPr="00024B4B">
        <w:rPr>
          <w:lang w:val="pt-PT"/>
        </w:rPr>
        <w:t>id-LastUsedCellIndication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rFonts w:eastAsia="SimSun"/>
          <w:snapToGrid w:val="0"/>
          <w:lang w:val="pt-PT" w:eastAsia="zh-CN"/>
        </w:rPr>
        <w:t>ProtocolIE-ID ::= 624</w:t>
      </w:r>
    </w:p>
    <w:p w14:paraId="70632177" w14:textId="77777777" w:rsidR="003A519C" w:rsidRPr="00024B4B" w:rsidRDefault="00AC7BC0">
      <w:pPr>
        <w:pStyle w:val="PL"/>
        <w:rPr>
          <w:rFonts w:eastAsia="SimSun"/>
          <w:snapToGrid w:val="0"/>
          <w:lang w:val="pt-PT" w:eastAsia="zh-CN"/>
        </w:rPr>
      </w:pPr>
      <w:r w:rsidRPr="00024B4B">
        <w:rPr>
          <w:lang w:val="pt-PT"/>
        </w:rPr>
        <w:t>id-SIB17-message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rFonts w:eastAsia="SimSun"/>
          <w:snapToGrid w:val="0"/>
          <w:lang w:val="pt-PT" w:eastAsia="zh-CN"/>
        </w:rPr>
        <w:t>ProtocolIE-ID ::= 625</w:t>
      </w:r>
    </w:p>
    <w:p w14:paraId="2607C732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</w:t>
      </w:r>
      <w:r w:rsidRPr="00024B4B">
        <w:rPr>
          <w:rFonts w:eastAsia="SimSun" w:hint="eastAsia"/>
          <w:snapToGrid w:val="0"/>
          <w:lang w:val="pt-PT" w:eastAsia="zh-CN"/>
        </w:rPr>
        <w:t>GNBDU</w:t>
      </w:r>
      <w:r w:rsidRPr="00024B4B">
        <w:rPr>
          <w:snapToGrid w:val="0"/>
          <w:lang w:val="pt-PT" w:eastAsia="zh-CN"/>
        </w:rPr>
        <w:t>UESliceMaximumBitRateList</w:t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SimSun"/>
          <w:snapToGrid w:val="0"/>
          <w:lang w:val="pt-PT"/>
        </w:rPr>
        <w:t xml:space="preserve">ProtocolIE-ID ::= </w:t>
      </w:r>
      <w:r w:rsidRPr="00024B4B">
        <w:rPr>
          <w:rFonts w:eastAsia="SimSun"/>
          <w:snapToGrid w:val="0"/>
          <w:lang w:val="pt-PT" w:eastAsia="zh-CN"/>
        </w:rPr>
        <w:t>626</w:t>
      </w:r>
    </w:p>
    <w:p w14:paraId="13719179" w14:textId="77777777" w:rsidR="003A519C" w:rsidRPr="00024B4B" w:rsidRDefault="00AC7BC0">
      <w:pPr>
        <w:pStyle w:val="PL"/>
        <w:rPr>
          <w:snapToGrid w:val="0"/>
          <w:lang w:val="pt-PT" w:eastAsia="zh-CN"/>
        </w:rPr>
      </w:pPr>
      <w:r w:rsidRPr="00024B4B">
        <w:rPr>
          <w:lang w:val="pt-PT"/>
        </w:rPr>
        <w:t>id-SIB20-message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snapToGrid w:val="0"/>
          <w:lang w:val="pt-PT" w:eastAsia="zh-CN"/>
        </w:rPr>
        <w:t xml:space="preserve">ProtocolIE-ID ::= </w:t>
      </w:r>
      <w:r w:rsidRPr="00024B4B">
        <w:rPr>
          <w:snapToGrid w:val="0"/>
          <w:lang w:val="pt-PT"/>
        </w:rPr>
        <w:t>627</w:t>
      </w:r>
    </w:p>
    <w:p w14:paraId="06E68D4D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id-UE-MulticastMRBs-ToBeReleased-List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628</w:t>
      </w:r>
    </w:p>
    <w:p w14:paraId="55C77B3E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id-UE-MulticastMRBs-ToBeReleased-Item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629</w:t>
      </w:r>
    </w:p>
    <w:p w14:paraId="60CFE32C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id-UE-MulticastMRBs-ToBeSetup-List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630</w:t>
      </w:r>
    </w:p>
    <w:p w14:paraId="224AED2C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id-UE-MulticastMRBs-ToBeSetup-Item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631</w:t>
      </w:r>
    </w:p>
    <w:p w14:paraId="2F7970D3" w14:textId="77777777" w:rsidR="003A519C" w:rsidRPr="00024B4B" w:rsidRDefault="00AC7BC0">
      <w:pPr>
        <w:pStyle w:val="PL"/>
        <w:rPr>
          <w:rFonts w:eastAsia="MS Gothic"/>
          <w:snapToGrid w:val="0"/>
          <w:lang w:val="pt-PT"/>
        </w:rPr>
      </w:pPr>
      <w:r w:rsidRPr="00024B4B">
        <w:rPr>
          <w:lang w:val="pt-PT"/>
        </w:rPr>
        <w:t>id-MulticastMBSSessionSetupList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  <w:t>ProtocolIE-ID ::= 632</w:t>
      </w:r>
    </w:p>
    <w:p w14:paraId="60EA1F33" w14:textId="77777777" w:rsidR="003A519C" w:rsidRPr="00024B4B" w:rsidRDefault="00AC7BC0">
      <w:pPr>
        <w:pStyle w:val="PL"/>
        <w:rPr>
          <w:rFonts w:eastAsia="MS Gothic"/>
          <w:snapToGrid w:val="0"/>
          <w:lang w:val="pt-PT"/>
        </w:rPr>
      </w:pPr>
      <w:r w:rsidRPr="00024B4B">
        <w:rPr>
          <w:lang w:val="pt-PT"/>
        </w:rPr>
        <w:t>id-MulticastMBSSessionRemoveList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  <w:t>ProtocolIE-ID ::= 633</w:t>
      </w:r>
    </w:p>
    <w:p w14:paraId="10BBCB7C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id-PosMeasurementAmount</w:t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SimSun"/>
          <w:snapToGrid w:val="0"/>
          <w:lang w:val="pt-PT"/>
        </w:rPr>
        <w:t xml:space="preserve">ProtocolIE-ID ::= </w:t>
      </w:r>
      <w:r w:rsidRPr="00024B4B">
        <w:rPr>
          <w:rFonts w:eastAsia="SimSun"/>
          <w:snapToGrid w:val="0"/>
          <w:lang w:val="pt-PT" w:eastAsia="zh-CN"/>
        </w:rPr>
        <w:t>634</w:t>
      </w:r>
    </w:p>
    <w:p w14:paraId="0F7A135D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id-SDT-Termination-Request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 xml:space="preserve">ProtocolIE-ID ::= </w:t>
      </w:r>
      <w:r w:rsidRPr="00024B4B">
        <w:rPr>
          <w:rFonts w:eastAsia="SimSun"/>
          <w:snapToGrid w:val="0"/>
          <w:lang w:val="pt-PT" w:eastAsia="zh-CN"/>
        </w:rPr>
        <w:t>635</w:t>
      </w:r>
    </w:p>
    <w:p w14:paraId="59459CEB" w14:textId="77777777" w:rsidR="003A519C" w:rsidRPr="00024B4B" w:rsidRDefault="00AC7BC0">
      <w:pPr>
        <w:pStyle w:val="PL"/>
        <w:rPr>
          <w:rFonts w:eastAsia="Malgun Gothic"/>
          <w:snapToGrid w:val="0"/>
          <w:lang w:val="pt-PT"/>
        </w:rPr>
      </w:pPr>
      <w:r w:rsidRPr="00024B4B">
        <w:rPr>
          <w:rFonts w:eastAsia="Calibri"/>
          <w:lang w:val="pt-PT" w:eastAsia="ja-JP"/>
        </w:rPr>
        <w:t>id-pathPower</w:t>
      </w:r>
      <w:r w:rsidRPr="00024B4B">
        <w:rPr>
          <w:rFonts w:eastAsia="Calibri"/>
          <w:lang w:val="pt-PT" w:eastAsia="ja-JP"/>
        </w:rPr>
        <w:tab/>
      </w:r>
      <w:r w:rsidRPr="00024B4B">
        <w:rPr>
          <w:rFonts w:eastAsia="Calibri"/>
          <w:lang w:val="pt-PT" w:eastAsia="ja-JP"/>
        </w:rPr>
        <w:tab/>
      </w:r>
      <w:r w:rsidRPr="00024B4B">
        <w:rPr>
          <w:rFonts w:eastAsia="Calibri"/>
          <w:lang w:val="pt-PT" w:eastAsia="ja-JP"/>
        </w:rPr>
        <w:tab/>
      </w:r>
      <w:r w:rsidRPr="00024B4B">
        <w:rPr>
          <w:rFonts w:eastAsia="Calibri"/>
          <w:lang w:val="pt-PT" w:eastAsia="ja-JP"/>
        </w:rPr>
        <w:tab/>
      </w:r>
      <w:r w:rsidRPr="00024B4B">
        <w:rPr>
          <w:rFonts w:eastAsia="Calibri"/>
          <w:lang w:val="pt-PT" w:eastAsia="ja-JP"/>
        </w:rPr>
        <w:tab/>
      </w:r>
      <w:r w:rsidRPr="00024B4B">
        <w:rPr>
          <w:rFonts w:eastAsia="Calibri"/>
          <w:lang w:val="pt-PT" w:eastAsia="ja-JP"/>
        </w:rPr>
        <w:tab/>
      </w:r>
      <w:r w:rsidRPr="00024B4B">
        <w:rPr>
          <w:rFonts w:eastAsia="Calibri"/>
          <w:lang w:val="pt-PT" w:eastAsia="ja-JP"/>
        </w:rPr>
        <w:tab/>
      </w:r>
      <w:r w:rsidRPr="00024B4B">
        <w:rPr>
          <w:rFonts w:eastAsia="Calibri"/>
          <w:lang w:val="pt-PT" w:eastAsia="ja-JP"/>
        </w:rPr>
        <w:tab/>
      </w:r>
      <w:r w:rsidRPr="00024B4B">
        <w:rPr>
          <w:rFonts w:eastAsia="Calibri"/>
          <w:lang w:val="pt-PT" w:eastAsia="ja-JP"/>
        </w:rPr>
        <w:tab/>
      </w:r>
      <w:r w:rsidRPr="00024B4B">
        <w:rPr>
          <w:rFonts w:eastAsia="Calibri"/>
          <w:lang w:val="pt-PT" w:eastAsia="ja-JP"/>
        </w:rPr>
        <w:tab/>
      </w:r>
      <w:r w:rsidRPr="00024B4B">
        <w:rPr>
          <w:rFonts w:eastAsia="SimSun"/>
          <w:lang w:val="pt-PT"/>
        </w:rPr>
        <w:t>ProtocolIE-ID ::= 636</w:t>
      </w:r>
    </w:p>
    <w:p w14:paraId="5EA1BDCF" w14:textId="77777777" w:rsidR="003A519C" w:rsidRPr="00135D44" w:rsidRDefault="00AC7BC0">
      <w:pPr>
        <w:pStyle w:val="PL"/>
        <w:rPr>
          <w:lang w:val="pt-PT"/>
        </w:rPr>
      </w:pPr>
      <w:r w:rsidRPr="00135D44">
        <w:rPr>
          <w:snapToGrid w:val="0"/>
          <w:lang w:val="pt-PT"/>
        </w:rPr>
        <w:t>id-</w:t>
      </w:r>
      <w:r w:rsidRPr="00135D44">
        <w:rPr>
          <w:lang w:val="pt-PT"/>
        </w:rPr>
        <w:t>DU-RX-MT-RX-Extend</w:t>
      </w:r>
      <w:r w:rsidRPr="00135D44">
        <w:rPr>
          <w:lang w:val="pt-PT"/>
        </w:rPr>
        <w:tab/>
      </w:r>
      <w:r w:rsidRPr="00135D44">
        <w:rPr>
          <w:lang w:val="pt-PT"/>
        </w:rPr>
        <w:tab/>
      </w:r>
      <w:r w:rsidRPr="00135D44">
        <w:rPr>
          <w:lang w:val="pt-PT"/>
        </w:rPr>
        <w:tab/>
      </w:r>
      <w:r w:rsidRPr="00135D44">
        <w:rPr>
          <w:lang w:val="pt-PT"/>
        </w:rPr>
        <w:tab/>
      </w:r>
      <w:r w:rsidRPr="00135D44">
        <w:rPr>
          <w:lang w:val="pt-PT"/>
        </w:rPr>
        <w:tab/>
      </w:r>
      <w:r w:rsidRPr="00135D44">
        <w:rPr>
          <w:lang w:val="pt-PT"/>
        </w:rPr>
        <w:tab/>
      </w:r>
      <w:r w:rsidRPr="00135D44">
        <w:rPr>
          <w:lang w:val="pt-PT"/>
        </w:rPr>
        <w:tab/>
      </w:r>
      <w:r w:rsidRPr="00135D44">
        <w:rPr>
          <w:lang w:val="pt-PT"/>
        </w:rPr>
        <w:tab/>
      </w:r>
      <w:r w:rsidRPr="00135D44">
        <w:rPr>
          <w:rFonts w:eastAsia="SimSun"/>
          <w:snapToGrid w:val="0"/>
          <w:lang w:val="pt-PT"/>
        </w:rPr>
        <w:t xml:space="preserve">ProtocolIE-ID ::= </w:t>
      </w:r>
      <w:r w:rsidRPr="00135D44">
        <w:rPr>
          <w:rFonts w:eastAsia="SimSun"/>
          <w:snapToGrid w:val="0"/>
          <w:lang w:val="pt-PT" w:eastAsia="zh-CN"/>
        </w:rPr>
        <w:t>637</w:t>
      </w:r>
    </w:p>
    <w:p w14:paraId="7DFB9140" w14:textId="77777777" w:rsidR="003A519C" w:rsidRPr="00024B4B" w:rsidRDefault="00AC7BC0">
      <w:pPr>
        <w:pStyle w:val="PL"/>
        <w:rPr>
          <w:lang w:val="fr-FR"/>
        </w:rPr>
      </w:pPr>
      <w:r w:rsidRPr="00024B4B">
        <w:rPr>
          <w:snapToGrid w:val="0"/>
          <w:lang w:val="fr-FR"/>
        </w:rPr>
        <w:t>id-</w:t>
      </w:r>
      <w:r w:rsidRPr="00024B4B">
        <w:rPr>
          <w:lang w:val="fr-FR"/>
        </w:rPr>
        <w:t>DU-TX-MT-TX-Extend</w:t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rFonts w:eastAsia="SimSun"/>
          <w:snapToGrid w:val="0"/>
          <w:lang w:val="fr-FR"/>
        </w:rPr>
        <w:t xml:space="preserve">ProtocolIE-ID ::= </w:t>
      </w:r>
      <w:r w:rsidRPr="00024B4B">
        <w:rPr>
          <w:rFonts w:eastAsia="SimSun"/>
          <w:snapToGrid w:val="0"/>
          <w:lang w:val="fr-FR" w:eastAsia="zh-CN"/>
        </w:rPr>
        <w:t>638</w:t>
      </w:r>
    </w:p>
    <w:p w14:paraId="37004966" w14:textId="77777777" w:rsidR="003A519C" w:rsidRPr="00024B4B" w:rsidRDefault="00AC7BC0">
      <w:pPr>
        <w:pStyle w:val="PL"/>
        <w:rPr>
          <w:lang w:val="fr-FR"/>
        </w:rPr>
      </w:pPr>
      <w:r w:rsidRPr="00024B4B">
        <w:rPr>
          <w:snapToGrid w:val="0"/>
          <w:lang w:val="fr-FR"/>
        </w:rPr>
        <w:t>id-</w:t>
      </w:r>
      <w:r w:rsidRPr="00024B4B">
        <w:rPr>
          <w:lang w:val="fr-FR"/>
        </w:rPr>
        <w:t>DU-RX-MT-TX-Extend</w:t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rFonts w:eastAsia="SimSun"/>
          <w:snapToGrid w:val="0"/>
          <w:lang w:val="fr-FR"/>
        </w:rPr>
        <w:t xml:space="preserve">ProtocolIE-ID ::= </w:t>
      </w:r>
      <w:r w:rsidRPr="00024B4B">
        <w:rPr>
          <w:rFonts w:eastAsia="SimSun"/>
          <w:snapToGrid w:val="0"/>
          <w:lang w:val="fr-FR" w:eastAsia="zh-CN"/>
        </w:rPr>
        <w:t>639</w:t>
      </w:r>
    </w:p>
    <w:p w14:paraId="210C9F5B" w14:textId="77777777" w:rsidR="003A519C" w:rsidRPr="00024B4B" w:rsidRDefault="00AC7BC0">
      <w:pPr>
        <w:pStyle w:val="PL"/>
        <w:rPr>
          <w:rFonts w:eastAsia="SimSun"/>
          <w:snapToGrid w:val="0"/>
          <w:lang w:val="fr-FR" w:eastAsia="zh-CN"/>
        </w:rPr>
      </w:pPr>
      <w:r w:rsidRPr="00024B4B">
        <w:rPr>
          <w:snapToGrid w:val="0"/>
          <w:lang w:val="fr-FR"/>
        </w:rPr>
        <w:t>id-</w:t>
      </w:r>
      <w:r w:rsidRPr="00024B4B">
        <w:rPr>
          <w:lang w:val="fr-FR"/>
        </w:rPr>
        <w:t>DU-TX-MT-RX-Extend</w:t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rFonts w:eastAsia="SimSun"/>
          <w:snapToGrid w:val="0"/>
          <w:lang w:val="fr-FR"/>
        </w:rPr>
        <w:t xml:space="preserve">ProtocolIE-ID ::= </w:t>
      </w:r>
      <w:r w:rsidRPr="00024B4B">
        <w:rPr>
          <w:rFonts w:eastAsia="SimSun"/>
          <w:snapToGrid w:val="0"/>
          <w:lang w:val="fr-FR" w:eastAsia="zh-CN"/>
        </w:rPr>
        <w:t>640</w:t>
      </w:r>
    </w:p>
    <w:p w14:paraId="7C4A1C9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id-BAP-Header-Rewriting-Removed-List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641</w:t>
      </w:r>
    </w:p>
    <w:p w14:paraId="4238492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id-BAP-Header-Rewriting-Removed-List-Item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642</w:t>
      </w:r>
    </w:p>
    <w:p w14:paraId="045AB409" w14:textId="77777777" w:rsidR="003A519C" w:rsidRDefault="00AC7BC0">
      <w:pPr>
        <w:pStyle w:val="PL"/>
        <w:rPr>
          <w:rFonts w:eastAsia="SimSun"/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id-</w:t>
      </w:r>
      <w:r>
        <w:rPr>
          <w:rFonts w:eastAsia="SimSun" w:hint="eastAsia"/>
          <w:snapToGrid w:val="0"/>
          <w:lang w:eastAsia="zh-CN"/>
        </w:rPr>
        <w:t>SLDRXCycle</w:t>
      </w:r>
      <w:r>
        <w:rPr>
          <w:snapToGrid w:val="0"/>
          <w:lang w:eastAsia="zh-CN"/>
        </w:rPr>
        <w:t>List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643</w:t>
      </w:r>
    </w:p>
    <w:p w14:paraId="26B97B7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id-TAINSAGSupportList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SimSun"/>
          <w:snapToGrid w:val="0"/>
          <w:lang w:eastAsia="zh-CN"/>
        </w:rPr>
        <w:t>P</w:t>
      </w:r>
      <w:r>
        <w:rPr>
          <w:rFonts w:eastAsia="SimSun" w:hint="eastAsia"/>
          <w:snapToGrid w:val="0"/>
          <w:lang w:eastAsia="zh-CN"/>
        </w:rPr>
        <w:t xml:space="preserve">rotocolIE-ID ::= </w:t>
      </w:r>
      <w:r>
        <w:rPr>
          <w:rFonts w:eastAsia="SimSun"/>
          <w:snapToGrid w:val="0"/>
          <w:lang w:eastAsia="zh-CN"/>
        </w:rPr>
        <w:t>644</w:t>
      </w:r>
    </w:p>
    <w:p w14:paraId="34C22E91" w14:textId="77777777" w:rsidR="003A519C" w:rsidRDefault="00AC7BC0">
      <w:pPr>
        <w:pStyle w:val="PL"/>
        <w:rPr>
          <w:rFonts w:eastAsia="SimSun"/>
          <w:snapToGrid w:val="0"/>
          <w:lang w:eastAsia="zh-CN"/>
        </w:rPr>
      </w:pPr>
      <w:r>
        <w:rPr>
          <w:snapToGrid w:val="0"/>
        </w:rPr>
        <w:t>id-SL-RLC-ChannelToAddModList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SimSun"/>
          <w:snapToGrid w:val="0"/>
          <w:lang w:eastAsia="zh-CN"/>
        </w:rPr>
        <w:t>ProtocolIE-ID ::= 645</w:t>
      </w:r>
    </w:p>
    <w:p w14:paraId="18813C35" w14:textId="77777777" w:rsidR="003A519C" w:rsidRDefault="00AC7BC0">
      <w:pPr>
        <w:pStyle w:val="PL"/>
      </w:pPr>
      <w:r>
        <w:t>id-BroadcastAreaScope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ProtocolIE-ID ::= 646</w:t>
      </w:r>
    </w:p>
    <w:p w14:paraId="30EF7454" w14:textId="77777777" w:rsidR="003A519C" w:rsidRDefault="00AC7BC0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 w:hint="eastAsia"/>
          <w:snapToGrid w:val="0"/>
          <w:lang w:eastAsia="zh-CN"/>
        </w:rPr>
        <w:t>id-</w:t>
      </w:r>
      <w:r>
        <w:rPr>
          <w:snapToGrid w:val="0"/>
        </w:rPr>
        <w:t>ManagementBasedMDTPLMNModificationList</w:t>
      </w:r>
      <w:r>
        <w:rPr>
          <w:rFonts w:eastAsia="SimSun" w:hint="eastAsia"/>
          <w:snapToGrid w:val="0"/>
          <w:lang w:eastAsia="zh-CN"/>
        </w:rPr>
        <w:t xml:space="preserve"> </w:t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024B4B">
        <w:rPr>
          <w:rFonts w:eastAsia="SimSun"/>
          <w:snapToGrid w:val="0"/>
        </w:rPr>
        <w:t xml:space="preserve">ProtocolIE-ID ::= </w:t>
      </w:r>
      <w:r w:rsidRPr="00024B4B">
        <w:rPr>
          <w:rFonts w:eastAsia="SimSun"/>
          <w:snapToGrid w:val="0"/>
          <w:lang w:eastAsia="zh-CN"/>
        </w:rPr>
        <w:t>6</w:t>
      </w:r>
      <w:r>
        <w:rPr>
          <w:rFonts w:eastAsia="SimSun"/>
          <w:snapToGrid w:val="0"/>
          <w:lang w:eastAsia="zh-CN"/>
        </w:rPr>
        <w:t>47</w:t>
      </w:r>
    </w:p>
    <w:p w14:paraId="6D4E8165" w14:textId="77777777" w:rsidR="003A519C" w:rsidRPr="0018722B" w:rsidRDefault="00AC7BC0">
      <w:pPr>
        <w:pStyle w:val="PL"/>
        <w:rPr>
          <w:rFonts w:eastAsia="Malgun Gothic"/>
          <w:snapToGrid w:val="0"/>
          <w:lang w:val="it-IT"/>
        </w:rPr>
      </w:pPr>
      <w:r w:rsidRPr="0018722B">
        <w:rPr>
          <w:snapToGrid w:val="0"/>
          <w:lang w:val="it-IT"/>
        </w:rPr>
        <w:t>id-SIB15-message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648</w:t>
      </w:r>
    </w:p>
    <w:p w14:paraId="77C6F972" w14:textId="77777777" w:rsidR="003A519C" w:rsidRPr="0018722B" w:rsidRDefault="00AC7BC0">
      <w:pPr>
        <w:pStyle w:val="PL"/>
        <w:rPr>
          <w:rFonts w:eastAsia="SimSun"/>
          <w:lang w:val="it-IT"/>
        </w:rPr>
      </w:pPr>
      <w:r w:rsidRPr="0018722B">
        <w:rPr>
          <w:snapToGrid w:val="0"/>
          <w:lang w:val="it-IT" w:eastAsia="zh-CN"/>
        </w:rPr>
        <w:t>id-</w:t>
      </w:r>
      <w:r w:rsidRPr="0018722B">
        <w:rPr>
          <w:snapToGrid w:val="0"/>
          <w:lang w:val="it-IT"/>
        </w:rPr>
        <w:t>ActivationRequestType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rFonts w:eastAsia="SimSun"/>
          <w:lang w:val="it-IT"/>
        </w:rPr>
        <w:t>ProtocolIE-ID ::= 649</w:t>
      </w:r>
    </w:p>
    <w:p w14:paraId="275C9110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lang w:val="it-IT"/>
        </w:rPr>
        <w:t>id-PosMeasGapPreConfigList</w:t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  <w:t>ProtocolIE-ID ::= 650</w:t>
      </w:r>
    </w:p>
    <w:p w14:paraId="2535D606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lang w:val="it-IT"/>
        </w:rPr>
        <w:t>id-InterFrequencyConfig-NoGap</w:t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snapToGrid w:val="0"/>
          <w:lang w:val="it-IT"/>
        </w:rPr>
        <w:t>ProtocolIE-ID ::= 651</w:t>
      </w:r>
    </w:p>
    <w:p w14:paraId="1D607B66" w14:textId="77777777" w:rsidR="003A519C" w:rsidRPr="00024B4B" w:rsidRDefault="00AC7BC0">
      <w:pPr>
        <w:pStyle w:val="PL"/>
        <w:rPr>
          <w:snapToGrid w:val="0"/>
        </w:rPr>
      </w:pPr>
      <w:r>
        <w:rPr>
          <w:rFonts w:eastAsia="SimSun"/>
          <w:snapToGrid w:val="0"/>
        </w:rPr>
        <w:t>id-</w:t>
      </w:r>
      <w:r>
        <w:t>MBSInterestIndication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652</w:t>
      </w:r>
    </w:p>
    <w:p w14:paraId="196ABC04" w14:textId="77777777" w:rsidR="003A519C" w:rsidRDefault="00AC7BC0">
      <w:pPr>
        <w:pStyle w:val="PL"/>
      </w:pPr>
      <w:r>
        <w:t>id-UE-MulticastMRBs-ConfirmedToBeModified-List</w:t>
      </w:r>
      <w:r>
        <w:tab/>
      </w:r>
      <w:r>
        <w:tab/>
        <w:t>ProtocolIE-ID ::= 653</w:t>
      </w:r>
    </w:p>
    <w:p w14:paraId="2EBBB5A1" w14:textId="77777777" w:rsidR="003A519C" w:rsidRPr="00024B4B" w:rsidRDefault="00AC7BC0">
      <w:pPr>
        <w:pStyle w:val="PL"/>
        <w:rPr>
          <w:lang w:val="pt-PT"/>
        </w:rPr>
      </w:pPr>
      <w:r w:rsidRPr="00024B4B">
        <w:rPr>
          <w:lang w:val="pt-PT"/>
        </w:rPr>
        <w:t>id-UE-MulticastMRBs-ConfirmedToBeModified-Item</w:t>
      </w:r>
      <w:r w:rsidRPr="00024B4B">
        <w:rPr>
          <w:lang w:val="pt-PT"/>
        </w:rPr>
        <w:tab/>
      </w:r>
      <w:r w:rsidRPr="00024B4B">
        <w:rPr>
          <w:lang w:val="pt-PT"/>
        </w:rPr>
        <w:tab/>
        <w:t>ProtocolIE-ID ::= 654</w:t>
      </w:r>
    </w:p>
    <w:p w14:paraId="7233A299" w14:textId="77777777" w:rsidR="003A519C" w:rsidRPr="00024B4B" w:rsidRDefault="00AC7BC0">
      <w:pPr>
        <w:pStyle w:val="PL"/>
        <w:rPr>
          <w:lang w:val="pt-PT"/>
        </w:rPr>
      </w:pPr>
      <w:r w:rsidRPr="00024B4B">
        <w:rPr>
          <w:lang w:val="pt-PT"/>
        </w:rPr>
        <w:t>id-UE-MulticastMRBs-RequiredToBeModified-List</w:t>
      </w:r>
      <w:r w:rsidRPr="00024B4B">
        <w:rPr>
          <w:lang w:val="pt-PT"/>
        </w:rPr>
        <w:tab/>
      </w:r>
      <w:r w:rsidRPr="00024B4B">
        <w:rPr>
          <w:lang w:val="pt-PT"/>
        </w:rPr>
        <w:tab/>
        <w:t>ProtocolIE-ID ::= 655</w:t>
      </w:r>
    </w:p>
    <w:p w14:paraId="41F1C1DD" w14:textId="77777777" w:rsidR="003A519C" w:rsidRPr="00024B4B" w:rsidRDefault="00AC7BC0">
      <w:pPr>
        <w:pStyle w:val="PL"/>
        <w:rPr>
          <w:lang w:val="pt-PT"/>
        </w:rPr>
      </w:pPr>
      <w:r w:rsidRPr="00024B4B">
        <w:rPr>
          <w:lang w:val="pt-PT"/>
        </w:rPr>
        <w:t>id-UE-MulticastMRBs-RequiredToBeModified-Item</w:t>
      </w:r>
      <w:r w:rsidRPr="00024B4B">
        <w:rPr>
          <w:lang w:val="pt-PT"/>
        </w:rPr>
        <w:tab/>
      </w:r>
      <w:r w:rsidRPr="00024B4B">
        <w:rPr>
          <w:lang w:val="pt-PT"/>
        </w:rPr>
        <w:tab/>
        <w:t>ProtocolIE-ID ::= 656</w:t>
      </w:r>
    </w:p>
    <w:p w14:paraId="72A725E8" w14:textId="77777777" w:rsidR="003A519C" w:rsidRDefault="00AC7BC0">
      <w:pPr>
        <w:pStyle w:val="PL"/>
        <w:rPr>
          <w:rFonts w:eastAsia="SimSun"/>
          <w:snapToGrid w:val="0"/>
        </w:rPr>
      </w:pPr>
      <w:r>
        <w:t>id-UE-MulticastMRBs-RequiredToBeReleased-List</w:t>
      </w:r>
      <w:r>
        <w:tab/>
      </w:r>
      <w:r>
        <w:tab/>
        <w:t>ProtocolIE-ID ::= 657</w:t>
      </w:r>
    </w:p>
    <w:p w14:paraId="11662155" w14:textId="77777777" w:rsidR="003A519C" w:rsidRDefault="00AC7BC0">
      <w:pPr>
        <w:pStyle w:val="PL"/>
        <w:rPr>
          <w:rFonts w:eastAsia="SimSun"/>
          <w:snapToGrid w:val="0"/>
        </w:rPr>
      </w:pPr>
      <w:r>
        <w:t>id-UE-MulticastMRBs-RequiredToBeReleased-Item</w:t>
      </w:r>
      <w:r>
        <w:tab/>
      </w:r>
      <w:r>
        <w:tab/>
        <w:t>ProtocolIE-ID ::= 658</w:t>
      </w:r>
    </w:p>
    <w:p w14:paraId="16196AA9" w14:textId="77777777" w:rsidR="003A519C" w:rsidRPr="0018722B" w:rsidRDefault="00AC7BC0">
      <w:pPr>
        <w:pStyle w:val="PL"/>
        <w:rPr>
          <w:lang w:val="it-IT"/>
        </w:rPr>
      </w:pPr>
      <w:r w:rsidRPr="0018722B">
        <w:rPr>
          <w:rFonts w:eastAsia="DengXian"/>
          <w:snapToGrid w:val="0"/>
          <w:lang w:val="it-IT"/>
        </w:rPr>
        <w:t>id-L571Info</w:t>
      </w:r>
      <w:r w:rsidRPr="0018722B">
        <w:rPr>
          <w:rFonts w:eastAsia="DengXian"/>
          <w:snapToGrid w:val="0"/>
          <w:lang w:val="it-IT"/>
        </w:rPr>
        <w:tab/>
      </w:r>
      <w:r w:rsidRPr="0018722B">
        <w:rPr>
          <w:rFonts w:eastAsia="DengXian"/>
          <w:snapToGrid w:val="0"/>
          <w:lang w:val="it-IT"/>
        </w:rPr>
        <w:tab/>
      </w:r>
      <w:r w:rsidRPr="0018722B">
        <w:rPr>
          <w:rFonts w:eastAsia="DengXian"/>
          <w:snapToGrid w:val="0"/>
          <w:lang w:val="it-IT"/>
        </w:rPr>
        <w:tab/>
      </w:r>
      <w:r w:rsidRPr="0018722B">
        <w:rPr>
          <w:rFonts w:eastAsia="DengXian"/>
          <w:snapToGrid w:val="0"/>
          <w:lang w:val="it-IT"/>
        </w:rPr>
        <w:tab/>
      </w:r>
      <w:r w:rsidRPr="0018722B">
        <w:rPr>
          <w:rFonts w:eastAsia="DengXian"/>
          <w:snapToGrid w:val="0"/>
          <w:lang w:val="it-IT"/>
        </w:rPr>
        <w:tab/>
      </w:r>
      <w:r w:rsidRPr="0018722B">
        <w:rPr>
          <w:rFonts w:eastAsia="DengXian"/>
          <w:snapToGrid w:val="0"/>
          <w:lang w:val="it-IT"/>
        </w:rPr>
        <w:tab/>
      </w:r>
      <w:r w:rsidRPr="0018722B">
        <w:rPr>
          <w:rFonts w:eastAsia="DengXian"/>
          <w:snapToGrid w:val="0"/>
          <w:lang w:val="it-IT"/>
        </w:rPr>
        <w:tab/>
      </w:r>
      <w:r w:rsidRPr="0018722B">
        <w:rPr>
          <w:rFonts w:eastAsia="DengXian"/>
          <w:snapToGrid w:val="0"/>
          <w:lang w:val="it-IT"/>
        </w:rPr>
        <w:tab/>
      </w:r>
      <w:r w:rsidRPr="0018722B">
        <w:rPr>
          <w:rFonts w:eastAsia="DengXian"/>
          <w:snapToGrid w:val="0"/>
          <w:lang w:val="it-IT"/>
        </w:rPr>
        <w:tab/>
      </w:r>
      <w:r w:rsidRPr="0018722B">
        <w:rPr>
          <w:rFonts w:eastAsia="DengXian"/>
          <w:snapToGrid w:val="0"/>
          <w:lang w:val="it-IT"/>
        </w:rPr>
        <w:tab/>
      </w:r>
      <w:r w:rsidRPr="0018722B">
        <w:rPr>
          <w:rFonts w:eastAsia="DengXian"/>
          <w:snapToGrid w:val="0"/>
          <w:lang w:val="it-IT"/>
        </w:rPr>
        <w:tab/>
      </w:r>
      <w:r w:rsidRPr="0018722B">
        <w:rPr>
          <w:lang w:val="it-IT"/>
        </w:rPr>
        <w:t xml:space="preserve">ProtocolIE-ID ::= </w:t>
      </w:r>
      <w:r w:rsidRPr="0018722B">
        <w:rPr>
          <w:lang w:val="it-IT" w:eastAsia="zh-CN"/>
        </w:rPr>
        <w:t>659</w:t>
      </w:r>
    </w:p>
    <w:p w14:paraId="681D9262" w14:textId="77777777" w:rsidR="003A519C" w:rsidRPr="0018722B" w:rsidRDefault="00AC7BC0">
      <w:pPr>
        <w:pStyle w:val="PL"/>
        <w:rPr>
          <w:lang w:val="it-IT" w:eastAsia="zh-CN"/>
        </w:rPr>
      </w:pPr>
      <w:r w:rsidRPr="0018722B">
        <w:rPr>
          <w:rFonts w:eastAsia="DengXian"/>
          <w:snapToGrid w:val="0"/>
          <w:lang w:val="it-IT"/>
        </w:rPr>
        <w:t>id-L1151Info</w:t>
      </w:r>
      <w:r w:rsidRPr="0018722B">
        <w:rPr>
          <w:rFonts w:eastAsia="DengXian"/>
          <w:snapToGrid w:val="0"/>
          <w:lang w:val="it-IT"/>
        </w:rPr>
        <w:tab/>
      </w:r>
      <w:r w:rsidRPr="0018722B">
        <w:rPr>
          <w:rFonts w:eastAsia="DengXian"/>
          <w:snapToGrid w:val="0"/>
          <w:lang w:val="it-IT"/>
        </w:rPr>
        <w:tab/>
      </w:r>
      <w:r w:rsidRPr="0018722B">
        <w:rPr>
          <w:rFonts w:eastAsia="DengXian"/>
          <w:snapToGrid w:val="0"/>
          <w:lang w:val="it-IT"/>
        </w:rPr>
        <w:tab/>
      </w:r>
      <w:r w:rsidRPr="0018722B">
        <w:rPr>
          <w:rFonts w:eastAsia="DengXian"/>
          <w:snapToGrid w:val="0"/>
          <w:lang w:val="it-IT"/>
        </w:rPr>
        <w:tab/>
      </w:r>
      <w:r w:rsidRPr="0018722B">
        <w:rPr>
          <w:rFonts w:eastAsia="DengXian"/>
          <w:snapToGrid w:val="0"/>
          <w:lang w:val="it-IT"/>
        </w:rPr>
        <w:tab/>
      </w:r>
      <w:r w:rsidRPr="0018722B">
        <w:rPr>
          <w:rFonts w:eastAsia="DengXian"/>
          <w:snapToGrid w:val="0"/>
          <w:lang w:val="it-IT"/>
        </w:rPr>
        <w:tab/>
      </w:r>
      <w:r w:rsidRPr="0018722B">
        <w:rPr>
          <w:rFonts w:eastAsia="DengXian"/>
          <w:snapToGrid w:val="0"/>
          <w:lang w:val="it-IT"/>
        </w:rPr>
        <w:tab/>
      </w:r>
      <w:r w:rsidRPr="0018722B">
        <w:rPr>
          <w:rFonts w:eastAsia="DengXian"/>
          <w:snapToGrid w:val="0"/>
          <w:lang w:val="it-IT"/>
        </w:rPr>
        <w:tab/>
      </w:r>
      <w:r w:rsidRPr="0018722B">
        <w:rPr>
          <w:rFonts w:eastAsia="DengXian"/>
          <w:snapToGrid w:val="0"/>
          <w:lang w:val="it-IT"/>
        </w:rPr>
        <w:tab/>
      </w:r>
      <w:r w:rsidRPr="0018722B">
        <w:rPr>
          <w:rFonts w:eastAsia="DengXian"/>
          <w:snapToGrid w:val="0"/>
          <w:lang w:val="it-IT"/>
        </w:rPr>
        <w:tab/>
      </w:r>
      <w:r w:rsidRPr="0018722B">
        <w:rPr>
          <w:lang w:val="it-IT"/>
        </w:rPr>
        <w:t xml:space="preserve">ProtocolIE-ID ::= </w:t>
      </w:r>
      <w:r w:rsidRPr="0018722B">
        <w:rPr>
          <w:lang w:val="it-IT" w:eastAsia="zh-CN"/>
        </w:rPr>
        <w:t>660</w:t>
      </w:r>
    </w:p>
    <w:p w14:paraId="5185B442" w14:textId="77777777" w:rsidR="003A519C" w:rsidRPr="00024B4B" w:rsidRDefault="00AC7BC0">
      <w:pPr>
        <w:pStyle w:val="PL"/>
        <w:rPr>
          <w:lang w:val="pt-PT" w:eastAsia="zh-CN"/>
        </w:rPr>
      </w:pPr>
      <w:r w:rsidRPr="00024B4B">
        <w:rPr>
          <w:rFonts w:eastAsia="DengXian"/>
          <w:snapToGrid w:val="0"/>
          <w:lang w:val="pt-PT"/>
        </w:rPr>
        <w:t>id-SCS-480</w:t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lang w:val="pt-PT"/>
        </w:rPr>
        <w:t xml:space="preserve">ProtocolIE-ID ::= </w:t>
      </w:r>
      <w:r w:rsidRPr="00024B4B">
        <w:rPr>
          <w:lang w:val="pt-PT" w:eastAsia="zh-CN"/>
        </w:rPr>
        <w:t>661</w:t>
      </w:r>
    </w:p>
    <w:p w14:paraId="11612F15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rFonts w:eastAsia="DengXian"/>
          <w:snapToGrid w:val="0"/>
          <w:lang w:val="pt-PT"/>
        </w:rPr>
        <w:t>id-SCS-960</w:t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lang w:val="pt-PT"/>
        </w:rPr>
        <w:t xml:space="preserve">ProtocolIE-ID ::= </w:t>
      </w:r>
      <w:r w:rsidRPr="00024B4B">
        <w:rPr>
          <w:lang w:val="pt-PT" w:eastAsia="zh-CN"/>
        </w:rPr>
        <w:t>662</w:t>
      </w:r>
    </w:p>
    <w:p w14:paraId="5857E9B5" w14:textId="77777777" w:rsidR="003A519C" w:rsidRPr="00024B4B" w:rsidRDefault="00AC7BC0">
      <w:pPr>
        <w:pStyle w:val="PL"/>
        <w:rPr>
          <w:lang w:val="pt-PT"/>
        </w:rPr>
      </w:pPr>
      <w:r w:rsidRPr="00024B4B">
        <w:rPr>
          <w:rFonts w:eastAsia="SimSun"/>
          <w:snapToGrid w:val="0"/>
          <w:lang w:val="pt-PT" w:eastAsia="sv-SE"/>
        </w:rPr>
        <w:t>id-SRSPortIndex</w:t>
      </w:r>
      <w:r w:rsidRPr="00024B4B">
        <w:rPr>
          <w:rFonts w:eastAsia="SimSun"/>
          <w:snapToGrid w:val="0"/>
          <w:lang w:val="pt-PT" w:eastAsia="sv-SE"/>
        </w:rPr>
        <w:tab/>
      </w:r>
      <w:r w:rsidRPr="00024B4B">
        <w:rPr>
          <w:rFonts w:eastAsia="SimSun"/>
          <w:snapToGrid w:val="0"/>
          <w:lang w:val="pt-PT" w:eastAsia="sv-SE"/>
        </w:rPr>
        <w:tab/>
      </w:r>
      <w:r w:rsidRPr="00024B4B">
        <w:rPr>
          <w:rFonts w:eastAsia="SimSun"/>
          <w:snapToGrid w:val="0"/>
          <w:lang w:val="pt-PT" w:eastAsia="sv-SE"/>
        </w:rPr>
        <w:tab/>
      </w:r>
      <w:r w:rsidRPr="00024B4B">
        <w:rPr>
          <w:rFonts w:eastAsia="SimSun"/>
          <w:snapToGrid w:val="0"/>
          <w:lang w:val="pt-PT" w:eastAsia="sv-SE"/>
        </w:rPr>
        <w:tab/>
      </w:r>
      <w:r w:rsidRPr="00024B4B">
        <w:rPr>
          <w:rFonts w:eastAsia="SimSun"/>
          <w:snapToGrid w:val="0"/>
          <w:lang w:val="pt-PT" w:eastAsia="sv-SE"/>
        </w:rPr>
        <w:tab/>
      </w:r>
      <w:r w:rsidRPr="00024B4B">
        <w:rPr>
          <w:rFonts w:eastAsia="SimSun"/>
          <w:snapToGrid w:val="0"/>
          <w:lang w:val="pt-PT" w:eastAsia="sv-SE"/>
        </w:rPr>
        <w:tab/>
      </w:r>
      <w:r w:rsidRPr="00024B4B">
        <w:rPr>
          <w:rFonts w:eastAsia="SimSun"/>
          <w:snapToGrid w:val="0"/>
          <w:lang w:val="pt-PT" w:eastAsia="sv-SE"/>
        </w:rPr>
        <w:tab/>
      </w:r>
      <w:r w:rsidRPr="00024B4B">
        <w:rPr>
          <w:rFonts w:eastAsia="SimSun"/>
          <w:snapToGrid w:val="0"/>
          <w:lang w:val="pt-PT" w:eastAsia="sv-SE"/>
        </w:rPr>
        <w:tab/>
      </w:r>
      <w:r w:rsidRPr="00024B4B">
        <w:rPr>
          <w:rFonts w:eastAsia="SimSun"/>
          <w:snapToGrid w:val="0"/>
          <w:lang w:val="pt-PT" w:eastAsia="sv-SE"/>
        </w:rPr>
        <w:tab/>
      </w:r>
      <w:r w:rsidRPr="00024B4B">
        <w:rPr>
          <w:rFonts w:eastAsia="SimSun"/>
          <w:snapToGrid w:val="0"/>
          <w:lang w:val="pt-PT" w:eastAsia="sv-SE"/>
        </w:rPr>
        <w:tab/>
      </w:r>
      <w:r w:rsidRPr="00024B4B">
        <w:rPr>
          <w:lang w:val="pt-PT"/>
        </w:rPr>
        <w:t>ProtocolIE-ID ::= 663</w:t>
      </w:r>
    </w:p>
    <w:p w14:paraId="3FAD9D9F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lang w:val="pt-PT"/>
        </w:rPr>
        <w:t>id-PEISubgroupingSupportIndication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snapToGrid w:val="0"/>
          <w:lang w:val="pt-PT"/>
        </w:rPr>
        <w:t>ProtocolIE-ID ::= 664</w:t>
      </w:r>
    </w:p>
    <w:p w14:paraId="0284A093" w14:textId="77777777" w:rsidR="003A519C" w:rsidRPr="00024B4B" w:rsidRDefault="00AC7BC0">
      <w:pPr>
        <w:pStyle w:val="PL"/>
        <w:rPr>
          <w:rFonts w:eastAsia="SimSun"/>
          <w:snapToGrid w:val="0"/>
          <w:lang w:val="pt-PT" w:eastAsia="zh-CN"/>
        </w:rPr>
      </w:pPr>
      <w:r w:rsidRPr="00024B4B">
        <w:rPr>
          <w:rFonts w:eastAsia="SimSun"/>
          <w:snapToGrid w:val="0"/>
          <w:lang w:val="pt-PT"/>
        </w:rPr>
        <w:t>id-</w:t>
      </w:r>
      <w:r w:rsidRPr="00024B4B">
        <w:rPr>
          <w:rFonts w:eastAsia="SimSun" w:hint="eastAsia"/>
          <w:snapToGrid w:val="0"/>
          <w:lang w:val="pt-PT" w:eastAsia="zh-CN"/>
        </w:rPr>
        <w:t>NeedForGapsInfoNR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snapToGrid w:val="0"/>
          <w:lang w:val="pt-PT"/>
        </w:rPr>
        <w:t xml:space="preserve">ProtocolIE-ID ::= </w:t>
      </w:r>
      <w:r w:rsidRPr="00024B4B">
        <w:rPr>
          <w:rFonts w:eastAsia="SimSun"/>
          <w:snapToGrid w:val="0"/>
          <w:lang w:val="pt-PT" w:eastAsia="zh-CN"/>
        </w:rPr>
        <w:t>665</w:t>
      </w:r>
    </w:p>
    <w:p w14:paraId="3510E9A4" w14:textId="77777777" w:rsidR="003A519C" w:rsidRPr="00024B4B" w:rsidRDefault="00AC7BC0">
      <w:pPr>
        <w:pStyle w:val="PL"/>
        <w:rPr>
          <w:lang w:val="pt-PT"/>
        </w:rPr>
      </w:pPr>
      <w:r w:rsidRPr="00024B4B">
        <w:rPr>
          <w:rFonts w:eastAsia="SimSun"/>
          <w:snapToGrid w:val="0"/>
          <w:lang w:val="pt-PT"/>
        </w:rPr>
        <w:t>id-</w:t>
      </w:r>
      <w:r w:rsidRPr="00024B4B">
        <w:rPr>
          <w:rFonts w:eastAsia="SimSun" w:hint="eastAsia"/>
          <w:snapToGrid w:val="0"/>
          <w:lang w:val="pt-PT" w:eastAsia="zh-CN"/>
        </w:rPr>
        <w:t>NeedForGapNCSGInfoNR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snapToGrid w:val="0"/>
          <w:lang w:val="pt-PT"/>
        </w:rPr>
        <w:t>ProtocolIE-ID ::= 666</w:t>
      </w:r>
    </w:p>
    <w:p w14:paraId="64E001EF" w14:textId="77777777" w:rsidR="003A519C" w:rsidRPr="00135D44" w:rsidRDefault="00AC7BC0">
      <w:pPr>
        <w:pStyle w:val="PL"/>
        <w:rPr>
          <w:lang w:val="pt-PT"/>
        </w:rPr>
      </w:pPr>
      <w:r w:rsidRPr="00135D44">
        <w:rPr>
          <w:rFonts w:eastAsia="SimSun"/>
          <w:snapToGrid w:val="0"/>
          <w:lang w:val="pt-PT"/>
        </w:rPr>
        <w:t>id-</w:t>
      </w:r>
      <w:r w:rsidRPr="00135D44">
        <w:rPr>
          <w:rFonts w:eastAsia="SimSun"/>
          <w:snapToGrid w:val="0"/>
          <w:lang w:val="pt-PT" w:eastAsia="zh-CN"/>
        </w:rPr>
        <w:t>NeedForGapNCSGInfoEUTRA</w:t>
      </w:r>
      <w:r w:rsidRPr="00135D44">
        <w:rPr>
          <w:lang w:val="pt-PT"/>
        </w:rPr>
        <w:tab/>
      </w:r>
      <w:r w:rsidRPr="00135D44">
        <w:rPr>
          <w:lang w:val="pt-PT"/>
        </w:rPr>
        <w:tab/>
      </w:r>
      <w:r w:rsidRPr="00135D44">
        <w:rPr>
          <w:lang w:val="pt-PT"/>
        </w:rPr>
        <w:tab/>
      </w:r>
      <w:r w:rsidRPr="00135D44">
        <w:rPr>
          <w:lang w:val="pt-PT"/>
        </w:rPr>
        <w:tab/>
      </w:r>
      <w:r w:rsidRPr="00135D44">
        <w:rPr>
          <w:lang w:val="pt-PT"/>
        </w:rPr>
        <w:tab/>
      </w:r>
      <w:r w:rsidRPr="00135D44">
        <w:rPr>
          <w:lang w:val="pt-PT"/>
        </w:rPr>
        <w:tab/>
      </w:r>
      <w:r w:rsidRPr="00135D44">
        <w:rPr>
          <w:lang w:val="pt-PT"/>
        </w:rPr>
        <w:tab/>
      </w:r>
      <w:r w:rsidRPr="00135D44">
        <w:rPr>
          <w:snapToGrid w:val="0"/>
          <w:lang w:val="pt-PT"/>
        </w:rPr>
        <w:t>ProtocolIE-ID ::= 667</w:t>
      </w:r>
    </w:p>
    <w:p w14:paraId="00B71800" w14:textId="77777777" w:rsidR="003A519C" w:rsidRDefault="00AC7BC0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>id-</w:t>
      </w:r>
      <w:r>
        <w:t>ProtocolIE-ID-668-not-to-be-used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t xml:space="preserve">ProtocolIE-ID ::= </w:t>
      </w:r>
      <w:r>
        <w:rPr>
          <w:lang w:eastAsia="zh-CN"/>
        </w:rPr>
        <w:t>668</w:t>
      </w:r>
    </w:p>
    <w:p w14:paraId="0B207A3D" w14:textId="77777777" w:rsidR="003A519C" w:rsidRDefault="00AC7BC0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>id-</w:t>
      </w:r>
      <w:r>
        <w:t>ProtocolIE-ID-669-not-to-be-used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t xml:space="preserve">ProtocolIE-ID ::= </w:t>
      </w:r>
      <w:r>
        <w:rPr>
          <w:lang w:eastAsia="zh-CN"/>
        </w:rPr>
        <w:t>669</w:t>
      </w:r>
    </w:p>
    <w:p w14:paraId="77FE3F83" w14:textId="77777777" w:rsidR="003A519C" w:rsidRDefault="00AC7BC0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>id-</w:t>
      </w:r>
      <w:r>
        <w:t>ProtocolIE-ID-670-not-to-be-used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t xml:space="preserve">ProtocolIE-ID ::= </w:t>
      </w:r>
      <w:r>
        <w:rPr>
          <w:lang w:eastAsia="zh-CN"/>
        </w:rPr>
        <w:t>670</w:t>
      </w:r>
    </w:p>
    <w:p w14:paraId="6FD7899F" w14:textId="77777777" w:rsidR="003A519C" w:rsidRDefault="00AC7BC0">
      <w:pPr>
        <w:pStyle w:val="PL"/>
      </w:pPr>
      <w:r>
        <w:rPr>
          <w:rFonts w:eastAsia="SimSun"/>
          <w:snapToGrid w:val="0"/>
        </w:rPr>
        <w:t>id-Source-MRB-ID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t>ProtocolIE-ID ::= 671</w:t>
      </w:r>
    </w:p>
    <w:p w14:paraId="3AC7991D" w14:textId="77777777" w:rsidR="003A519C" w:rsidRPr="00024B4B" w:rsidRDefault="00AC7BC0">
      <w:pPr>
        <w:pStyle w:val="PL"/>
        <w:rPr>
          <w:lang w:val="pt-PT" w:eastAsia="zh-CN"/>
        </w:rPr>
      </w:pPr>
      <w:r w:rsidRPr="00024B4B">
        <w:rPr>
          <w:rFonts w:hint="eastAsia"/>
          <w:lang w:val="pt-PT" w:eastAsia="zh-CN"/>
        </w:rPr>
        <w:t>i</w:t>
      </w:r>
      <w:r w:rsidRPr="00024B4B">
        <w:rPr>
          <w:lang w:val="pt-PT" w:eastAsia="zh-CN"/>
        </w:rPr>
        <w:t>d-</w:t>
      </w:r>
      <w:r w:rsidRPr="00024B4B">
        <w:rPr>
          <w:snapToGrid w:val="0"/>
          <w:lang w:val="pt-PT"/>
        </w:rPr>
        <w:t>PosMeasurementPeriodicityNR-AoA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lang w:val="pt-PT"/>
        </w:rPr>
        <w:t>ProtocolIE-ID ::= 672</w:t>
      </w:r>
    </w:p>
    <w:p w14:paraId="1649CD39" w14:textId="77777777" w:rsidR="003A519C" w:rsidRPr="00024B4B" w:rsidRDefault="00AC7BC0">
      <w:pPr>
        <w:pStyle w:val="PL"/>
        <w:rPr>
          <w:lang w:val="pt-PT" w:eastAsia="zh-CN"/>
        </w:rPr>
      </w:pPr>
      <w:r w:rsidRPr="00024B4B">
        <w:rPr>
          <w:rFonts w:hint="eastAsia"/>
          <w:lang w:val="pt-PT"/>
        </w:rPr>
        <w:t>id-RedCapIndication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rFonts w:hint="eastAsia"/>
          <w:lang w:val="pt-PT" w:eastAsia="zh-CN"/>
        </w:rPr>
        <w:tab/>
      </w:r>
      <w:r w:rsidRPr="00024B4B">
        <w:rPr>
          <w:rFonts w:hint="eastAsia"/>
          <w:lang w:val="pt-PT" w:eastAsia="zh-CN"/>
        </w:rPr>
        <w:tab/>
      </w:r>
      <w:r w:rsidRPr="00024B4B">
        <w:rPr>
          <w:lang w:val="pt-PT"/>
        </w:rPr>
        <w:t xml:space="preserve">ProtocolIE-ID ::= </w:t>
      </w:r>
      <w:r w:rsidRPr="00024B4B">
        <w:rPr>
          <w:lang w:val="pt-PT" w:eastAsia="zh-CN"/>
        </w:rPr>
        <w:t>673</w:t>
      </w:r>
    </w:p>
    <w:p w14:paraId="2852B576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 w:eastAsia="zh-CN"/>
        </w:rPr>
        <w:t>id-</w:t>
      </w:r>
      <w:r w:rsidRPr="00024B4B">
        <w:rPr>
          <w:snapToGrid w:val="0"/>
          <w:lang w:val="pt-PT"/>
        </w:rPr>
        <w:t>SRSPosRRCInactiveConfig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 w:eastAsia="zh-CN"/>
        </w:rPr>
        <w:t>ProtocolIE-ID ::= 674</w:t>
      </w:r>
    </w:p>
    <w:p w14:paraId="08083AB9" w14:textId="77777777" w:rsidR="003A519C" w:rsidRPr="00024B4B" w:rsidRDefault="00AC7BC0">
      <w:pPr>
        <w:pStyle w:val="PL"/>
        <w:rPr>
          <w:lang w:val="pt-PT"/>
        </w:rPr>
      </w:pPr>
      <w:r w:rsidRPr="00024B4B">
        <w:rPr>
          <w:rFonts w:hint="eastAsia"/>
          <w:snapToGrid w:val="0"/>
          <w:lang w:val="pt-PT" w:eastAsia="zh-CN"/>
        </w:rPr>
        <w:t>id-</w:t>
      </w:r>
      <w:r w:rsidRPr="00024B4B">
        <w:rPr>
          <w:snapToGrid w:val="0"/>
          <w:lang w:val="pt-PT"/>
        </w:rPr>
        <w:t>SDTBearerConfigurationQueryIndication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lang w:val="pt-PT"/>
        </w:rPr>
        <w:t>ProtocolIE-ID ::= 675</w:t>
      </w:r>
    </w:p>
    <w:p w14:paraId="3EC1904B" w14:textId="77777777" w:rsidR="003A519C" w:rsidRPr="00024B4B" w:rsidRDefault="00AC7BC0">
      <w:pPr>
        <w:pStyle w:val="PL"/>
        <w:rPr>
          <w:lang w:val="pt-PT"/>
        </w:rPr>
      </w:pPr>
      <w:r w:rsidRPr="00024B4B">
        <w:rPr>
          <w:rFonts w:hint="eastAsia"/>
          <w:snapToGrid w:val="0"/>
          <w:lang w:val="pt-PT" w:eastAsia="zh-CN"/>
        </w:rPr>
        <w:t>id-</w:t>
      </w:r>
      <w:r w:rsidRPr="00024B4B">
        <w:rPr>
          <w:snapToGrid w:val="0"/>
          <w:lang w:val="pt-PT"/>
        </w:rPr>
        <w:t>SDTBearerConfigurationInfo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lang w:val="pt-PT"/>
        </w:rPr>
        <w:t>ProtocolIE-ID ::= 676</w:t>
      </w:r>
    </w:p>
    <w:p w14:paraId="22C952DB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lang w:val="pt-PT"/>
        </w:rPr>
        <w:t>id-UL-GapFR2-Config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snapToGrid w:val="0"/>
          <w:lang w:val="pt-PT"/>
        </w:rPr>
        <w:t>ProtocolIE-ID ::= 677</w:t>
      </w:r>
    </w:p>
    <w:p w14:paraId="207C6B96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</w:t>
      </w:r>
      <w:r w:rsidRPr="00024B4B">
        <w:rPr>
          <w:lang w:val="pt-PT" w:eastAsia="zh-CN"/>
        </w:rPr>
        <w:t>ConfigRestrictInfoDAPS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>ProtocolIE-ID ::= 678</w:t>
      </w:r>
    </w:p>
    <w:p w14:paraId="60380CAB" w14:textId="77777777" w:rsidR="003A519C" w:rsidRPr="00024B4B" w:rsidRDefault="00AC7BC0">
      <w:pPr>
        <w:pStyle w:val="PL"/>
        <w:rPr>
          <w:lang w:val="pt-PT"/>
        </w:rPr>
      </w:pPr>
      <w:r w:rsidRPr="00024B4B">
        <w:rPr>
          <w:lang w:val="pt-PT"/>
        </w:rPr>
        <w:t>id-</w:t>
      </w:r>
      <w:r w:rsidRPr="00024B4B">
        <w:rPr>
          <w:snapToGrid w:val="0"/>
          <w:lang w:val="pt-PT" w:eastAsia="zh-CN"/>
        </w:rPr>
        <w:t>UE-MulticastMRBs-Setup-List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snapToGrid w:val="0"/>
          <w:lang w:val="pt-PT"/>
        </w:rPr>
        <w:t>ProtocolIE-ID ::= 679</w:t>
      </w:r>
    </w:p>
    <w:p w14:paraId="614AD848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lang w:val="pt-PT"/>
        </w:rPr>
        <w:t>id-</w:t>
      </w:r>
      <w:r w:rsidRPr="00024B4B">
        <w:rPr>
          <w:snapToGrid w:val="0"/>
          <w:lang w:val="pt-PT" w:eastAsia="zh-CN"/>
        </w:rPr>
        <w:t>UE-MulticastMRBs-Setup-</w:t>
      </w:r>
      <w:r w:rsidRPr="00024B4B">
        <w:rPr>
          <w:lang w:val="pt-PT"/>
        </w:rPr>
        <w:t>Item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snapToGrid w:val="0"/>
          <w:lang w:val="pt-PT"/>
        </w:rPr>
        <w:t>ProtocolIE-ID ::= 680</w:t>
      </w:r>
    </w:p>
    <w:p w14:paraId="0F582C09" w14:textId="77777777" w:rsidR="003A519C" w:rsidRPr="00024B4B" w:rsidRDefault="00AC7BC0">
      <w:pPr>
        <w:pStyle w:val="PL"/>
        <w:rPr>
          <w:rFonts w:eastAsia="SimSun"/>
          <w:snapToGrid w:val="0"/>
          <w:lang w:val="pt-PT"/>
        </w:rPr>
      </w:pPr>
      <w:r w:rsidRPr="00024B4B">
        <w:rPr>
          <w:lang w:val="pt-PT"/>
        </w:rPr>
        <w:t>id-MulticastF1UContextReferenceCU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snapToGrid w:val="0"/>
          <w:lang w:val="pt-PT"/>
        </w:rPr>
        <w:t>ProtocolIE-ID ::= 681</w:t>
      </w:r>
    </w:p>
    <w:p w14:paraId="449DFBA2" w14:textId="77777777" w:rsidR="003A519C" w:rsidRPr="00024B4B" w:rsidRDefault="00AC7BC0">
      <w:pPr>
        <w:pStyle w:val="PL"/>
        <w:rPr>
          <w:lang w:val="pt-PT"/>
        </w:rPr>
      </w:pPr>
      <w:r w:rsidRPr="00024B4B">
        <w:rPr>
          <w:lang w:val="pt-PT"/>
        </w:rPr>
        <w:t>id-PosSItypeList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  <w:t>ProtocolIE-ID ::= 682</w:t>
      </w:r>
    </w:p>
    <w:p w14:paraId="7BCB4FB0" w14:textId="77777777" w:rsidR="003A519C" w:rsidRPr="0018722B" w:rsidRDefault="00AC7BC0">
      <w:pPr>
        <w:pStyle w:val="PL"/>
        <w:rPr>
          <w:rFonts w:eastAsia="SimSun"/>
          <w:snapToGrid w:val="0"/>
          <w:lang w:val="pt-PT"/>
        </w:rPr>
      </w:pPr>
      <w:r w:rsidRPr="0018722B">
        <w:rPr>
          <w:snapToGrid w:val="0"/>
          <w:lang w:val="pt-PT"/>
        </w:rPr>
        <w:t>id-DAPS-HO-Status</w:t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rFonts w:eastAsia="SimSun"/>
          <w:snapToGrid w:val="0"/>
          <w:lang w:val="pt-PT"/>
        </w:rPr>
        <w:t>ProtocolIE-ID ::= 683</w:t>
      </w:r>
    </w:p>
    <w:p w14:paraId="41BD0AF9" w14:textId="77777777" w:rsidR="003A519C" w:rsidRPr="0018722B" w:rsidRDefault="00AC7BC0">
      <w:pPr>
        <w:pStyle w:val="PL"/>
        <w:tabs>
          <w:tab w:val="clear" w:pos="4608"/>
          <w:tab w:val="left" w:pos="4525"/>
        </w:tabs>
        <w:rPr>
          <w:snapToGrid w:val="0"/>
          <w:lang w:val="pt-PT"/>
        </w:rPr>
      </w:pPr>
      <w:r w:rsidRPr="0018722B">
        <w:rPr>
          <w:snapToGrid w:val="0"/>
          <w:lang w:val="pt-PT"/>
        </w:rPr>
        <w:t>id-UplinkTxDirectCurrentTwoCarrierListInfo</w:t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  <w:t xml:space="preserve">ProtocolIE-ID ::= </w:t>
      </w:r>
      <w:bookmarkStart w:id="611" w:name="_Hlk120276272"/>
      <w:r w:rsidRPr="0018722B">
        <w:rPr>
          <w:snapToGrid w:val="0"/>
          <w:lang w:val="pt-PT"/>
        </w:rPr>
        <w:t>684</w:t>
      </w:r>
      <w:bookmarkEnd w:id="611"/>
    </w:p>
    <w:p w14:paraId="0C5ACC00" w14:textId="77777777" w:rsidR="003A519C" w:rsidRPr="00461CFC" w:rsidRDefault="00AC7BC0">
      <w:pPr>
        <w:pStyle w:val="PL"/>
        <w:rPr>
          <w:rFonts w:eastAsia="SimSun"/>
          <w:lang w:val="pt-PT"/>
        </w:rPr>
      </w:pPr>
      <w:r w:rsidRPr="00461CFC">
        <w:rPr>
          <w:lang w:val="pt-PT"/>
        </w:rPr>
        <w:t>id-UE-MulticastMRBs-ToBeSetup-atModify-List</w:t>
      </w:r>
      <w:r w:rsidRPr="00461CFC">
        <w:rPr>
          <w:rFonts w:eastAsia="SimSun"/>
          <w:lang w:val="pt-PT"/>
        </w:rPr>
        <w:tab/>
      </w:r>
      <w:r w:rsidRPr="00461CFC">
        <w:rPr>
          <w:rFonts w:eastAsia="SimSun"/>
          <w:lang w:val="pt-PT"/>
        </w:rPr>
        <w:tab/>
      </w:r>
      <w:r w:rsidRPr="00461CFC">
        <w:rPr>
          <w:rFonts w:eastAsia="SimSun"/>
          <w:lang w:val="pt-PT"/>
        </w:rPr>
        <w:tab/>
        <w:t>ProtocolIE-ID ::= 685</w:t>
      </w:r>
    </w:p>
    <w:p w14:paraId="1250D1CD" w14:textId="77777777" w:rsidR="003A519C" w:rsidRPr="0018722B" w:rsidRDefault="00AC7BC0">
      <w:pPr>
        <w:pStyle w:val="PL"/>
        <w:rPr>
          <w:lang w:val="en-US"/>
        </w:rPr>
      </w:pPr>
      <w:r w:rsidRPr="0018722B">
        <w:rPr>
          <w:lang w:val="en-US"/>
        </w:rPr>
        <w:t>id-UE-MulticastMRBs-ToBeSetup-atModify-Item</w:t>
      </w:r>
      <w:r w:rsidRPr="0018722B">
        <w:rPr>
          <w:rFonts w:eastAsia="SimSun"/>
          <w:lang w:val="en-US"/>
        </w:rPr>
        <w:tab/>
      </w:r>
      <w:r w:rsidRPr="0018722B">
        <w:rPr>
          <w:rFonts w:eastAsia="SimSun"/>
          <w:lang w:val="en-US"/>
        </w:rPr>
        <w:tab/>
      </w:r>
      <w:r w:rsidRPr="0018722B">
        <w:rPr>
          <w:rFonts w:eastAsia="SimSun"/>
          <w:lang w:val="en-US"/>
        </w:rPr>
        <w:tab/>
        <w:t>ProtocolIE-ID ::= 686</w:t>
      </w:r>
    </w:p>
    <w:p w14:paraId="418D68FC" w14:textId="77777777" w:rsidR="003A519C" w:rsidRPr="0018722B" w:rsidRDefault="00AC7BC0">
      <w:pPr>
        <w:pStyle w:val="PL"/>
        <w:rPr>
          <w:rFonts w:eastAsia="SimSun"/>
          <w:snapToGrid w:val="0"/>
          <w:lang w:val="en-US"/>
        </w:rPr>
      </w:pPr>
      <w:r w:rsidRPr="0018722B">
        <w:rPr>
          <w:rFonts w:eastAsia="SimSun"/>
          <w:snapToGrid w:val="0"/>
          <w:lang w:val="en-US"/>
        </w:rPr>
        <w:t>id-MC-PagingCell-List</w:t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  <w:t>ProtocolIE-ID ::= 687</w:t>
      </w:r>
    </w:p>
    <w:p w14:paraId="69015845" w14:textId="77777777" w:rsidR="003A519C" w:rsidRPr="0018722B" w:rsidRDefault="00AC7BC0">
      <w:pPr>
        <w:pStyle w:val="PL"/>
        <w:rPr>
          <w:lang w:val="en-US"/>
        </w:rPr>
      </w:pPr>
      <w:r w:rsidRPr="0018722B">
        <w:rPr>
          <w:lang w:val="en-US"/>
        </w:rPr>
        <w:t>id-MC-PagingCell-Item</w:t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  <w:t>ProtocolIE-ID ::= 688</w:t>
      </w:r>
    </w:p>
    <w:p w14:paraId="73A44F44" w14:textId="77777777" w:rsidR="003A519C" w:rsidRPr="0018722B" w:rsidRDefault="00AC7BC0">
      <w:pPr>
        <w:pStyle w:val="PL"/>
        <w:rPr>
          <w:snapToGrid w:val="0"/>
          <w:lang w:val="en-US" w:eastAsia="zh-CN"/>
        </w:rPr>
      </w:pPr>
      <w:r w:rsidRPr="0018722B">
        <w:rPr>
          <w:snapToGrid w:val="0"/>
          <w:lang w:val="en-US" w:eastAsia="zh-CN"/>
        </w:rPr>
        <w:t>id-</w:t>
      </w:r>
      <w:r w:rsidRPr="0018722B">
        <w:rPr>
          <w:snapToGrid w:val="0"/>
          <w:lang w:val="en-US"/>
        </w:rPr>
        <w:t>SRSPosRRCInactiveQueryIndication</w:t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 w:eastAsia="zh-CN"/>
        </w:rPr>
        <w:t>ProtocolIE-ID ::= 689</w:t>
      </w:r>
    </w:p>
    <w:p w14:paraId="0181DBBE" w14:textId="77777777" w:rsidR="003A519C" w:rsidRPr="00024B4B" w:rsidRDefault="00AC7BC0">
      <w:pPr>
        <w:pStyle w:val="PL"/>
        <w:rPr>
          <w:snapToGrid w:val="0"/>
          <w:lang w:val="it-IT" w:eastAsia="zh-CN"/>
        </w:rPr>
      </w:pPr>
      <w:r w:rsidRPr="00024B4B">
        <w:rPr>
          <w:snapToGrid w:val="0"/>
          <w:lang w:val="it-IT"/>
        </w:rPr>
        <w:t>id-</w:t>
      </w:r>
      <w:r w:rsidRPr="00024B4B">
        <w:rPr>
          <w:snapToGrid w:val="0"/>
          <w:lang w:val="it-IT" w:eastAsia="zh-CN"/>
        </w:rPr>
        <w:t>UlTxDirectCurrentMoreCarrierInformation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 w:eastAsia="zh-CN"/>
        </w:rPr>
        <w:t xml:space="preserve">        </w:t>
      </w:r>
      <w:r w:rsidRPr="00024B4B">
        <w:rPr>
          <w:snapToGrid w:val="0"/>
          <w:lang w:val="it-IT"/>
        </w:rPr>
        <w:t xml:space="preserve">ProtocolIE-ID ::= </w:t>
      </w:r>
      <w:r w:rsidRPr="00024B4B">
        <w:rPr>
          <w:snapToGrid w:val="0"/>
          <w:lang w:val="it-IT" w:eastAsia="zh-CN"/>
        </w:rPr>
        <w:t>690</w:t>
      </w:r>
    </w:p>
    <w:p w14:paraId="6DD7BB32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id-CPACMCGInformation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691</w:t>
      </w:r>
    </w:p>
    <w:p w14:paraId="08356FB2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lang w:val="it-IT"/>
        </w:rPr>
        <w:t>id-TwoPHRModeMCG</w:t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snapToGrid w:val="0"/>
          <w:lang w:val="it-IT"/>
        </w:rPr>
        <w:t>ProtocolIE-ID ::= 692</w:t>
      </w:r>
    </w:p>
    <w:p w14:paraId="050AA85B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lang w:val="it-IT"/>
        </w:rPr>
        <w:t>id-TwoPHRModeSCG</w:t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snapToGrid w:val="0"/>
          <w:lang w:val="it-IT"/>
        </w:rPr>
        <w:t>ProtocolIE-ID ::= 693</w:t>
      </w:r>
    </w:p>
    <w:p w14:paraId="04E95060" w14:textId="77777777" w:rsidR="003A519C" w:rsidRPr="00024B4B" w:rsidRDefault="00AC7BC0">
      <w:pPr>
        <w:pStyle w:val="PL"/>
        <w:rPr>
          <w:snapToGrid w:val="0"/>
          <w:lang w:val="it-IT" w:eastAsia="zh-CN"/>
        </w:rPr>
      </w:pPr>
      <w:r w:rsidRPr="00024B4B">
        <w:rPr>
          <w:lang w:val="it-IT"/>
        </w:rPr>
        <w:t>id-</w:t>
      </w:r>
      <w:r w:rsidRPr="00024B4B">
        <w:rPr>
          <w:lang w:val="it-IT" w:eastAsia="zh-CN"/>
        </w:rPr>
        <w:t>Extended</w:t>
      </w:r>
      <w:r w:rsidRPr="00024B4B">
        <w:rPr>
          <w:lang w:val="it-IT"/>
        </w:rPr>
        <w:t>UEIdentityIndexValue</w:t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snapToGrid w:val="0"/>
          <w:lang w:val="it-IT" w:eastAsia="zh-CN"/>
        </w:rPr>
        <w:t>ProtocolIE-ID ::= 694</w:t>
      </w:r>
    </w:p>
    <w:p w14:paraId="05BD37E3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lang w:val="it-IT"/>
        </w:rPr>
        <w:t>id-ServingCellMO-List</w:t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snapToGrid w:val="0"/>
          <w:lang w:val="it-IT"/>
        </w:rPr>
        <w:t>ProtocolIE-ID ::= 695</w:t>
      </w:r>
    </w:p>
    <w:p w14:paraId="4715BE1B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lang w:val="pt-PT"/>
        </w:rPr>
        <w:t>id-ServingCellMO-List-Item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snapToGrid w:val="0"/>
          <w:lang w:val="pt-PT"/>
        </w:rPr>
        <w:t>ProtocolIE-ID ::= 696</w:t>
      </w:r>
    </w:p>
    <w:p w14:paraId="282AE5F4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id-ServingCellMO-encoded-in-CGC-List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697</w:t>
      </w:r>
    </w:p>
    <w:p w14:paraId="10C49ACF" w14:textId="77777777" w:rsidR="003A519C" w:rsidRPr="0018722B" w:rsidRDefault="00AC7BC0">
      <w:pPr>
        <w:pStyle w:val="PL"/>
        <w:rPr>
          <w:rFonts w:eastAsia="SimSun"/>
          <w:snapToGrid w:val="0"/>
          <w:lang w:val="it-IT" w:eastAsia="zh-CN"/>
        </w:rPr>
      </w:pPr>
      <w:r w:rsidRPr="0018722B">
        <w:rPr>
          <w:rFonts w:eastAsia="SimSun"/>
          <w:snapToGrid w:val="0"/>
          <w:lang w:val="it-IT"/>
        </w:rPr>
        <w:t>id-</w:t>
      </w:r>
      <w:r w:rsidRPr="0018722B">
        <w:rPr>
          <w:rFonts w:eastAsia="SimSun"/>
          <w:snapToGrid w:val="0"/>
          <w:lang w:val="it-IT" w:eastAsia="zh-CN"/>
        </w:rPr>
        <w:t>HashedUEIdentityIndexValue</w:t>
      </w:r>
      <w:r w:rsidRPr="0018722B">
        <w:rPr>
          <w:rFonts w:eastAsia="SimSun" w:hint="eastAsia"/>
          <w:snapToGrid w:val="0"/>
          <w:lang w:val="it-IT" w:eastAsia="zh-CN"/>
        </w:rPr>
        <w:tab/>
      </w:r>
      <w:r w:rsidRPr="0018722B">
        <w:rPr>
          <w:rFonts w:eastAsia="SimSun" w:hint="eastAsia"/>
          <w:snapToGrid w:val="0"/>
          <w:lang w:val="it-IT" w:eastAsia="zh-CN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 xml:space="preserve">ProtocolIE-ID ::= </w:t>
      </w:r>
      <w:r w:rsidRPr="0018722B">
        <w:rPr>
          <w:rFonts w:eastAsia="SimSun"/>
          <w:snapToGrid w:val="0"/>
          <w:lang w:val="it-IT" w:eastAsia="zh-CN"/>
        </w:rPr>
        <w:t>698</w:t>
      </w:r>
    </w:p>
    <w:p w14:paraId="6173B085" w14:textId="77777777" w:rsidR="003A519C" w:rsidRPr="0018722B" w:rsidRDefault="00AC7BC0">
      <w:pPr>
        <w:pStyle w:val="PL"/>
        <w:rPr>
          <w:lang w:val="it-IT"/>
        </w:rPr>
      </w:pPr>
      <w:r w:rsidRPr="0018722B">
        <w:rPr>
          <w:lang w:val="it-IT"/>
        </w:rPr>
        <w:t>id-</w:t>
      </w:r>
      <w:r w:rsidRPr="0018722B">
        <w:rPr>
          <w:snapToGrid w:val="0"/>
          <w:lang w:val="it-IT" w:eastAsia="zh-CN"/>
        </w:rPr>
        <w:t>UE-MulticastMRBs-Setupnew-List</w:t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snapToGrid w:val="0"/>
          <w:lang w:val="it-IT"/>
        </w:rPr>
        <w:t>ProtocolIE-ID ::= 699</w:t>
      </w:r>
    </w:p>
    <w:p w14:paraId="2E47B66F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lang w:val="it-IT"/>
        </w:rPr>
        <w:t>id-</w:t>
      </w:r>
      <w:r w:rsidRPr="0018722B">
        <w:rPr>
          <w:snapToGrid w:val="0"/>
          <w:lang w:val="it-IT" w:eastAsia="zh-CN"/>
        </w:rPr>
        <w:t>UE-MulticastMRBs-Setupnew-</w:t>
      </w:r>
      <w:r w:rsidRPr="0018722B">
        <w:rPr>
          <w:lang w:val="it-IT"/>
        </w:rPr>
        <w:t>Item</w:t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snapToGrid w:val="0"/>
          <w:lang w:val="it-IT"/>
        </w:rPr>
        <w:t>ProtocolIE-ID ::= 700</w:t>
      </w:r>
    </w:p>
    <w:p w14:paraId="102E8B2E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id-ncd-SSB-RedCapInitialBWP-SDT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701</w:t>
      </w:r>
    </w:p>
    <w:p w14:paraId="649E28CB" w14:textId="77777777" w:rsidR="003A519C" w:rsidRDefault="00AC7BC0">
      <w:pPr>
        <w:pStyle w:val="PL"/>
        <w:tabs>
          <w:tab w:val="clear" w:pos="6528"/>
        </w:tabs>
      </w:pPr>
      <w:r>
        <w:rPr>
          <w:snapToGrid w:val="0"/>
        </w:rPr>
        <w:t>id-nrofSymbolsExtended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val="en-US"/>
        </w:rPr>
        <w:t xml:space="preserve">ProtocolIE-ID ::= </w:t>
      </w:r>
      <w:r>
        <w:t>702</w:t>
      </w:r>
    </w:p>
    <w:p w14:paraId="228FDFB8" w14:textId="77777777" w:rsidR="003A519C" w:rsidRDefault="00AC7BC0">
      <w:pPr>
        <w:pStyle w:val="PL"/>
      </w:pPr>
      <w:r>
        <w:rPr>
          <w:rFonts w:hint="eastAsia"/>
          <w:snapToGrid w:val="0"/>
        </w:rPr>
        <w:t>i</w:t>
      </w:r>
      <w:r>
        <w:rPr>
          <w:snapToGrid w:val="0"/>
        </w:rPr>
        <w:t>d-repetitionFactorExtended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val="en-US"/>
        </w:rPr>
        <w:t xml:space="preserve">ProtocolIE-ID ::= </w:t>
      </w:r>
      <w:r>
        <w:t>703</w:t>
      </w:r>
    </w:p>
    <w:p w14:paraId="048665DF" w14:textId="77777777" w:rsidR="003A519C" w:rsidRDefault="00AC7BC0">
      <w:pPr>
        <w:pStyle w:val="PL"/>
      </w:pPr>
      <w:r>
        <w:rPr>
          <w:snapToGrid w:val="0"/>
        </w:rPr>
        <w:t>id-startRBHopping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val="en-US"/>
        </w:rPr>
        <w:t xml:space="preserve">ProtocolIE-ID ::= </w:t>
      </w:r>
      <w:r>
        <w:t>704</w:t>
      </w:r>
    </w:p>
    <w:p w14:paraId="32FECF30" w14:textId="77777777" w:rsidR="003A519C" w:rsidRPr="0018722B" w:rsidRDefault="00AC7BC0">
      <w:pPr>
        <w:pStyle w:val="PL"/>
      </w:pPr>
      <w:r w:rsidRPr="0018722B">
        <w:rPr>
          <w:snapToGrid w:val="0"/>
        </w:rPr>
        <w:t>id-startRBIndex</w:t>
      </w:r>
      <w:r w:rsidRPr="0018722B">
        <w:rPr>
          <w:snapToGrid w:val="0"/>
        </w:rPr>
        <w:tab/>
      </w:r>
      <w:r w:rsidRPr="0018722B">
        <w:rPr>
          <w:snapToGrid w:val="0"/>
        </w:rPr>
        <w:tab/>
      </w:r>
      <w:r w:rsidRPr="0018722B">
        <w:rPr>
          <w:snapToGrid w:val="0"/>
        </w:rPr>
        <w:tab/>
      </w:r>
      <w:r w:rsidRPr="0018722B">
        <w:rPr>
          <w:snapToGrid w:val="0"/>
        </w:rPr>
        <w:tab/>
      </w:r>
      <w:r w:rsidRPr="0018722B">
        <w:rPr>
          <w:snapToGrid w:val="0"/>
        </w:rPr>
        <w:tab/>
      </w:r>
      <w:r w:rsidRPr="0018722B">
        <w:rPr>
          <w:snapToGrid w:val="0"/>
        </w:rPr>
        <w:tab/>
      </w:r>
      <w:r w:rsidRPr="0018722B">
        <w:rPr>
          <w:snapToGrid w:val="0"/>
        </w:rPr>
        <w:tab/>
      </w:r>
      <w:r w:rsidRPr="0018722B">
        <w:rPr>
          <w:snapToGrid w:val="0"/>
        </w:rPr>
        <w:tab/>
      </w:r>
      <w:r w:rsidRPr="0018722B">
        <w:rPr>
          <w:snapToGrid w:val="0"/>
        </w:rPr>
        <w:tab/>
      </w:r>
      <w:r w:rsidRPr="0018722B">
        <w:rPr>
          <w:snapToGrid w:val="0"/>
        </w:rPr>
        <w:tab/>
      </w:r>
      <w:r w:rsidRPr="0018722B">
        <w:t>ProtocolIE-ID ::= 705</w:t>
      </w:r>
    </w:p>
    <w:p w14:paraId="745F4099" w14:textId="77777777" w:rsidR="003A519C" w:rsidRPr="0018722B" w:rsidRDefault="00AC7BC0">
      <w:pPr>
        <w:pStyle w:val="PL"/>
      </w:pPr>
      <w:r w:rsidRPr="0018722B">
        <w:rPr>
          <w:snapToGrid w:val="0"/>
        </w:rPr>
        <w:t>id-transmissionCombn8</w:t>
      </w:r>
      <w:r w:rsidRPr="0018722B">
        <w:rPr>
          <w:snapToGrid w:val="0"/>
        </w:rPr>
        <w:tab/>
      </w:r>
      <w:r w:rsidRPr="0018722B">
        <w:rPr>
          <w:snapToGrid w:val="0"/>
        </w:rPr>
        <w:tab/>
      </w:r>
      <w:r w:rsidRPr="0018722B">
        <w:rPr>
          <w:snapToGrid w:val="0"/>
        </w:rPr>
        <w:tab/>
      </w:r>
      <w:r w:rsidRPr="0018722B">
        <w:rPr>
          <w:snapToGrid w:val="0"/>
        </w:rPr>
        <w:tab/>
      </w:r>
      <w:r w:rsidRPr="0018722B">
        <w:rPr>
          <w:snapToGrid w:val="0"/>
        </w:rPr>
        <w:tab/>
      </w:r>
      <w:r w:rsidRPr="0018722B">
        <w:rPr>
          <w:snapToGrid w:val="0"/>
        </w:rPr>
        <w:tab/>
      </w:r>
      <w:r w:rsidRPr="0018722B">
        <w:rPr>
          <w:snapToGrid w:val="0"/>
        </w:rPr>
        <w:tab/>
      </w:r>
      <w:r w:rsidRPr="0018722B">
        <w:rPr>
          <w:snapToGrid w:val="0"/>
        </w:rPr>
        <w:tab/>
      </w:r>
      <w:r w:rsidRPr="0018722B">
        <w:t>ProtocolIE-ID ::= 706</w:t>
      </w:r>
    </w:p>
    <w:p w14:paraId="053E1776" w14:textId="77777777" w:rsidR="003A519C" w:rsidRPr="0018722B" w:rsidRDefault="00AC7BC0">
      <w:pPr>
        <w:pStyle w:val="PL"/>
        <w:rPr>
          <w:snapToGrid w:val="0"/>
        </w:rPr>
      </w:pPr>
      <w:r w:rsidRPr="0018722B">
        <w:rPr>
          <w:rFonts w:eastAsia="DengXian"/>
        </w:rPr>
        <w:t>id-ServCellInfoList</w:t>
      </w:r>
      <w:r w:rsidRPr="0018722B">
        <w:rPr>
          <w:rFonts w:eastAsia="DengXian"/>
        </w:rPr>
        <w:tab/>
      </w:r>
      <w:r w:rsidRPr="0018722B">
        <w:rPr>
          <w:rFonts w:eastAsia="DengXian"/>
        </w:rPr>
        <w:tab/>
      </w:r>
      <w:r w:rsidRPr="0018722B">
        <w:rPr>
          <w:rFonts w:eastAsia="DengXian"/>
        </w:rPr>
        <w:tab/>
      </w:r>
      <w:r w:rsidRPr="0018722B">
        <w:rPr>
          <w:rFonts w:eastAsia="DengXian"/>
        </w:rPr>
        <w:tab/>
      </w:r>
      <w:r w:rsidRPr="0018722B">
        <w:rPr>
          <w:rFonts w:eastAsia="DengXian"/>
        </w:rPr>
        <w:tab/>
      </w:r>
      <w:r w:rsidRPr="0018722B">
        <w:rPr>
          <w:rFonts w:eastAsia="DengXian"/>
        </w:rPr>
        <w:tab/>
      </w:r>
      <w:r w:rsidRPr="0018722B">
        <w:rPr>
          <w:rFonts w:eastAsia="DengXian"/>
        </w:rPr>
        <w:tab/>
      </w:r>
      <w:r w:rsidRPr="0018722B">
        <w:rPr>
          <w:rFonts w:eastAsia="DengXian"/>
        </w:rPr>
        <w:tab/>
      </w:r>
      <w:r w:rsidRPr="0018722B">
        <w:rPr>
          <w:rFonts w:eastAsia="DengXian"/>
        </w:rPr>
        <w:tab/>
        <w:t>ProtocolIE-ID ::= 707</w:t>
      </w:r>
    </w:p>
    <w:p w14:paraId="3A16B04E" w14:textId="77777777" w:rsidR="003A519C" w:rsidRDefault="00AC7BC0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 w:hint="eastAsia"/>
          <w:snapToGrid w:val="0"/>
          <w:lang w:val="en-US" w:eastAsia="zh-CN"/>
        </w:rPr>
        <w:t>id-DedicatedSIDeliveryIndication</w:t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snapToGrid w:val="0"/>
        </w:rPr>
        <w:t xml:space="preserve">ProtocolIE-ID ::= </w:t>
      </w:r>
      <w:r>
        <w:rPr>
          <w:rFonts w:eastAsia="SimSun"/>
          <w:snapToGrid w:val="0"/>
          <w:lang w:val="en-US" w:eastAsia="zh-CN"/>
        </w:rPr>
        <w:t>708</w:t>
      </w:r>
    </w:p>
    <w:p w14:paraId="13768125" w14:textId="77777777" w:rsidR="003A519C" w:rsidRDefault="00AC7BC0">
      <w:pPr>
        <w:pStyle w:val="PL"/>
        <w:rPr>
          <w:snapToGrid w:val="0"/>
        </w:rPr>
      </w:pPr>
      <w:r>
        <w:t>id-Configured-BWP-List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709</w:t>
      </w:r>
    </w:p>
    <w:p w14:paraId="444535F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id-Preconfigured-measurement-GAP-Request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710</w:t>
      </w:r>
    </w:p>
    <w:p w14:paraId="2E352B0A" w14:textId="77777777" w:rsidR="003A519C" w:rsidRPr="00024B4B" w:rsidRDefault="00AC7BC0">
      <w:pPr>
        <w:pStyle w:val="PL"/>
        <w:rPr>
          <w:rFonts w:eastAsia="DengXian"/>
          <w:lang w:val="nl-NL"/>
        </w:rPr>
      </w:pPr>
      <w:r w:rsidRPr="00024B4B">
        <w:rPr>
          <w:lang w:val="nl-NL"/>
        </w:rPr>
        <w:t>id-BWP-Id</w:t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snapToGrid w:val="0"/>
          <w:lang w:val="nl-NL"/>
        </w:rPr>
        <w:t>ProtocolIE-ID ::= 711</w:t>
      </w:r>
    </w:p>
    <w:p w14:paraId="48C0E956" w14:textId="77777777" w:rsidR="003A519C" w:rsidRPr="00024B4B" w:rsidRDefault="00AC7BC0">
      <w:pPr>
        <w:pStyle w:val="PL"/>
        <w:rPr>
          <w:snapToGrid w:val="0"/>
          <w:lang w:val="nl-NL" w:eastAsia="zh-CN"/>
        </w:rPr>
      </w:pPr>
      <w:r w:rsidRPr="00024B4B">
        <w:rPr>
          <w:lang w:val="nl-NL"/>
        </w:rPr>
        <w:t>id-NetworkControlledRepeaterAuthorized</w:t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snapToGrid w:val="0"/>
          <w:lang w:val="nl-NL"/>
        </w:rPr>
        <w:t>ProtocolIE-ID ::= 712</w:t>
      </w:r>
    </w:p>
    <w:p w14:paraId="2BC465C1" w14:textId="77777777" w:rsidR="003A519C" w:rsidRPr="00024B4B" w:rsidRDefault="00AC7BC0">
      <w:pPr>
        <w:pStyle w:val="PL"/>
        <w:rPr>
          <w:snapToGrid w:val="0"/>
          <w:lang w:val="nl-NL" w:eastAsia="zh-CN"/>
        </w:rPr>
      </w:pPr>
      <w:r w:rsidRPr="00024B4B">
        <w:rPr>
          <w:snapToGrid w:val="0"/>
          <w:lang w:val="nl-NL" w:eastAsia="zh-CN"/>
        </w:rPr>
        <w:t>id-MT-SDT-Information</w:t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  <w:t>ProtocolIE-ID ::= 713</w:t>
      </w:r>
    </w:p>
    <w:p w14:paraId="28806AF7" w14:textId="77777777" w:rsidR="003A519C" w:rsidRPr="00024B4B" w:rsidRDefault="00AC7BC0">
      <w:pPr>
        <w:pStyle w:val="PL"/>
        <w:rPr>
          <w:rFonts w:eastAsia="DengXian"/>
          <w:lang w:val="nl-NL"/>
        </w:rPr>
      </w:pPr>
      <w:r w:rsidRPr="00024B4B">
        <w:rPr>
          <w:lang w:val="nl-NL"/>
        </w:rPr>
        <w:t>id-ExtendedResourceSymbolOffset</w:t>
      </w:r>
      <w:r w:rsidRPr="00024B4B">
        <w:rPr>
          <w:rFonts w:hint="eastAsia"/>
          <w:lang w:val="nl-NL" w:eastAsia="zh-CN"/>
        </w:rPr>
        <w:tab/>
      </w:r>
      <w:r w:rsidRPr="00024B4B">
        <w:rPr>
          <w:rFonts w:hint="eastAsia"/>
          <w:lang w:val="nl-NL" w:eastAsia="zh-CN"/>
        </w:rPr>
        <w:tab/>
      </w:r>
      <w:r w:rsidRPr="00024B4B">
        <w:rPr>
          <w:rFonts w:hint="eastAsia"/>
          <w:lang w:val="nl-NL" w:eastAsia="zh-CN"/>
        </w:rPr>
        <w:tab/>
      </w:r>
      <w:r w:rsidRPr="00024B4B">
        <w:rPr>
          <w:rFonts w:hint="eastAsia"/>
          <w:lang w:val="nl-NL" w:eastAsia="zh-CN"/>
        </w:rPr>
        <w:tab/>
      </w:r>
      <w:r w:rsidRPr="00024B4B">
        <w:rPr>
          <w:rFonts w:hint="eastAsia"/>
          <w:lang w:val="nl-NL" w:eastAsia="zh-CN"/>
        </w:rPr>
        <w:tab/>
      </w:r>
      <w:r w:rsidRPr="00024B4B">
        <w:rPr>
          <w:rFonts w:hint="eastAsia"/>
          <w:lang w:val="nl-NL" w:eastAsia="zh-CN"/>
        </w:rPr>
        <w:tab/>
      </w:r>
      <w:r w:rsidRPr="00024B4B">
        <w:rPr>
          <w:rFonts w:eastAsia="DengXian"/>
          <w:lang w:val="nl-NL"/>
        </w:rPr>
        <w:t>ProtocolIE-ID ::= 714</w:t>
      </w:r>
    </w:p>
    <w:p w14:paraId="61945501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</w:t>
      </w:r>
      <w:r w:rsidRPr="00024B4B">
        <w:rPr>
          <w:rFonts w:eastAsia="SimSun"/>
          <w:snapToGrid w:val="0"/>
          <w:lang w:val="nl-NL"/>
        </w:rPr>
        <w:t>NeedForInterruptionInfoNR</w:t>
      </w:r>
      <w:r w:rsidRPr="00024B4B">
        <w:rPr>
          <w:rFonts w:eastAsia="SimSun"/>
          <w:snapToGrid w:val="0"/>
          <w:lang w:val="nl-NL"/>
        </w:rPr>
        <w:tab/>
      </w:r>
      <w:r w:rsidRPr="00024B4B">
        <w:rPr>
          <w:rFonts w:eastAsia="SimSun"/>
          <w:snapToGrid w:val="0"/>
          <w:lang w:val="nl-NL"/>
        </w:rPr>
        <w:tab/>
      </w:r>
      <w:r w:rsidRPr="00024B4B">
        <w:rPr>
          <w:rFonts w:eastAsia="SimSun"/>
          <w:snapToGrid w:val="0"/>
          <w:lang w:val="nl-NL"/>
        </w:rPr>
        <w:tab/>
      </w:r>
      <w:r w:rsidRPr="00024B4B">
        <w:rPr>
          <w:rFonts w:eastAsia="SimSun"/>
          <w:snapToGrid w:val="0"/>
          <w:lang w:val="nl-NL"/>
        </w:rPr>
        <w:tab/>
      </w:r>
      <w:r w:rsidRPr="00024B4B">
        <w:rPr>
          <w:rFonts w:eastAsia="SimSun"/>
          <w:snapToGrid w:val="0"/>
          <w:lang w:val="nl-NL"/>
        </w:rPr>
        <w:tab/>
      </w:r>
      <w:r w:rsidRPr="00024B4B">
        <w:rPr>
          <w:rFonts w:eastAsia="SimSun"/>
          <w:snapToGrid w:val="0"/>
          <w:lang w:val="nl-NL"/>
        </w:rPr>
        <w:tab/>
      </w:r>
      <w:r w:rsidRPr="00024B4B">
        <w:rPr>
          <w:snapToGrid w:val="0"/>
          <w:lang w:val="nl-NL"/>
        </w:rPr>
        <w:t>ProtocolIE-ID ::= 715</w:t>
      </w:r>
    </w:p>
    <w:p w14:paraId="128DE7F3" w14:textId="77777777" w:rsidR="003A519C" w:rsidRDefault="00AC7BC0">
      <w:pPr>
        <w:pStyle w:val="PL"/>
        <w:rPr>
          <w:rFonts w:eastAsia="Malgun Gothic"/>
          <w:snapToGrid w:val="0"/>
        </w:rPr>
      </w:pPr>
      <w:r>
        <w:rPr>
          <w:snapToGrid w:val="0"/>
        </w:rPr>
        <w:t>id-SDT-Volume-Threshold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716</w:t>
      </w:r>
    </w:p>
    <w:p w14:paraId="69080DEC" w14:textId="77777777" w:rsidR="003A519C" w:rsidRDefault="00AC7BC0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id-SupportedUETypeList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ProtocolIE-ID ::= 717</w:t>
      </w:r>
    </w:p>
    <w:p w14:paraId="750AFCD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eastAsia="SimSun"/>
          <w:snapToGrid w:val="0"/>
        </w:rPr>
        <w:t>MusimCapabilityRestrictionIndication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snapToGrid w:val="0"/>
        </w:rPr>
        <w:t>ProtocolIE-ID ::= 718</w:t>
      </w:r>
    </w:p>
    <w:p w14:paraId="419373DD" w14:textId="77777777" w:rsidR="003A519C" w:rsidRDefault="00AC7BC0">
      <w:pPr>
        <w:pStyle w:val="PL"/>
      </w:pPr>
      <w:r>
        <w:rPr>
          <w:rFonts w:eastAsia="DengXian"/>
        </w:rPr>
        <w:t>id-duplicationIndication</w:t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  <w:t>ProtocolIE-ID ::= 719</w:t>
      </w:r>
    </w:p>
    <w:p w14:paraId="50D0CD82" w14:textId="77777777" w:rsidR="003A519C" w:rsidRDefault="00AC7BC0">
      <w:pPr>
        <w:pStyle w:val="PL"/>
        <w:rPr>
          <w:snapToGrid w:val="0"/>
        </w:rPr>
      </w:pPr>
      <w:r>
        <w:t>id-LTMInformation-Setup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720</w:t>
      </w:r>
    </w:p>
    <w:p w14:paraId="7568E777" w14:textId="77777777" w:rsidR="003A519C" w:rsidRDefault="00AC7BC0">
      <w:pPr>
        <w:pStyle w:val="PL"/>
        <w:rPr>
          <w:snapToGrid w:val="0"/>
        </w:rPr>
      </w:pPr>
      <w:r>
        <w:t xml:space="preserve">id-LTMConfigurationIDMappingList 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721</w:t>
      </w:r>
    </w:p>
    <w:p w14:paraId="5484A801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lang w:val="it-IT"/>
        </w:rPr>
        <w:t>id-LTMInformation-Modify</w:t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snapToGrid w:val="0"/>
          <w:lang w:val="it-IT"/>
        </w:rPr>
        <w:t>ProtocolIE-ID ::= 722</w:t>
      </w:r>
    </w:p>
    <w:p w14:paraId="002E1E3C" w14:textId="77777777" w:rsidR="003A519C" w:rsidRDefault="00AC7BC0">
      <w:pPr>
        <w:pStyle w:val="PL"/>
      </w:pPr>
      <w:r>
        <w:t>id-LTMCells-ToBeReleased-List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723</w:t>
      </w:r>
    </w:p>
    <w:p w14:paraId="044A9E8B" w14:textId="77777777" w:rsidR="003A519C" w:rsidRDefault="00AC7BC0">
      <w:pPr>
        <w:pStyle w:val="PL"/>
      </w:pPr>
      <w:r>
        <w:t>id-</w:t>
      </w:r>
      <w:r>
        <w:rPr>
          <w:snapToGrid w:val="0"/>
        </w:rPr>
        <w:t>ProtocolIE-ID-</w:t>
      </w:r>
      <w:r>
        <w:rPr>
          <w:rFonts w:eastAsia="Malgun Gothic" w:hint="eastAsia"/>
          <w:snapToGrid w:val="0"/>
        </w:rPr>
        <w:t>724</w:t>
      </w:r>
      <w:r>
        <w:rPr>
          <w:snapToGrid w:val="0"/>
        </w:rPr>
        <w:t>-not-to-be-used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724</w:t>
      </w:r>
    </w:p>
    <w:p w14:paraId="3DB0FD8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id-LTMConfiguration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725</w:t>
      </w:r>
    </w:p>
    <w:p w14:paraId="49FC2E9A" w14:textId="77777777" w:rsidR="003A519C" w:rsidRDefault="00AC7BC0">
      <w:pPr>
        <w:pStyle w:val="PL"/>
        <w:rPr>
          <w:snapToGrid w:val="0"/>
        </w:rPr>
      </w:pPr>
      <w:r>
        <w:t>id-EarlySyncInformation-Request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726</w:t>
      </w:r>
    </w:p>
    <w:p w14:paraId="6A94A0D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id-EarlySyncInformation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727</w:t>
      </w:r>
    </w:p>
    <w:p w14:paraId="62EC0CB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id-EarlySync</w:t>
      </w:r>
      <w:r>
        <w:rPr>
          <w:rFonts w:hint="eastAsia"/>
          <w:snapToGrid w:val="0"/>
        </w:rPr>
        <w:t>CandidateCell</w:t>
      </w:r>
      <w:r>
        <w:rPr>
          <w:snapToGrid w:val="0"/>
        </w:rPr>
        <w:t>Information-List</w:t>
      </w:r>
      <w:r>
        <w:tab/>
      </w:r>
      <w:r>
        <w:tab/>
      </w:r>
      <w:r>
        <w:tab/>
      </w:r>
      <w:r>
        <w:rPr>
          <w:snapToGrid w:val="0"/>
        </w:rPr>
        <w:t>ProtocolIE-ID ::= 728</w:t>
      </w:r>
    </w:p>
    <w:p w14:paraId="14B168F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r>
        <w:t>LTMCellSwitchInformation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729</w:t>
      </w:r>
    </w:p>
    <w:p w14:paraId="75143E9D" w14:textId="77777777" w:rsidR="003A519C" w:rsidRDefault="00AC7BC0">
      <w:pPr>
        <w:pStyle w:val="PL"/>
        <w:rPr>
          <w:lang w:val="fr-FR"/>
        </w:rPr>
      </w:pPr>
      <w:r>
        <w:rPr>
          <w:lang w:val="fr-FR"/>
        </w:rPr>
        <w:t>id-DUtoCUTAInformation-List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snapToGrid w:val="0"/>
          <w:lang w:val="fr-FR"/>
        </w:rPr>
        <w:t>ProtocolIE-ID ::= 730</w:t>
      </w:r>
    </w:p>
    <w:p w14:paraId="24B31568" w14:textId="77777777" w:rsidR="003A519C" w:rsidRDefault="00AC7BC0">
      <w:pPr>
        <w:pStyle w:val="PL"/>
      </w:pPr>
      <w:r>
        <w:t>id-ProtocolIE-ID-731-not-to-be-used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731</w:t>
      </w:r>
    </w:p>
    <w:p w14:paraId="054900BD" w14:textId="77777777" w:rsidR="003A519C" w:rsidRPr="00024B4B" w:rsidRDefault="00AC7BC0">
      <w:pPr>
        <w:pStyle w:val="PL"/>
        <w:rPr>
          <w:rFonts w:eastAsia="SimSun"/>
          <w:snapToGrid w:val="0"/>
          <w:lang w:eastAsia="zh-CN"/>
        </w:rPr>
      </w:pPr>
      <w:r w:rsidRPr="00024B4B">
        <w:rPr>
          <w:rFonts w:eastAsia="SimSun"/>
          <w:snapToGrid w:val="0"/>
          <w:lang w:eastAsia="zh-CN"/>
        </w:rPr>
        <w:t>id-dRB-List</w:t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 w:rsidRPr="00024B4B">
        <w:rPr>
          <w:rFonts w:eastAsia="SimSun"/>
          <w:snapToGrid w:val="0"/>
          <w:lang w:eastAsia="zh-CN"/>
        </w:rPr>
        <w:t>ProtocolIE-ID ::= 732</w:t>
      </w:r>
    </w:p>
    <w:p w14:paraId="5CAE10D9" w14:textId="77777777" w:rsidR="003A519C" w:rsidRDefault="00AC7BC0">
      <w:pPr>
        <w:pStyle w:val="PL"/>
        <w:rPr>
          <w:rFonts w:eastAsia="SimSun"/>
          <w:lang w:eastAsia="zh-CN"/>
        </w:rPr>
      </w:pPr>
      <w:r>
        <w:t>id-DeactivationIndication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733</w:t>
      </w:r>
    </w:p>
    <w:p w14:paraId="1CC94BE5" w14:textId="77777777" w:rsidR="003A519C" w:rsidRDefault="00AC7BC0">
      <w:pPr>
        <w:pStyle w:val="PL"/>
        <w:rPr>
          <w:snapToGrid w:val="0"/>
        </w:rPr>
      </w:pPr>
      <w:r>
        <w:rPr>
          <w:snapToGrid w:val="0"/>
          <w:lang w:eastAsia="zh-CN"/>
        </w:rPr>
        <w:t>id-RAReport</w:t>
      </w:r>
      <w:r>
        <w:rPr>
          <w:lang w:eastAsia="ja-JP"/>
        </w:rPr>
        <w:t>Indication</w:t>
      </w:r>
      <w:r>
        <w:rPr>
          <w:snapToGrid w:val="0"/>
          <w:lang w:eastAsia="zh-CN"/>
        </w:rPr>
        <w:t>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ProtocolIE-ID ::= 734</w:t>
      </w:r>
    </w:p>
    <w:p w14:paraId="71715BB7" w14:textId="77777777" w:rsidR="003A519C" w:rsidRDefault="00AC7BC0">
      <w:pPr>
        <w:pStyle w:val="PL"/>
        <w:rPr>
          <w:snapToGrid w:val="0"/>
        </w:rPr>
      </w:pPr>
      <w:r>
        <w:rPr>
          <w:rFonts w:eastAsia="SimSun"/>
        </w:rPr>
        <w:t>id-ChannelOccupancyTimePercentageUL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735</w:t>
      </w:r>
    </w:p>
    <w:p w14:paraId="24D87F48" w14:textId="77777777" w:rsidR="003A519C" w:rsidRDefault="00AC7BC0">
      <w:pPr>
        <w:pStyle w:val="PL"/>
        <w:rPr>
          <w:snapToGrid w:val="0"/>
        </w:rPr>
      </w:pPr>
      <w:r>
        <w:t>id-</w:t>
      </w:r>
      <w:r>
        <w:rPr>
          <w:rFonts w:cs="Arial"/>
        </w:rPr>
        <w:t>Successful</w:t>
      </w:r>
      <w:r>
        <w:rPr>
          <w:rFonts w:cs="Arial" w:hint="eastAsia"/>
          <w:lang w:eastAsia="zh-CN"/>
        </w:rPr>
        <w:t>PSCell</w:t>
      </w:r>
      <w:r>
        <w:rPr>
          <w:rFonts w:cs="Arial"/>
          <w:lang w:eastAsia="zh-CN"/>
        </w:rPr>
        <w:t>Change</w:t>
      </w:r>
      <w:r>
        <w:rPr>
          <w:rFonts w:cs="Arial"/>
        </w:rPr>
        <w:t>ReportInformationList</w:t>
      </w:r>
      <w:r>
        <w:rPr>
          <w:snapToGrid w:val="0"/>
        </w:rPr>
        <w:tab/>
      </w:r>
      <w:r>
        <w:rPr>
          <w:snapToGrid w:val="0"/>
        </w:rPr>
        <w:tab/>
        <w:t>ProtocolIE-ID ::= 736</w:t>
      </w:r>
    </w:p>
    <w:p w14:paraId="2097B41E" w14:textId="77777777" w:rsidR="003A519C" w:rsidRPr="0018722B" w:rsidRDefault="00AC7BC0">
      <w:pPr>
        <w:pStyle w:val="PL"/>
        <w:rPr>
          <w:snapToGrid w:val="0"/>
          <w:lang w:val="it-IT" w:eastAsia="zh-CN"/>
        </w:rPr>
      </w:pPr>
      <w:r w:rsidRPr="0018722B">
        <w:rPr>
          <w:lang w:val="it-IT"/>
        </w:rPr>
        <w:t>id-</w:t>
      </w:r>
      <w:r w:rsidRPr="0018722B">
        <w:rPr>
          <w:rFonts w:eastAsia="SimSun" w:cs="Arial" w:hint="eastAsia"/>
          <w:lang w:val="it-IT" w:eastAsia="zh-CN"/>
        </w:rPr>
        <w:t>RadioResourceStatusNR-U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737</w:t>
      </w:r>
    </w:p>
    <w:p w14:paraId="76E596E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snapToGrid w:val="0"/>
        </w:rPr>
        <w:t>id-</w:t>
      </w:r>
      <w:r>
        <w:rPr>
          <w:rFonts w:cs="Arial"/>
          <w:lang w:eastAsia="ja-JP"/>
        </w:rPr>
        <w:t>FiveG-ProSeLayer2Multipath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738</w:t>
      </w:r>
    </w:p>
    <w:p w14:paraId="60DAD1A4" w14:textId="77777777" w:rsidR="003A519C" w:rsidRDefault="00AC7BC0">
      <w:pPr>
        <w:pStyle w:val="PL"/>
      </w:pPr>
      <w:r>
        <w:rPr>
          <w:rFonts w:eastAsia="DengXian"/>
          <w:snapToGrid w:val="0"/>
          <w:lang w:eastAsia="zh-CN"/>
        </w:rPr>
        <w:t>id-FiveG-ProSeLayer2UEtoUERelay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ProtocolIE-ID ::= 739</w:t>
      </w:r>
    </w:p>
    <w:p w14:paraId="45A9638F" w14:textId="77777777" w:rsidR="003A519C" w:rsidRDefault="00AC7BC0">
      <w:pPr>
        <w:pStyle w:val="PL"/>
      </w:pPr>
      <w:r>
        <w:rPr>
          <w:rFonts w:eastAsia="DengXian"/>
          <w:snapToGrid w:val="0"/>
          <w:lang w:eastAsia="zh-CN"/>
        </w:rPr>
        <w:t>id-FiveG-ProSeLayer2UEtoUERemote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ProtocolIE-ID ::= 740</w:t>
      </w:r>
    </w:p>
    <w:p w14:paraId="0E5D3CC5" w14:textId="77777777" w:rsidR="003A519C" w:rsidRDefault="00AC7BC0">
      <w:pPr>
        <w:pStyle w:val="PL"/>
      </w:pPr>
      <w:r>
        <w:rPr>
          <w:rFonts w:eastAsia="DengXian"/>
          <w:snapToGrid w:val="0"/>
          <w:lang w:eastAsia="zh-CN"/>
        </w:rPr>
        <w:t>id-</w:t>
      </w:r>
      <w:r>
        <w:rPr>
          <w:snapToGrid w:val="0"/>
        </w:rPr>
        <w:t>PathAdditionInformation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SimSun"/>
          <w:snapToGrid w:val="0"/>
        </w:rPr>
        <w:t>ProtocolIE-ID ::= 741</w:t>
      </w:r>
    </w:p>
    <w:p w14:paraId="29F1008C" w14:textId="77777777" w:rsidR="003A519C" w:rsidRDefault="00AC7BC0">
      <w:pPr>
        <w:pStyle w:val="PL"/>
      </w:pPr>
      <w:r>
        <w:t>id-Recommended-SSBs-List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024B4B">
        <w:rPr>
          <w:snapToGrid w:val="0"/>
          <w:lang w:eastAsia="zh-CN"/>
        </w:rPr>
        <w:t>ProtocolIE-ID ::= 742</w:t>
      </w:r>
    </w:p>
    <w:p w14:paraId="1DAED06E" w14:textId="77777777" w:rsidR="003A519C" w:rsidRDefault="00AC7BC0">
      <w:pPr>
        <w:pStyle w:val="PL"/>
      </w:pPr>
      <w:r>
        <w:t>id-Recommended-SSBs-for-Paging-List</w:t>
      </w:r>
      <w:r>
        <w:tab/>
      </w:r>
      <w:r>
        <w:tab/>
      </w:r>
      <w:r>
        <w:tab/>
      </w:r>
      <w:r>
        <w:tab/>
      </w:r>
      <w:r>
        <w:tab/>
      </w:r>
      <w:r w:rsidRPr="00024B4B">
        <w:rPr>
          <w:snapToGrid w:val="0"/>
          <w:lang w:eastAsia="zh-CN"/>
        </w:rPr>
        <w:t>ProtocolIE-ID ::= 743</w:t>
      </w:r>
    </w:p>
    <w:p w14:paraId="567ED012" w14:textId="77777777" w:rsidR="003A519C" w:rsidRDefault="00AC7BC0">
      <w:pPr>
        <w:pStyle w:val="PL"/>
      </w:pPr>
      <w:r>
        <w:rPr>
          <w:rFonts w:eastAsia="SimSun"/>
        </w:rPr>
        <w:t>id-SSBs-withinTheCell-tobe-Activated-List</w:t>
      </w:r>
      <w:r>
        <w:tab/>
      </w:r>
      <w:r>
        <w:tab/>
      </w:r>
      <w:r>
        <w:tab/>
      </w:r>
      <w:r w:rsidRPr="00024B4B">
        <w:rPr>
          <w:snapToGrid w:val="0"/>
          <w:lang w:eastAsia="zh-CN"/>
        </w:rPr>
        <w:t>ProtocolIE-ID ::= 744</w:t>
      </w:r>
    </w:p>
    <w:p w14:paraId="5A0120A6" w14:textId="77777777" w:rsidR="003A519C" w:rsidRPr="00024B4B" w:rsidRDefault="00AC7BC0">
      <w:pPr>
        <w:pStyle w:val="PL"/>
        <w:rPr>
          <w:snapToGrid w:val="0"/>
          <w:lang w:eastAsia="zh-CN"/>
        </w:rPr>
      </w:pPr>
      <w:r>
        <w:t>id-Cells-With-SSBs-Activated-List</w:t>
      </w:r>
      <w:r>
        <w:tab/>
      </w:r>
      <w:r>
        <w:tab/>
      </w:r>
      <w:r>
        <w:tab/>
      </w:r>
      <w:r>
        <w:tab/>
      </w:r>
      <w:r>
        <w:tab/>
      </w:r>
      <w:r w:rsidRPr="00024B4B">
        <w:rPr>
          <w:snapToGrid w:val="0"/>
          <w:lang w:eastAsia="zh-CN"/>
        </w:rPr>
        <w:t>ProtocolIE-ID ::= 745</w:t>
      </w:r>
    </w:p>
    <w:p w14:paraId="784E5F89" w14:textId="77777777" w:rsidR="003A519C" w:rsidRDefault="00AC7BC0">
      <w:pPr>
        <w:pStyle w:val="PL"/>
        <w:rPr>
          <w:rFonts w:eastAsia="SimSun"/>
        </w:rPr>
      </w:pPr>
      <w:r>
        <w:rPr>
          <w:rFonts w:eastAsia="SimSun"/>
          <w:snapToGrid w:val="0"/>
        </w:rPr>
        <w:t>id-Cells-Allowed-to-be-Deactivated-List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DengXian"/>
        </w:rPr>
        <w:t>ProtocolIE-ID ::= 746</w:t>
      </w:r>
    </w:p>
    <w:p w14:paraId="71B405C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id-Cells-Allowed-to-be-Deactivated-List-Item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DengXian"/>
        </w:rPr>
        <w:t>ProtocolIE-ID ::= 747</w:t>
      </w:r>
    </w:p>
    <w:p w14:paraId="224F6D34" w14:textId="77777777" w:rsidR="003A519C" w:rsidRDefault="00AC7BC0">
      <w:pPr>
        <w:pStyle w:val="PL"/>
        <w:rPr>
          <w:rFonts w:eastAsia="DengXian"/>
        </w:rPr>
      </w:pPr>
      <w:r>
        <w:rPr>
          <w:rFonts w:eastAsia="SimSun"/>
        </w:rPr>
        <w:t>id-Coverage-Modification-Cause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DengXian"/>
        </w:rPr>
        <w:t>ProtocolIE-ID ::= 748</w:t>
      </w:r>
    </w:p>
    <w:p w14:paraId="5C1D34BD" w14:textId="77777777" w:rsidR="003A519C" w:rsidRDefault="00AC7BC0">
      <w:pPr>
        <w:pStyle w:val="PL"/>
      </w:pPr>
      <w:r>
        <w:rPr>
          <w:rFonts w:eastAsiaTheme="minorEastAsia"/>
          <w:snapToGrid w:val="0"/>
          <w:lang w:eastAsia="zh-CN"/>
        </w:rPr>
        <w:t>id-RANTSSRequestType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749</w:t>
      </w:r>
    </w:p>
    <w:p w14:paraId="677D101F" w14:textId="77777777" w:rsidR="003A519C" w:rsidRDefault="00AC7BC0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id-RANTimingSynchronisationStatusInfo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750</w:t>
      </w:r>
    </w:p>
    <w:p w14:paraId="43E070D2" w14:textId="77777777" w:rsidR="003A519C" w:rsidRDefault="00AC7BC0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 w:hint="eastAsia"/>
          <w:snapToGrid w:val="0"/>
          <w:lang w:eastAsia="zh-CN"/>
        </w:rPr>
        <w:t>id-TSCTrafficCharacteristicsFeedback</w:t>
      </w:r>
      <w:r>
        <w:rPr>
          <w:rFonts w:eastAsiaTheme="minorEastAsia" w:hint="eastAsia"/>
          <w:snapToGrid w:val="0"/>
          <w:lang w:eastAsia="zh-CN"/>
        </w:rPr>
        <w:tab/>
      </w:r>
      <w:r>
        <w:rPr>
          <w:rFonts w:eastAsiaTheme="minorEastAsia" w:hint="eastAsia"/>
          <w:snapToGrid w:val="0"/>
          <w:lang w:eastAsia="zh-CN"/>
        </w:rPr>
        <w:tab/>
      </w:r>
      <w:r>
        <w:rPr>
          <w:rFonts w:eastAsiaTheme="minorEastAsia" w:hint="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 w:hint="eastAsia"/>
          <w:snapToGrid w:val="0"/>
          <w:lang w:eastAsia="zh-CN"/>
        </w:rPr>
        <w:t xml:space="preserve">ProtocolIE-ID ::= </w:t>
      </w:r>
      <w:r>
        <w:rPr>
          <w:rFonts w:eastAsiaTheme="minorEastAsia"/>
          <w:snapToGrid w:val="0"/>
          <w:lang w:eastAsia="zh-CN"/>
        </w:rPr>
        <w:t>751</w:t>
      </w:r>
    </w:p>
    <w:p w14:paraId="1454EFEC" w14:textId="77777777" w:rsidR="003A519C" w:rsidRDefault="00AC7BC0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id-RANfeedbacktype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  <w:t>ProtocolIE-ID ::= 752</w:t>
      </w:r>
    </w:p>
    <w:p w14:paraId="1984FD17" w14:textId="77777777" w:rsidR="003A519C" w:rsidRPr="00135D44" w:rsidRDefault="00AC7BC0">
      <w:pPr>
        <w:pStyle w:val="PL"/>
        <w:rPr>
          <w:rFonts w:eastAsiaTheme="minorEastAsia"/>
          <w:snapToGrid w:val="0"/>
          <w:lang w:val="fr-FR" w:eastAsia="zh-CN"/>
        </w:rPr>
      </w:pPr>
      <w:r w:rsidRPr="00135D44">
        <w:rPr>
          <w:rFonts w:eastAsiaTheme="minorEastAsia"/>
          <w:snapToGrid w:val="0"/>
          <w:lang w:val="fr-FR" w:eastAsia="zh-CN"/>
        </w:rPr>
        <w:t>id-Mobile-TRP-LocationInformation</w:t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  <w:t>ProtocolIE-ID ::= 753</w:t>
      </w:r>
    </w:p>
    <w:p w14:paraId="1DEE125B" w14:textId="77777777" w:rsidR="003A519C" w:rsidRPr="0018722B" w:rsidRDefault="00AC7BC0">
      <w:pPr>
        <w:pStyle w:val="PL"/>
        <w:rPr>
          <w:rFonts w:eastAsiaTheme="minorEastAsia"/>
          <w:snapToGrid w:val="0"/>
          <w:lang w:val="it-IT" w:eastAsia="zh-CN"/>
        </w:rPr>
      </w:pPr>
      <w:r w:rsidRPr="0018722B">
        <w:rPr>
          <w:rFonts w:eastAsiaTheme="minorEastAsia"/>
          <w:snapToGrid w:val="0"/>
          <w:lang w:val="it-IT" w:eastAsia="zh-CN"/>
        </w:rPr>
        <w:t>id-Mobile-IAB-MT-UE-ID</w:t>
      </w:r>
      <w:r w:rsidRPr="0018722B">
        <w:rPr>
          <w:rFonts w:eastAsiaTheme="minorEastAsia"/>
          <w:snapToGrid w:val="0"/>
          <w:lang w:val="it-IT" w:eastAsia="zh-CN"/>
        </w:rPr>
        <w:tab/>
      </w:r>
      <w:r w:rsidRPr="0018722B">
        <w:rPr>
          <w:rFonts w:eastAsiaTheme="minorEastAsia"/>
          <w:snapToGrid w:val="0"/>
          <w:lang w:val="it-IT" w:eastAsia="zh-CN"/>
        </w:rPr>
        <w:tab/>
      </w:r>
      <w:r w:rsidRPr="0018722B">
        <w:rPr>
          <w:rFonts w:eastAsiaTheme="minorEastAsia"/>
          <w:snapToGrid w:val="0"/>
          <w:lang w:val="it-IT" w:eastAsia="zh-CN"/>
        </w:rPr>
        <w:tab/>
      </w:r>
      <w:r w:rsidRPr="0018722B">
        <w:rPr>
          <w:rFonts w:eastAsiaTheme="minorEastAsia"/>
          <w:snapToGrid w:val="0"/>
          <w:lang w:val="it-IT" w:eastAsia="zh-CN"/>
        </w:rPr>
        <w:tab/>
      </w:r>
      <w:r w:rsidRPr="0018722B">
        <w:rPr>
          <w:rFonts w:eastAsiaTheme="minorEastAsia"/>
          <w:snapToGrid w:val="0"/>
          <w:lang w:val="it-IT" w:eastAsia="zh-CN"/>
        </w:rPr>
        <w:tab/>
      </w:r>
      <w:r w:rsidRPr="0018722B">
        <w:rPr>
          <w:rFonts w:eastAsiaTheme="minorEastAsia"/>
          <w:snapToGrid w:val="0"/>
          <w:lang w:val="it-IT" w:eastAsia="zh-CN"/>
        </w:rPr>
        <w:tab/>
      </w:r>
      <w:r w:rsidRPr="0018722B">
        <w:rPr>
          <w:rFonts w:eastAsiaTheme="minorEastAsia"/>
          <w:snapToGrid w:val="0"/>
          <w:lang w:val="it-IT" w:eastAsia="zh-CN"/>
        </w:rPr>
        <w:tab/>
      </w:r>
      <w:r w:rsidRPr="0018722B">
        <w:rPr>
          <w:rFonts w:eastAsiaTheme="minorEastAsia"/>
          <w:snapToGrid w:val="0"/>
          <w:lang w:val="it-IT" w:eastAsia="zh-CN"/>
        </w:rPr>
        <w:tab/>
        <w:t>ProtocolIE-ID ::= 754</w:t>
      </w:r>
    </w:p>
    <w:p w14:paraId="5142ECF9" w14:textId="77777777" w:rsidR="003A519C" w:rsidRDefault="00AC7BC0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id-Target-gNB-ID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  <w:t>ProtocolIE-ID ::= 755</w:t>
      </w:r>
    </w:p>
    <w:p w14:paraId="0F89E3FA" w14:textId="77777777" w:rsidR="003A519C" w:rsidRDefault="00AC7BC0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id-Target-gNB-IP-address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  <w:t>ProtocolIE-ID ::= 756</w:t>
      </w:r>
    </w:p>
    <w:p w14:paraId="37FBA74B" w14:textId="77777777" w:rsidR="003A519C" w:rsidRDefault="00AC7BC0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id-Target-SeGW-IP-address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  <w:t>ProtocolIE-ID ::= 757</w:t>
      </w:r>
    </w:p>
    <w:p w14:paraId="4C4DA7EF" w14:textId="77777777" w:rsidR="003A519C" w:rsidRDefault="00AC7BC0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id-Activated-Cells-Mapping-List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  <w:t>ProtocolIE-ID ::= 758</w:t>
      </w:r>
    </w:p>
    <w:p w14:paraId="5A3064CC" w14:textId="77777777" w:rsidR="003A519C" w:rsidRDefault="00AC7BC0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id-Activated-Cells-Mapping-List-Item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  <w:t>ProtocolIE-ID ::= 759</w:t>
      </w:r>
    </w:p>
    <w:p w14:paraId="0D97D24F" w14:textId="77777777" w:rsidR="003A519C" w:rsidRDefault="00AC7BC0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id-F1SetupOutcome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  <w:t>ProtocolIE-ID ::= 760</w:t>
      </w:r>
    </w:p>
    <w:p w14:paraId="146BDF44" w14:textId="77777777" w:rsidR="003A519C" w:rsidRDefault="00AC7BC0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id-RRC-Terminating-IAB-Donor-Related-Info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  <w:t>ProtocolIE-ID ::= 761</w:t>
      </w:r>
    </w:p>
    <w:p w14:paraId="096100E2" w14:textId="77777777" w:rsidR="003A519C" w:rsidRDefault="00AC7BC0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id-RRC-Terminating-IAB-Donor-gNB-ID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  <w:t>ProtocolIE-ID ::= 762</w:t>
      </w:r>
    </w:p>
    <w:p w14:paraId="696B9506" w14:textId="77777777" w:rsidR="003A519C" w:rsidRDefault="00AC7BC0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id-NCGI-to-be-Updated-List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  <w:t>ProtocolIE-ID ::= 763</w:t>
      </w:r>
    </w:p>
    <w:p w14:paraId="5F40E67D" w14:textId="77777777" w:rsidR="003A519C" w:rsidRDefault="00AC7BC0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id-NCGI-to-be-Updated-List-Item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  <w:t>ProtocolIE-ID ::= 764</w:t>
      </w:r>
    </w:p>
    <w:p w14:paraId="57D7250C" w14:textId="77777777" w:rsidR="003A519C" w:rsidRPr="00135D44" w:rsidRDefault="00AC7BC0">
      <w:pPr>
        <w:pStyle w:val="PL"/>
        <w:rPr>
          <w:rFonts w:eastAsiaTheme="minorEastAsia"/>
          <w:snapToGrid w:val="0"/>
          <w:lang w:val="fr-FR" w:eastAsia="zh-CN"/>
        </w:rPr>
      </w:pPr>
      <w:r w:rsidRPr="00135D44">
        <w:rPr>
          <w:rFonts w:eastAsiaTheme="minorEastAsia"/>
          <w:snapToGrid w:val="0"/>
          <w:lang w:val="fr-FR" w:eastAsia="zh-CN"/>
        </w:rPr>
        <w:t>id-Mobile-IAB-MTUserLocationInformation</w:t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  <w:t>ProtocolIE-ID ::= 765</w:t>
      </w:r>
    </w:p>
    <w:p w14:paraId="73B51CD1" w14:textId="77777777" w:rsidR="003A519C" w:rsidRPr="00135D44" w:rsidRDefault="00AC7BC0">
      <w:pPr>
        <w:pStyle w:val="PL"/>
        <w:rPr>
          <w:rFonts w:eastAsiaTheme="minorEastAsia"/>
          <w:snapToGrid w:val="0"/>
          <w:lang w:val="fr-FR" w:eastAsia="zh-CN"/>
        </w:rPr>
      </w:pPr>
      <w:r w:rsidRPr="00135D44">
        <w:rPr>
          <w:rFonts w:eastAsiaTheme="minorEastAsia"/>
          <w:snapToGrid w:val="0"/>
          <w:lang w:val="fr-FR" w:eastAsia="zh-CN"/>
        </w:rPr>
        <w:t>id-MobileAccessPointLocation</w:t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  <w:t>ProtocolIE-ID ::= 766</w:t>
      </w:r>
    </w:p>
    <w:p w14:paraId="061F6781" w14:textId="77777777" w:rsidR="003A519C" w:rsidRPr="00135D44" w:rsidRDefault="00AC7BC0">
      <w:pPr>
        <w:pStyle w:val="PL"/>
        <w:rPr>
          <w:rFonts w:eastAsiaTheme="minorEastAsia"/>
          <w:snapToGrid w:val="0"/>
          <w:lang w:val="fr-FR" w:eastAsia="zh-CN"/>
        </w:rPr>
      </w:pPr>
      <w:r w:rsidRPr="00135D44">
        <w:rPr>
          <w:rFonts w:eastAsiaTheme="minorEastAsia"/>
          <w:snapToGrid w:val="0"/>
          <w:lang w:val="fr-FR" w:eastAsia="zh-CN"/>
        </w:rPr>
        <w:t>id-AssociatedSessionID</w:t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  <w:t>ProtocolIE-ID ::= 767</w:t>
      </w:r>
    </w:p>
    <w:p w14:paraId="7DD270CA" w14:textId="77777777" w:rsidR="003A519C" w:rsidRPr="00135D44" w:rsidRDefault="00AC7BC0">
      <w:pPr>
        <w:pStyle w:val="PL"/>
        <w:rPr>
          <w:rFonts w:eastAsiaTheme="minorEastAsia"/>
          <w:snapToGrid w:val="0"/>
          <w:lang w:val="fr-FR" w:eastAsia="zh-CN"/>
        </w:rPr>
      </w:pPr>
      <w:r w:rsidRPr="00135D44">
        <w:rPr>
          <w:rFonts w:eastAsiaTheme="minorEastAsia"/>
          <w:snapToGrid w:val="0"/>
          <w:lang w:val="fr-FR" w:eastAsia="zh-CN"/>
        </w:rPr>
        <w:t>id-IndicationMCInactiveReception</w:t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lang w:val="fr-FR"/>
        </w:rPr>
        <w:tab/>
      </w:r>
      <w:r w:rsidRPr="00135D44">
        <w:rPr>
          <w:rFonts w:eastAsiaTheme="minorEastAsia"/>
          <w:snapToGrid w:val="0"/>
          <w:lang w:val="fr-FR" w:eastAsia="zh-CN"/>
        </w:rPr>
        <w:t>ProtocolIE-ID ::= 768</w:t>
      </w:r>
    </w:p>
    <w:p w14:paraId="0D3DE6AE" w14:textId="77777777" w:rsidR="003A519C" w:rsidRPr="00135D44" w:rsidRDefault="00AC7BC0">
      <w:pPr>
        <w:pStyle w:val="PL"/>
        <w:rPr>
          <w:rFonts w:eastAsiaTheme="minorEastAsia"/>
          <w:snapToGrid w:val="0"/>
          <w:lang w:val="fr-FR" w:eastAsia="zh-CN"/>
        </w:rPr>
      </w:pPr>
      <w:r w:rsidRPr="00135D44">
        <w:rPr>
          <w:rFonts w:eastAsiaTheme="minorEastAsia"/>
          <w:snapToGrid w:val="0"/>
          <w:lang w:val="fr-FR" w:eastAsia="zh-CN"/>
        </w:rPr>
        <w:t>id-MulticastCU2DURRCInfo</w:t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  <w:t>ProtocolIE-ID ::= 769</w:t>
      </w:r>
    </w:p>
    <w:p w14:paraId="1AC746E7" w14:textId="77777777" w:rsidR="003A519C" w:rsidRPr="00135D44" w:rsidRDefault="00AC7BC0">
      <w:pPr>
        <w:pStyle w:val="PL"/>
        <w:rPr>
          <w:rFonts w:eastAsiaTheme="minorEastAsia"/>
          <w:snapToGrid w:val="0"/>
          <w:lang w:val="fr-FR" w:eastAsia="zh-CN"/>
        </w:rPr>
      </w:pPr>
      <w:r w:rsidRPr="00135D44">
        <w:rPr>
          <w:rFonts w:eastAsiaTheme="minorEastAsia"/>
          <w:snapToGrid w:val="0"/>
          <w:lang w:val="fr-FR" w:eastAsia="zh-CN"/>
        </w:rPr>
        <w:t>id-MBSMulticastSessionReceptionState</w:t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lang w:val="fr-FR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  <w:t>ProtocolIE-ID ::= 770</w:t>
      </w:r>
    </w:p>
    <w:p w14:paraId="69F7CD67" w14:textId="77777777" w:rsidR="003A519C" w:rsidRPr="0018722B" w:rsidRDefault="00AC7BC0">
      <w:pPr>
        <w:pStyle w:val="PL"/>
        <w:rPr>
          <w:rFonts w:eastAsiaTheme="minorEastAsia"/>
          <w:snapToGrid w:val="0"/>
          <w:lang w:val="fr-FR" w:eastAsia="zh-CN"/>
        </w:rPr>
      </w:pPr>
      <w:r w:rsidRPr="0018722B">
        <w:rPr>
          <w:rFonts w:eastAsiaTheme="minorEastAsia"/>
          <w:snapToGrid w:val="0"/>
          <w:lang w:val="fr-FR" w:eastAsia="zh-CN"/>
        </w:rPr>
        <w:t>id-F1UTunnelNotEstablished</w:t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  <w:t>ProtocolIE-ID ::= 771</w:t>
      </w:r>
    </w:p>
    <w:p w14:paraId="628FDF2D" w14:textId="77777777" w:rsidR="003A519C" w:rsidRPr="0018722B" w:rsidRDefault="00AC7BC0">
      <w:pPr>
        <w:pStyle w:val="PL"/>
        <w:rPr>
          <w:rFonts w:eastAsiaTheme="minorEastAsia"/>
          <w:snapToGrid w:val="0"/>
          <w:lang w:val="fr-FR" w:eastAsia="zh-CN"/>
        </w:rPr>
      </w:pPr>
      <w:r w:rsidRPr="0018722B">
        <w:rPr>
          <w:rFonts w:eastAsiaTheme="minorEastAsia"/>
          <w:snapToGrid w:val="0"/>
          <w:lang w:val="fr-FR" w:eastAsia="zh-CN"/>
        </w:rPr>
        <w:t>id-MulticastDU2CURRCInfo</w:t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lang w:val="fr-FR"/>
        </w:rPr>
        <w:tab/>
      </w:r>
      <w:r w:rsidRPr="0018722B">
        <w:rPr>
          <w:rFonts w:eastAsiaTheme="minorEastAsia"/>
          <w:snapToGrid w:val="0"/>
          <w:lang w:val="fr-FR" w:eastAsia="zh-CN"/>
        </w:rPr>
        <w:t>ProtocolIE-ID ::= 772</w:t>
      </w:r>
    </w:p>
    <w:p w14:paraId="4471BDBB" w14:textId="77777777" w:rsidR="003A519C" w:rsidRPr="0018722B" w:rsidRDefault="00AC7BC0">
      <w:pPr>
        <w:pStyle w:val="PL"/>
        <w:rPr>
          <w:rFonts w:eastAsiaTheme="minorEastAsia"/>
          <w:snapToGrid w:val="0"/>
          <w:lang w:val="fr-FR" w:eastAsia="zh-CN"/>
        </w:rPr>
      </w:pPr>
      <w:r w:rsidRPr="0018722B">
        <w:rPr>
          <w:rFonts w:hint="eastAsia"/>
          <w:snapToGrid w:val="0"/>
          <w:lang w:val="fr-FR" w:eastAsia="zh-CN"/>
        </w:rPr>
        <w:t>i</w:t>
      </w:r>
      <w:r w:rsidRPr="0018722B">
        <w:rPr>
          <w:snapToGrid w:val="0"/>
          <w:lang w:val="fr-FR" w:eastAsia="zh-CN"/>
        </w:rPr>
        <w:t>d-SIB24-message</w:t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  <w:t>ProtocolIE-ID ::= 773</w:t>
      </w:r>
    </w:p>
    <w:p w14:paraId="5A88767D" w14:textId="77777777" w:rsidR="003A519C" w:rsidRPr="0018722B" w:rsidRDefault="00AC7BC0">
      <w:pPr>
        <w:pStyle w:val="PL"/>
        <w:rPr>
          <w:rFonts w:eastAsiaTheme="minorEastAsia"/>
          <w:snapToGrid w:val="0"/>
          <w:lang w:val="fr-FR" w:eastAsia="zh-CN"/>
        </w:rPr>
      </w:pPr>
      <w:r w:rsidRPr="0018722B">
        <w:rPr>
          <w:rFonts w:eastAsiaTheme="minorEastAsia"/>
          <w:snapToGrid w:val="0"/>
          <w:lang w:val="fr-FR" w:eastAsia="zh-CN"/>
        </w:rPr>
        <w:t>id-MulticastCU2DUCommonRRCInfo</w:t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  <w:t>ProtocolIE-ID ::= 774</w:t>
      </w:r>
    </w:p>
    <w:p w14:paraId="40368528" w14:textId="77777777" w:rsidR="003A519C" w:rsidRPr="0018722B" w:rsidRDefault="00AC7BC0">
      <w:pPr>
        <w:pStyle w:val="PL"/>
        <w:rPr>
          <w:lang w:val="fr-FR"/>
        </w:rPr>
      </w:pPr>
      <w:r w:rsidRPr="0018722B">
        <w:rPr>
          <w:lang w:val="fr-FR"/>
        </w:rPr>
        <w:t>id-PDUSetQoSParameters</w:t>
      </w:r>
      <w:r w:rsidRPr="0018722B">
        <w:rPr>
          <w:lang w:val="fr-FR"/>
        </w:rPr>
        <w:tab/>
      </w:r>
      <w:r w:rsidRPr="0018722B">
        <w:rPr>
          <w:lang w:val="fr-FR"/>
        </w:rPr>
        <w:tab/>
      </w:r>
      <w:r w:rsidRPr="0018722B">
        <w:rPr>
          <w:lang w:val="fr-FR"/>
        </w:rPr>
        <w:tab/>
      </w:r>
      <w:r w:rsidRPr="0018722B">
        <w:rPr>
          <w:lang w:val="fr-FR"/>
        </w:rPr>
        <w:tab/>
      </w:r>
      <w:r w:rsidRPr="0018722B">
        <w:rPr>
          <w:lang w:val="fr-FR"/>
        </w:rPr>
        <w:tab/>
      </w:r>
      <w:r w:rsidRPr="0018722B">
        <w:rPr>
          <w:lang w:val="fr-FR"/>
        </w:rPr>
        <w:tab/>
      </w:r>
      <w:r w:rsidRPr="0018722B">
        <w:rPr>
          <w:lang w:val="fr-FR"/>
        </w:rPr>
        <w:tab/>
      </w:r>
      <w:r w:rsidRPr="0018722B">
        <w:rPr>
          <w:lang w:val="fr-FR"/>
        </w:rPr>
        <w:tab/>
        <w:t>ProtocolIE-ID ::= 775</w:t>
      </w:r>
    </w:p>
    <w:p w14:paraId="069F3104" w14:textId="77777777" w:rsidR="003A519C" w:rsidRPr="0018722B" w:rsidRDefault="00AC7BC0">
      <w:pPr>
        <w:pStyle w:val="PL"/>
        <w:rPr>
          <w:lang w:val="fr-FR"/>
        </w:rPr>
      </w:pPr>
      <w:r w:rsidRPr="0018722B">
        <w:rPr>
          <w:lang w:val="fr-FR"/>
        </w:rPr>
        <w:t>id-N6JitterInformation</w:t>
      </w:r>
      <w:r w:rsidRPr="0018722B">
        <w:rPr>
          <w:lang w:val="fr-FR"/>
        </w:rPr>
        <w:tab/>
      </w:r>
      <w:r w:rsidRPr="0018722B">
        <w:rPr>
          <w:lang w:val="fr-FR"/>
        </w:rPr>
        <w:tab/>
      </w:r>
      <w:r w:rsidRPr="0018722B">
        <w:rPr>
          <w:lang w:val="fr-FR"/>
        </w:rPr>
        <w:tab/>
      </w:r>
      <w:r w:rsidRPr="0018722B">
        <w:rPr>
          <w:lang w:val="fr-FR"/>
        </w:rPr>
        <w:tab/>
      </w:r>
      <w:r w:rsidRPr="0018722B">
        <w:rPr>
          <w:lang w:val="fr-FR"/>
        </w:rPr>
        <w:tab/>
      </w:r>
      <w:r w:rsidRPr="0018722B">
        <w:rPr>
          <w:lang w:val="fr-FR"/>
        </w:rPr>
        <w:tab/>
      </w:r>
      <w:r w:rsidRPr="0018722B">
        <w:rPr>
          <w:lang w:val="fr-FR"/>
        </w:rPr>
        <w:tab/>
      </w:r>
      <w:r w:rsidRPr="0018722B">
        <w:rPr>
          <w:lang w:val="fr-FR"/>
        </w:rPr>
        <w:tab/>
        <w:t>ProtocolIE-ID ::= 776</w:t>
      </w:r>
    </w:p>
    <w:p w14:paraId="242825FF" w14:textId="77777777" w:rsidR="003A519C" w:rsidRPr="0018722B" w:rsidRDefault="00AC7BC0">
      <w:pPr>
        <w:pStyle w:val="PL"/>
        <w:rPr>
          <w:rFonts w:eastAsia="DengXian"/>
          <w:lang w:val="fr-FR"/>
        </w:rPr>
      </w:pPr>
      <w:r w:rsidRPr="0018722B">
        <w:rPr>
          <w:rFonts w:eastAsia="DengXian"/>
          <w:lang w:val="fr-FR"/>
        </w:rPr>
        <w:t>id-</w:t>
      </w:r>
      <w:r w:rsidRPr="0018722B">
        <w:rPr>
          <w:rFonts w:eastAsia="SimSun"/>
          <w:snapToGrid w:val="0"/>
          <w:lang w:val="fr-FR"/>
        </w:rPr>
        <w:t>ECNMarkingorCongestionInformationReportingRequest</w:t>
      </w:r>
      <w:r w:rsidRPr="0018722B">
        <w:rPr>
          <w:rFonts w:eastAsia="DengXian"/>
          <w:lang w:val="fr-FR"/>
        </w:rPr>
        <w:tab/>
        <w:t>ProtocolIE-ID ::= 777</w:t>
      </w:r>
    </w:p>
    <w:p w14:paraId="33465C50" w14:textId="77777777" w:rsidR="003A519C" w:rsidRPr="0018722B" w:rsidRDefault="00AC7BC0">
      <w:pPr>
        <w:pStyle w:val="PL"/>
        <w:rPr>
          <w:snapToGrid w:val="0"/>
          <w:lang w:val="fr-FR" w:eastAsia="zh-CN"/>
        </w:rPr>
      </w:pPr>
      <w:r w:rsidRPr="0018722B">
        <w:rPr>
          <w:rFonts w:eastAsia="DengXian"/>
          <w:lang w:val="fr-FR"/>
        </w:rPr>
        <w:t>id-</w:t>
      </w:r>
      <w:r w:rsidRPr="0018722B">
        <w:rPr>
          <w:snapToGrid w:val="0"/>
          <w:lang w:val="fr-FR"/>
        </w:rPr>
        <w:t>ECNMarkingorCongestionInformationReportingStatus</w:t>
      </w:r>
      <w:r w:rsidRPr="0018722B">
        <w:rPr>
          <w:rFonts w:eastAsia="DengXian"/>
          <w:lang w:val="fr-FR"/>
        </w:rPr>
        <w:tab/>
        <w:t>ProtocolIE-ID ::= 778</w:t>
      </w:r>
    </w:p>
    <w:p w14:paraId="2D50372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id-NRA2XServicesAuthorized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779</w:t>
      </w:r>
    </w:p>
    <w:p w14:paraId="79601DE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id-LTEA2XServicesAuthorized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780</w:t>
      </w:r>
    </w:p>
    <w:p w14:paraId="7767AE6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id-NRUESidelinkAggregateMaximumBitrateForA2X</w:t>
      </w:r>
      <w:r>
        <w:rPr>
          <w:snapToGrid w:val="0"/>
        </w:rPr>
        <w:tab/>
      </w:r>
      <w:r>
        <w:rPr>
          <w:snapToGrid w:val="0"/>
        </w:rPr>
        <w:tab/>
        <w:t>ProtocolIE-ID ::= 781</w:t>
      </w:r>
    </w:p>
    <w:p w14:paraId="5F9AD24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id-LTEUESidelinkAggregateMaximumBitrateForA2X</w:t>
      </w:r>
      <w:r>
        <w:rPr>
          <w:snapToGrid w:val="0"/>
        </w:rPr>
        <w:tab/>
      </w:r>
      <w:r>
        <w:rPr>
          <w:snapToGrid w:val="0"/>
        </w:rPr>
        <w:tab/>
        <w:t>ProtocolIE-ID ::= 782</w:t>
      </w:r>
    </w:p>
    <w:p w14:paraId="5181C96E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>id-NR</w:t>
      </w:r>
      <w:r>
        <w:rPr>
          <w:rFonts w:hint="eastAsia"/>
          <w:snapToGrid w:val="0"/>
          <w:lang w:eastAsia="zh-CN"/>
        </w:rPr>
        <w:t>e</w:t>
      </w:r>
      <w:r>
        <w:rPr>
          <w:snapToGrid w:val="0"/>
        </w:rPr>
        <w:t xml:space="preserve">RedCapUEIndication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783</w:t>
      </w:r>
    </w:p>
    <w:p w14:paraId="7B19606B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 xml:space="preserve">id-ERedcap-Bcast-Information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784</w:t>
      </w:r>
    </w:p>
    <w:p w14:paraId="1794D273" w14:textId="77777777" w:rsidR="003A519C" w:rsidRDefault="00AC7BC0">
      <w:pPr>
        <w:pStyle w:val="PL"/>
        <w:rPr>
          <w:lang w:eastAsia="zh-CN"/>
        </w:rPr>
      </w:pPr>
      <w:r>
        <w:rPr>
          <w:snapToGrid w:val="0"/>
        </w:rPr>
        <w:t>id-NRPaginglongeDRXInformationforRRCINACTIVE</w:t>
      </w:r>
      <w:r>
        <w:rPr>
          <w:lang w:eastAsia="zh-CN"/>
        </w:rPr>
        <w:tab/>
      </w:r>
      <w:r>
        <w:rPr>
          <w:lang w:eastAsia="zh-CN"/>
        </w:rPr>
        <w:tab/>
        <w:t>ProtocolIE-ID ::= 785</w:t>
      </w:r>
    </w:p>
    <w:p w14:paraId="435A36B5" w14:textId="77777777" w:rsidR="003A519C" w:rsidRDefault="00AC7BC0">
      <w:pPr>
        <w:pStyle w:val="PL"/>
        <w:rPr>
          <w:lang w:eastAsia="zh-CN"/>
        </w:rPr>
      </w:pPr>
      <w:r>
        <w:rPr>
          <w:rFonts w:eastAsia="SimSun"/>
        </w:rPr>
        <w:t>id-SCPAC-Request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ProtocolIE-ID ::= 786</w:t>
      </w:r>
    </w:p>
    <w:p w14:paraId="76F188AE" w14:textId="77777777" w:rsidR="003A519C" w:rsidRDefault="00AC7BC0">
      <w:pPr>
        <w:pStyle w:val="PL"/>
        <w:rPr>
          <w:lang w:eastAsia="zh-CN"/>
        </w:rPr>
      </w:pPr>
      <w:r>
        <w:t>id-Target-F1-Terminating-Donor-gNB-ID</w:t>
      </w:r>
      <w:r>
        <w:tab/>
      </w:r>
      <w:r>
        <w:tab/>
      </w:r>
      <w:r>
        <w:tab/>
      </w:r>
      <w:r>
        <w:tab/>
      </w:r>
      <w:r>
        <w:rPr>
          <w:lang w:eastAsia="zh-CN"/>
        </w:rPr>
        <w:t>ProtocolIE-ID ::= 787</w:t>
      </w:r>
    </w:p>
    <w:p w14:paraId="2B156DA1" w14:textId="77777777" w:rsidR="003A519C" w:rsidRPr="00024B4B" w:rsidRDefault="00AC7BC0">
      <w:pPr>
        <w:pStyle w:val="PL"/>
        <w:rPr>
          <w:lang w:val="pt-PT"/>
        </w:rPr>
      </w:pPr>
      <w:r w:rsidRPr="00024B4B">
        <w:rPr>
          <w:lang w:val="pt-PT"/>
        </w:rPr>
        <w:t>id-</w:t>
      </w:r>
      <w:r w:rsidRPr="00024B4B">
        <w:rPr>
          <w:rFonts w:hint="eastAsia"/>
          <w:lang w:val="pt-PT"/>
        </w:rPr>
        <w:t>Mobile</w:t>
      </w:r>
      <w:r w:rsidRPr="00024B4B">
        <w:rPr>
          <w:lang w:val="pt-PT"/>
        </w:rPr>
        <w:t>IAB-Barred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  <w:t>ProtocolIE-ID ::= 788</w:t>
      </w:r>
    </w:p>
    <w:p w14:paraId="701B7B0C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r>
        <w:t>Broadcast-MRBs-Transport-Request-List</w:t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789</w:t>
      </w:r>
    </w:p>
    <w:p w14:paraId="694C7916" w14:textId="77777777" w:rsidR="003A519C" w:rsidRDefault="00AC7BC0">
      <w:pPr>
        <w:pStyle w:val="PL"/>
        <w:rPr>
          <w:lang w:eastAsia="zh-CN"/>
        </w:rPr>
      </w:pPr>
      <w:r>
        <w:rPr>
          <w:snapToGrid w:val="0"/>
        </w:rPr>
        <w:t>id-</w:t>
      </w:r>
      <w:r>
        <w:t>Broadcast-MRBs-Transport-Request-Item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eastAsia="zh-CN"/>
        </w:rPr>
        <w:t>ProtocolIE-ID ::= 790</w:t>
      </w:r>
    </w:p>
    <w:p w14:paraId="35CE396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id-S-CPACLowerLayerReferenceConfigRequest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ProtocolIE-ID ::= 791</w:t>
      </w:r>
    </w:p>
    <w:p w14:paraId="437CFA49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id-S-CPAC-Configuration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ProtocolIE-ID ::= 792</w:t>
      </w:r>
    </w:p>
    <w:p w14:paraId="2C9AA28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eastAsia="SimSun"/>
          <w:snapToGrid w:val="0"/>
        </w:rPr>
        <w:t>MusimCandidateBandList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snapToGrid w:val="0"/>
        </w:rPr>
        <w:t>ProtocolIE-ID ::= 793</w:t>
      </w:r>
    </w:p>
    <w:p w14:paraId="4358FC7D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</w:t>
      </w:r>
      <w:bookmarkStart w:id="612" w:name="OLE_LINK72"/>
      <w:r w:rsidRPr="00135D44">
        <w:rPr>
          <w:snapToGrid w:val="0"/>
          <w:lang w:val="fr-FR"/>
        </w:rPr>
        <w:t>DLLBTFailureInformationRequest</w:t>
      </w:r>
      <w:bookmarkEnd w:id="612"/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794</w:t>
      </w:r>
    </w:p>
    <w:p w14:paraId="47DB2824" w14:textId="77777777" w:rsidR="003A519C" w:rsidRPr="00135D44" w:rsidRDefault="00AC7BC0">
      <w:pPr>
        <w:pStyle w:val="PL"/>
        <w:rPr>
          <w:snapToGrid w:val="0"/>
          <w:lang w:val="fr-FR" w:eastAsia="zh-CN"/>
        </w:rPr>
      </w:pPr>
      <w:r w:rsidRPr="00135D44">
        <w:rPr>
          <w:snapToGrid w:val="0"/>
          <w:lang w:val="fr-FR"/>
        </w:rPr>
        <w:t>id-DLLBTFailureInformationList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795</w:t>
      </w:r>
    </w:p>
    <w:p w14:paraId="3D9FDA06" w14:textId="77777777" w:rsidR="003A519C" w:rsidRPr="00024B4B" w:rsidRDefault="00AC7BC0">
      <w:pPr>
        <w:pStyle w:val="PL"/>
        <w:rPr>
          <w:lang w:val="it-IT" w:eastAsia="zh-CN"/>
        </w:rPr>
      </w:pPr>
      <w:r w:rsidRPr="00024B4B">
        <w:rPr>
          <w:lang w:val="it-IT"/>
        </w:rPr>
        <w:t>id-PSIbasedSDUdiscardUL</w:t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  <w:t>ProtocolIE-ID ::= 796</w:t>
      </w:r>
    </w:p>
    <w:p w14:paraId="387BF611" w14:textId="77777777" w:rsidR="003A519C" w:rsidRPr="00024B4B" w:rsidRDefault="00AC7BC0">
      <w:pPr>
        <w:pStyle w:val="PL"/>
        <w:rPr>
          <w:lang w:val="it-IT" w:eastAsia="zh-CN"/>
        </w:rPr>
      </w:pPr>
      <w:r>
        <w:rPr>
          <w:snapToGrid w:val="0"/>
          <w:lang w:val="it-IT"/>
        </w:rPr>
        <w:t>id</w:t>
      </w:r>
      <w:r>
        <w:rPr>
          <w:snapToGrid w:val="0"/>
          <w:lang w:val="it-IT" w:eastAsia="zh-CN"/>
        </w:rPr>
        <w:t>-SIB22-message</w:t>
      </w:r>
      <w:r>
        <w:rPr>
          <w:snapToGrid w:val="0"/>
          <w:lang w:val="it-IT"/>
        </w:rPr>
        <w:t xml:space="preserve"> 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 w:eastAsia="zh-CN"/>
        </w:rPr>
        <w:t>797</w:t>
      </w:r>
    </w:p>
    <w:p w14:paraId="069BB482" w14:textId="77777777" w:rsidR="003A519C" w:rsidRPr="00024B4B" w:rsidRDefault="00AC7BC0">
      <w:pPr>
        <w:pStyle w:val="PL"/>
        <w:rPr>
          <w:lang w:val="it-IT"/>
        </w:rPr>
      </w:pPr>
      <w:r w:rsidRPr="00024B4B">
        <w:rPr>
          <w:lang w:val="it-IT"/>
        </w:rPr>
        <w:t>id-CUtoDUTAInformation-List</w:t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snapToGrid w:val="0"/>
          <w:lang w:val="it-IT"/>
        </w:rPr>
        <w:t>ProtocolIE-ID ::= 798</w:t>
      </w:r>
    </w:p>
    <w:p w14:paraId="1E6899E6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lang w:val="it-IT"/>
        </w:rPr>
        <w:t>id-</w:t>
      </w:r>
      <w:r w:rsidRPr="00024B4B">
        <w:rPr>
          <w:rFonts w:eastAsia="Tahoma" w:cs="Arial"/>
          <w:lang w:val="it-IT" w:eastAsia="zh-CN"/>
        </w:rPr>
        <w:t>U2URLCChannelQoS</w:t>
      </w:r>
      <w:r w:rsidRPr="00024B4B">
        <w:rPr>
          <w:rFonts w:eastAsia="Tahoma" w:cs="Arial"/>
          <w:lang w:val="it-IT" w:eastAsia="zh-CN"/>
        </w:rPr>
        <w:tab/>
      </w:r>
      <w:r w:rsidRPr="00024B4B">
        <w:rPr>
          <w:rFonts w:eastAsia="Tahoma" w:cs="Arial"/>
          <w:lang w:val="it-IT" w:eastAsia="zh-CN"/>
        </w:rPr>
        <w:tab/>
      </w:r>
      <w:r w:rsidRPr="00024B4B">
        <w:rPr>
          <w:rFonts w:eastAsia="Tahoma" w:cs="Arial"/>
          <w:lang w:val="it-IT" w:eastAsia="zh-CN"/>
        </w:rPr>
        <w:tab/>
      </w:r>
      <w:r w:rsidRPr="00024B4B">
        <w:rPr>
          <w:rFonts w:eastAsia="Tahoma" w:cs="Arial"/>
          <w:lang w:val="it-IT" w:eastAsia="zh-CN"/>
        </w:rPr>
        <w:tab/>
      </w:r>
      <w:r w:rsidRPr="00024B4B">
        <w:rPr>
          <w:rFonts w:eastAsia="Tahoma" w:cs="Arial"/>
          <w:lang w:val="it-IT" w:eastAsia="zh-CN"/>
        </w:rPr>
        <w:tab/>
      </w:r>
      <w:r w:rsidRPr="00024B4B">
        <w:rPr>
          <w:rFonts w:eastAsia="Tahoma" w:cs="Arial"/>
          <w:lang w:val="it-IT" w:eastAsia="zh-CN"/>
        </w:rPr>
        <w:tab/>
      </w:r>
      <w:r w:rsidRPr="00024B4B">
        <w:rPr>
          <w:lang w:val="it-IT" w:eastAsia="zh-CN"/>
        </w:rPr>
        <w:tab/>
      </w:r>
      <w:r w:rsidRPr="00024B4B">
        <w:rPr>
          <w:lang w:val="it-IT" w:eastAsia="zh-CN"/>
        </w:rPr>
        <w:tab/>
        <w:t>ProtocolIE-ID ::= 799</w:t>
      </w:r>
    </w:p>
    <w:p w14:paraId="2DE4C8A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id-SL-PHY-MAC-RLC-ConfigExt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800</w:t>
      </w:r>
    </w:p>
    <w:p w14:paraId="3CF255B5" w14:textId="77777777" w:rsidR="003A519C" w:rsidRDefault="00AC7BC0">
      <w:pPr>
        <w:pStyle w:val="PL"/>
        <w:rPr>
          <w:snapToGrid w:val="0"/>
        </w:rPr>
      </w:pPr>
      <w:r>
        <w:rPr>
          <w:rFonts w:eastAsia="SimSun" w:cs="Courier New" w:hint="eastAsia"/>
          <w:snapToGrid w:val="0"/>
        </w:rPr>
        <w:t>id-</w:t>
      </w:r>
      <w:r>
        <w:t>SLPositioning-Ranging-Service-Info</w:t>
      </w:r>
      <w:r>
        <w:tab/>
      </w:r>
      <w:r>
        <w:tab/>
      </w:r>
      <w:r>
        <w:rPr>
          <w:rFonts w:eastAsia="SimSun" w:cs="Courier New"/>
          <w:snapToGrid w:val="0"/>
        </w:rPr>
        <w:tab/>
      </w:r>
      <w:r>
        <w:rPr>
          <w:rFonts w:eastAsia="SimSun" w:cs="Courier New"/>
          <w:snapToGrid w:val="0"/>
        </w:rPr>
        <w:tab/>
      </w:r>
      <w:r>
        <w:rPr>
          <w:snapToGrid w:val="0"/>
        </w:rPr>
        <w:t>ProtocolIE-ID ::= 801</w:t>
      </w:r>
    </w:p>
    <w:p w14:paraId="37CECC95" w14:textId="77777777" w:rsidR="003A519C" w:rsidRDefault="00AC7BC0">
      <w:pPr>
        <w:pStyle w:val="PL"/>
      </w:pPr>
      <w:r>
        <w:rPr>
          <w:snapToGrid w:val="0"/>
        </w:rPr>
        <w:t>id-</w:t>
      </w:r>
      <w:r>
        <w:t>TimeWindowInformation-SRS-List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802</w:t>
      </w:r>
    </w:p>
    <w:p w14:paraId="138B4314" w14:textId="77777777" w:rsidR="003A519C" w:rsidRDefault="00AC7BC0">
      <w:pPr>
        <w:pStyle w:val="PL"/>
        <w:rPr>
          <w:snapToGrid w:val="0"/>
        </w:rPr>
      </w:pPr>
      <w:r>
        <w:t>id-TimeWindowInformation-Measurement-List</w:t>
      </w:r>
      <w:r>
        <w:tab/>
      </w:r>
      <w:r>
        <w:tab/>
      </w:r>
      <w:r>
        <w:tab/>
      </w:r>
      <w:r>
        <w:rPr>
          <w:snapToGrid w:val="0"/>
        </w:rPr>
        <w:t>ProtocolIE-ID ::= 803</w:t>
      </w:r>
    </w:p>
    <w:p w14:paraId="60990CA9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rFonts w:eastAsia="SimSun"/>
          <w:snapToGrid w:val="0"/>
          <w:lang w:val="fr-FR"/>
        </w:rPr>
        <w:t>id-UL-RSCP</w:t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snapToGrid w:val="0"/>
          <w:lang w:val="fr-FR"/>
        </w:rPr>
        <w:t>ProtocolIE-ID ::= 804</w:t>
      </w:r>
    </w:p>
    <w:p w14:paraId="6A87AAA6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rFonts w:eastAsia="SimSun"/>
          <w:snapToGrid w:val="0"/>
          <w:lang w:val="fr-FR"/>
        </w:rPr>
        <w:t>id-BW-Aggregation-Request-Indication</w:t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snapToGrid w:val="0"/>
          <w:lang w:val="fr-FR"/>
        </w:rPr>
        <w:t>ProtocolIE-ID ::= 805</w:t>
      </w:r>
    </w:p>
    <w:p w14:paraId="71AA9AC9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id-ReportingGranularitykminus1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806</w:t>
      </w:r>
    </w:p>
    <w:p w14:paraId="39011438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id-ReportingGranularitykminus2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807</w:t>
      </w:r>
    </w:p>
    <w:p w14:paraId="79718447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id-ReportingGranularitykminus1additionalpath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808</w:t>
      </w:r>
    </w:p>
    <w:p w14:paraId="12EC9321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id-ReportingGranularitykminus2additionalpath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809</w:t>
      </w:r>
    </w:p>
    <w:p w14:paraId="18D50BD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id-TimingReportingGranularityFactorExtended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810</w:t>
      </w:r>
    </w:p>
    <w:p w14:paraId="403503F0" w14:textId="77777777" w:rsidR="003A519C" w:rsidRPr="00024B4B" w:rsidRDefault="00AC7BC0">
      <w:pPr>
        <w:pStyle w:val="PL"/>
        <w:rPr>
          <w:snapToGrid w:val="0"/>
        </w:rPr>
      </w:pPr>
      <w:r w:rsidRPr="00024B4B">
        <w:rPr>
          <w:snapToGrid w:val="0"/>
        </w:rPr>
        <w:t>id-</w:t>
      </w:r>
      <w:r>
        <w:rPr>
          <w:snapToGrid w:val="0"/>
        </w:rPr>
        <w:t>SRSPosRRCInactiveValidityAreaConfig</w:t>
      </w:r>
      <w:r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  <w:t>ProtocolIE-ID ::= 811</w:t>
      </w:r>
    </w:p>
    <w:p w14:paraId="4CE4E22F" w14:textId="77777777" w:rsidR="003A519C" w:rsidRPr="00024B4B" w:rsidRDefault="00AC7BC0">
      <w:pPr>
        <w:pStyle w:val="PL"/>
        <w:rPr>
          <w:snapToGrid w:val="0"/>
        </w:rPr>
      </w:pPr>
      <w:r w:rsidRPr="00024B4B">
        <w:rPr>
          <w:snapToGrid w:val="0"/>
        </w:rPr>
        <w:t>id-</w:t>
      </w:r>
      <w:r w:rsidRPr="00024B4B">
        <w:t>PosValidityAreaCellList</w:t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  <w:t>ProtocolIE-ID ::= 812</w:t>
      </w:r>
    </w:p>
    <w:p w14:paraId="03C5F04E" w14:textId="77777777" w:rsidR="003A519C" w:rsidRPr="00024B4B" w:rsidRDefault="00AC7BC0">
      <w:pPr>
        <w:pStyle w:val="PL"/>
        <w:rPr>
          <w:snapToGrid w:val="0"/>
        </w:rPr>
      </w:pPr>
      <w:r w:rsidRPr="00024B4B">
        <w:t>id-SRSReservationType</w:t>
      </w:r>
      <w:r w:rsidRPr="00024B4B">
        <w:tab/>
      </w:r>
      <w:r w:rsidRPr="00024B4B">
        <w:tab/>
      </w:r>
      <w:r w:rsidRPr="00024B4B">
        <w:tab/>
      </w:r>
      <w:r w:rsidRPr="00024B4B">
        <w:tab/>
      </w:r>
      <w:r w:rsidRPr="00024B4B">
        <w:tab/>
      </w:r>
      <w:r w:rsidRPr="00024B4B">
        <w:tab/>
      </w:r>
      <w:r w:rsidRPr="00024B4B">
        <w:tab/>
      </w:r>
      <w:r w:rsidRPr="00024B4B">
        <w:rPr>
          <w:snapToGrid w:val="0"/>
        </w:rPr>
        <w:t>ProtocolIE-ID ::= 813</w:t>
      </w:r>
    </w:p>
    <w:p w14:paraId="5BA0A1E6" w14:textId="77777777" w:rsidR="003A519C" w:rsidRPr="00024B4B" w:rsidRDefault="00AC7BC0">
      <w:pPr>
        <w:pStyle w:val="PL"/>
        <w:rPr>
          <w:snapToGrid w:val="0"/>
        </w:rPr>
      </w:pPr>
      <w:r w:rsidRPr="00024B4B">
        <w:rPr>
          <w:snapToGrid w:val="0"/>
        </w:rPr>
        <w:t>id-SymbolIndex</w:t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  <w:t>ProtocolIE-ID ::= 814</w:t>
      </w:r>
    </w:p>
    <w:p w14:paraId="3C6FCBEC" w14:textId="77777777" w:rsidR="003A519C" w:rsidRPr="00024B4B" w:rsidRDefault="00AC7BC0">
      <w:pPr>
        <w:pStyle w:val="PL"/>
        <w:rPr>
          <w:snapToGrid w:val="0"/>
        </w:rPr>
      </w:pPr>
      <w:r w:rsidRPr="00024B4B">
        <w:rPr>
          <w:snapToGrid w:val="0"/>
        </w:rPr>
        <w:t>id-PRSBandwidthAggregationRequestIndication</w:t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  <w:t>ProtocolIE-ID ::= 815</w:t>
      </w:r>
    </w:p>
    <w:p w14:paraId="27EEEEA2" w14:textId="77777777" w:rsidR="003A519C" w:rsidRPr="00024B4B" w:rsidRDefault="00AC7BC0">
      <w:pPr>
        <w:pStyle w:val="PL"/>
        <w:rPr>
          <w:snapToGrid w:val="0"/>
        </w:rPr>
      </w:pPr>
      <w:r w:rsidRPr="00024B4B">
        <w:rPr>
          <w:snapToGrid w:val="0"/>
        </w:rPr>
        <w:t>id-AggregatedPosSRSResourceIDList</w:t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  <w:t>ProtocolIE-ID ::= 816</w:t>
      </w:r>
    </w:p>
    <w:p w14:paraId="144584C9" w14:textId="77777777" w:rsidR="003A519C" w:rsidRPr="00024B4B" w:rsidRDefault="00AC7BC0">
      <w:pPr>
        <w:pStyle w:val="PL"/>
        <w:rPr>
          <w:snapToGrid w:val="0"/>
        </w:rPr>
      </w:pPr>
      <w:r w:rsidRPr="00024B4B">
        <w:rPr>
          <w:snapToGrid w:val="0"/>
        </w:rPr>
        <w:t>id-AggregatedPRSResourceSetList</w:t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  <w:t>ProtocolIE-ID ::= 817</w:t>
      </w:r>
    </w:p>
    <w:p w14:paraId="4A03D4E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id-PhaseQuality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818</w:t>
      </w:r>
    </w:p>
    <w:p w14:paraId="100AAEF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id-MeasuredFrequencyHops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819</w:t>
      </w:r>
    </w:p>
    <w:p w14:paraId="04E7949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id-TxHoppingConfiguration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820</w:t>
      </w:r>
    </w:p>
    <w:p w14:paraId="433C7B0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id-ReportingGranularitykminus3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821</w:t>
      </w:r>
    </w:p>
    <w:p w14:paraId="0247FC3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id-ReportingGranularitykminus4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822</w:t>
      </w:r>
    </w:p>
    <w:p w14:paraId="1EA42A9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id-ReportingGranularitykminus5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823</w:t>
      </w:r>
    </w:p>
    <w:p w14:paraId="1B03B84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id-ReportingGranularitykminus6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824</w:t>
      </w:r>
    </w:p>
    <w:p w14:paraId="78C26F0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id-ReportingGranularitykminus3additionalpath</w:t>
      </w:r>
      <w:r>
        <w:rPr>
          <w:snapToGrid w:val="0"/>
        </w:rPr>
        <w:tab/>
      </w:r>
      <w:r>
        <w:rPr>
          <w:snapToGrid w:val="0"/>
        </w:rPr>
        <w:tab/>
        <w:t>ProtocolIE-ID ::= 825</w:t>
      </w:r>
    </w:p>
    <w:p w14:paraId="562B93C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id-ReportingGranularitykminus4additionalpath</w:t>
      </w:r>
      <w:r>
        <w:rPr>
          <w:snapToGrid w:val="0"/>
        </w:rPr>
        <w:tab/>
      </w:r>
      <w:r>
        <w:rPr>
          <w:snapToGrid w:val="0"/>
        </w:rPr>
        <w:tab/>
        <w:t>ProtocolIE-ID ::= 826</w:t>
      </w:r>
    </w:p>
    <w:p w14:paraId="60D1008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id-ReportingGranularitykminus5additionalpath</w:t>
      </w:r>
      <w:r>
        <w:rPr>
          <w:snapToGrid w:val="0"/>
        </w:rPr>
        <w:tab/>
      </w:r>
      <w:r>
        <w:rPr>
          <w:snapToGrid w:val="0"/>
        </w:rPr>
        <w:tab/>
        <w:t>ProtocolIE-ID ::= 827</w:t>
      </w:r>
    </w:p>
    <w:p w14:paraId="4D0EF119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id-ReportingGranularitykminus6additionalpath</w:t>
      </w:r>
      <w:r>
        <w:rPr>
          <w:snapToGrid w:val="0"/>
        </w:rPr>
        <w:tab/>
      </w:r>
      <w:r>
        <w:rPr>
          <w:snapToGrid w:val="0"/>
        </w:rPr>
        <w:tab/>
        <w:t>ProtocolIE-ID ::= 828</w:t>
      </w:r>
    </w:p>
    <w:p w14:paraId="514417A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id-AggregatedPosSRSResourceSetList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829</w:t>
      </w:r>
    </w:p>
    <w:p w14:paraId="3C4D78F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id-RequestedSRSPreconfigurationCharacteristics-List</w:t>
      </w:r>
      <w:r>
        <w:rPr>
          <w:snapToGrid w:val="0"/>
        </w:rPr>
        <w:tab/>
        <w:t>ProtocolIE-ID ::= 830</w:t>
      </w:r>
    </w:p>
    <w:p w14:paraId="0326F7F3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id-SRSPreconfiguration-List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831</w:t>
      </w:r>
    </w:p>
    <w:p w14:paraId="0902D2B0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id-SRSInformation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832</w:t>
      </w:r>
    </w:p>
    <w:p w14:paraId="4C596043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id-ValidityAreaSpecificSRSInformation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833</w:t>
      </w:r>
    </w:p>
    <w:p w14:paraId="1BCECF43" w14:textId="77777777" w:rsidR="003A519C" w:rsidRPr="0018722B" w:rsidRDefault="00AC7BC0">
      <w:pPr>
        <w:pStyle w:val="PL"/>
        <w:rPr>
          <w:lang w:val="it-IT"/>
        </w:rPr>
      </w:pPr>
      <w:r w:rsidRPr="0018722B">
        <w:rPr>
          <w:lang w:val="it-IT"/>
        </w:rPr>
        <w:t>id-E-CID-MeasuredResultsAssociatedInfoList</w:t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  <w:t>ProtocolIE-ID ::= 834</w:t>
      </w:r>
    </w:p>
    <w:p w14:paraId="67F1FB3A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id-XR-Bcast-Information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835</w:t>
      </w:r>
    </w:p>
    <w:p w14:paraId="493FE19F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lang w:val="it-IT"/>
        </w:rPr>
        <w:t xml:space="preserve">id-MaxDataBurstVolume </w:t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  <w:t>ProtocolIE-ID ::= 836</w:t>
      </w:r>
    </w:p>
    <w:p w14:paraId="32BF6CC6" w14:textId="77777777" w:rsidR="003A519C" w:rsidRPr="0018722B" w:rsidRDefault="00AC7BC0">
      <w:pPr>
        <w:pStyle w:val="PL"/>
        <w:rPr>
          <w:rFonts w:eastAsiaTheme="minorEastAsia"/>
          <w:lang w:val="it-IT"/>
        </w:rPr>
      </w:pPr>
      <w:r w:rsidRPr="0018722B">
        <w:rPr>
          <w:lang w:val="it-IT"/>
        </w:rPr>
        <w:t>id-TAInformation-List</w:t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snapToGrid w:val="0"/>
          <w:lang w:val="it-IT"/>
        </w:rPr>
        <w:t xml:space="preserve">ProtocolIE-ID ::= </w:t>
      </w:r>
      <w:r w:rsidRPr="0018722B">
        <w:rPr>
          <w:rFonts w:eastAsiaTheme="minorEastAsia" w:hint="eastAsia"/>
          <w:snapToGrid w:val="0"/>
          <w:lang w:val="it-IT"/>
        </w:rPr>
        <w:t>837</w:t>
      </w:r>
    </w:p>
    <w:p w14:paraId="74BCC3DD" w14:textId="77777777" w:rsidR="003A519C" w:rsidRPr="0018722B" w:rsidRDefault="00AC7BC0">
      <w:pPr>
        <w:pStyle w:val="PL"/>
        <w:rPr>
          <w:snapToGrid w:val="0"/>
          <w:lang w:val="it-IT" w:eastAsia="zh-CN"/>
        </w:rPr>
      </w:pPr>
      <w:bookmarkStart w:id="613" w:name="_Hlk168210601"/>
      <w:r w:rsidRPr="0018722B">
        <w:rPr>
          <w:lang w:val="it-IT"/>
        </w:rPr>
        <w:t>id-</w:t>
      </w:r>
      <w:r w:rsidRPr="0018722B">
        <w:rPr>
          <w:snapToGrid w:val="0"/>
          <w:lang w:val="it-IT"/>
        </w:rPr>
        <w:t>NonIntegerDRXCycle</w:t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  <w:t xml:space="preserve">ProtocolIE-ID ::= </w:t>
      </w:r>
      <w:r w:rsidRPr="0018722B">
        <w:rPr>
          <w:rFonts w:eastAsiaTheme="minorEastAsia" w:hint="eastAsia"/>
          <w:lang w:val="it-IT"/>
        </w:rPr>
        <w:t>838</w:t>
      </w:r>
    </w:p>
    <w:p w14:paraId="08B2F09F" w14:textId="77777777" w:rsidR="003A519C" w:rsidRPr="0018722B" w:rsidRDefault="00AC7BC0">
      <w:pPr>
        <w:pStyle w:val="PL"/>
        <w:rPr>
          <w:snapToGrid w:val="0"/>
          <w:lang w:val="it-IT" w:eastAsia="zh-CN"/>
        </w:rPr>
      </w:pPr>
      <w:r w:rsidRPr="0018722B">
        <w:rPr>
          <w:rFonts w:hint="eastAsia"/>
          <w:snapToGrid w:val="0"/>
          <w:lang w:val="it-IT" w:eastAsia="zh-CN"/>
        </w:rPr>
        <w:t>id-PointA</w:t>
      </w:r>
      <w:r w:rsidRPr="0018722B">
        <w:rPr>
          <w:rFonts w:hint="eastAsia"/>
          <w:snapToGrid w:val="0"/>
          <w:lang w:val="it-IT" w:eastAsia="zh-CN"/>
        </w:rPr>
        <w:tab/>
      </w:r>
      <w:r w:rsidRPr="0018722B">
        <w:rPr>
          <w:rFonts w:hint="eastAsia"/>
          <w:snapToGrid w:val="0"/>
          <w:lang w:val="it-IT" w:eastAsia="zh-CN"/>
        </w:rPr>
        <w:tab/>
      </w:r>
      <w:r w:rsidRPr="0018722B">
        <w:rPr>
          <w:rFonts w:hint="eastAsia"/>
          <w:snapToGrid w:val="0"/>
          <w:lang w:val="it-IT" w:eastAsia="zh-CN"/>
        </w:rPr>
        <w:tab/>
      </w:r>
      <w:r w:rsidRPr="0018722B">
        <w:rPr>
          <w:rFonts w:hint="eastAsia"/>
          <w:snapToGrid w:val="0"/>
          <w:lang w:val="it-IT" w:eastAsia="zh-CN"/>
        </w:rPr>
        <w:tab/>
      </w:r>
      <w:r w:rsidRPr="0018722B">
        <w:rPr>
          <w:rFonts w:hint="eastAsia"/>
          <w:snapToGrid w:val="0"/>
          <w:lang w:val="it-IT" w:eastAsia="zh-CN"/>
        </w:rPr>
        <w:tab/>
      </w:r>
      <w:r w:rsidRPr="0018722B">
        <w:rPr>
          <w:rFonts w:hint="eastAsia"/>
          <w:snapToGrid w:val="0"/>
          <w:lang w:val="it-IT" w:eastAsia="zh-CN"/>
        </w:rPr>
        <w:tab/>
      </w:r>
      <w:r w:rsidRPr="0018722B">
        <w:rPr>
          <w:rFonts w:hint="eastAsia"/>
          <w:snapToGrid w:val="0"/>
          <w:lang w:val="it-IT" w:eastAsia="zh-CN"/>
        </w:rPr>
        <w:tab/>
      </w:r>
      <w:r w:rsidRPr="0018722B">
        <w:rPr>
          <w:rFonts w:hint="eastAsia"/>
          <w:snapToGrid w:val="0"/>
          <w:lang w:val="it-IT" w:eastAsia="zh-CN"/>
        </w:rPr>
        <w:tab/>
      </w:r>
      <w:r w:rsidRPr="0018722B">
        <w:rPr>
          <w:rFonts w:hint="eastAsia"/>
          <w:snapToGrid w:val="0"/>
          <w:lang w:val="it-IT" w:eastAsia="zh-CN"/>
        </w:rPr>
        <w:tab/>
      </w:r>
      <w:r w:rsidRPr="0018722B">
        <w:rPr>
          <w:rFonts w:hint="eastAsia"/>
          <w:snapToGrid w:val="0"/>
          <w:lang w:val="it-IT" w:eastAsia="zh-CN"/>
        </w:rPr>
        <w:tab/>
      </w:r>
      <w:r w:rsidRPr="0018722B">
        <w:rPr>
          <w:rFonts w:hint="eastAsia"/>
          <w:snapToGrid w:val="0"/>
          <w:lang w:val="it-IT" w:eastAsia="zh-CN"/>
        </w:rPr>
        <w:tab/>
      </w:r>
      <w:r w:rsidRPr="0018722B">
        <w:rPr>
          <w:snapToGrid w:val="0"/>
          <w:lang w:val="it-IT"/>
        </w:rPr>
        <w:t>ProtocolIE-ID ::=</w:t>
      </w:r>
      <w:r w:rsidRPr="0018722B">
        <w:rPr>
          <w:rFonts w:hint="eastAsia"/>
          <w:snapToGrid w:val="0"/>
          <w:lang w:val="it-IT" w:eastAsia="zh-CN"/>
        </w:rPr>
        <w:t xml:space="preserve"> </w:t>
      </w:r>
      <w:r w:rsidRPr="0018722B">
        <w:rPr>
          <w:snapToGrid w:val="0"/>
          <w:lang w:val="it-IT" w:eastAsia="zh-CN"/>
        </w:rPr>
        <w:t>839</w:t>
      </w:r>
    </w:p>
    <w:p w14:paraId="53C5B6A3" w14:textId="77777777" w:rsidR="003A519C" w:rsidRPr="00024B4B" w:rsidRDefault="00AC7BC0">
      <w:pPr>
        <w:pStyle w:val="PL"/>
        <w:rPr>
          <w:snapToGrid w:val="0"/>
          <w:lang w:val="it-IT" w:eastAsia="zh-CN"/>
        </w:rPr>
      </w:pPr>
      <w:r w:rsidRPr="00024B4B">
        <w:rPr>
          <w:rFonts w:hint="eastAsia"/>
          <w:snapToGrid w:val="0"/>
          <w:lang w:val="it-IT"/>
        </w:rPr>
        <w:t>id-</w:t>
      </w:r>
      <w:r w:rsidRPr="00024B4B">
        <w:rPr>
          <w:snapToGrid w:val="0"/>
          <w:lang w:val="it-IT"/>
        </w:rPr>
        <w:t>SCS-SpecificCarrier</w:t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snapToGrid w:val="0"/>
          <w:lang w:val="it-IT"/>
        </w:rPr>
        <w:t>ProtocolIE-ID ::=</w:t>
      </w:r>
      <w:r w:rsidRPr="00024B4B">
        <w:rPr>
          <w:rFonts w:hint="eastAsia"/>
          <w:snapToGrid w:val="0"/>
          <w:lang w:val="it-IT" w:eastAsia="zh-CN"/>
        </w:rPr>
        <w:t xml:space="preserve"> </w:t>
      </w:r>
      <w:r w:rsidRPr="00024B4B">
        <w:rPr>
          <w:snapToGrid w:val="0"/>
          <w:lang w:val="it-IT" w:eastAsia="zh-CN"/>
        </w:rPr>
        <w:t>840</w:t>
      </w:r>
    </w:p>
    <w:p w14:paraId="62FC71DD" w14:textId="77777777" w:rsidR="003A519C" w:rsidRPr="00024B4B" w:rsidRDefault="00AC7BC0">
      <w:pPr>
        <w:pStyle w:val="PL"/>
        <w:rPr>
          <w:snapToGrid w:val="0"/>
          <w:lang w:val="it-IT" w:eastAsia="zh-CN"/>
        </w:rPr>
      </w:pPr>
      <w:r w:rsidRPr="00024B4B">
        <w:rPr>
          <w:rFonts w:hint="eastAsia"/>
          <w:snapToGrid w:val="0"/>
          <w:lang w:val="it-IT" w:eastAsia="zh-CN"/>
        </w:rPr>
        <w:t>id-NR-PCI</w:t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snapToGrid w:val="0"/>
          <w:lang w:val="it-IT"/>
        </w:rPr>
        <w:t>ProtocolIE-ID ::=</w:t>
      </w:r>
      <w:r w:rsidRPr="00024B4B">
        <w:rPr>
          <w:rFonts w:hint="eastAsia"/>
          <w:snapToGrid w:val="0"/>
          <w:lang w:val="it-IT" w:eastAsia="zh-CN"/>
        </w:rPr>
        <w:t xml:space="preserve"> </w:t>
      </w:r>
      <w:r w:rsidRPr="00024B4B">
        <w:rPr>
          <w:snapToGrid w:val="0"/>
          <w:lang w:val="it-IT" w:eastAsia="zh-CN"/>
        </w:rPr>
        <w:t>841</w:t>
      </w:r>
    </w:p>
    <w:p w14:paraId="09A925A6" w14:textId="77777777" w:rsidR="003A519C" w:rsidRPr="0018722B" w:rsidRDefault="00AC7BC0">
      <w:pPr>
        <w:pStyle w:val="PL"/>
        <w:rPr>
          <w:snapToGrid w:val="0"/>
          <w:lang w:val="en-US"/>
        </w:rPr>
      </w:pPr>
      <w:bookmarkStart w:id="614" w:name="_Hlk170400602"/>
      <w:bookmarkEnd w:id="613"/>
      <w:r w:rsidRPr="0018722B">
        <w:rPr>
          <w:lang w:val="en-US"/>
        </w:rPr>
        <w:t>id-PeerUE-ID</w:t>
      </w:r>
      <w:r w:rsidRPr="0018722B">
        <w:rPr>
          <w:lang w:val="en-US"/>
        </w:rPr>
        <w:tab/>
      </w:r>
      <w:bookmarkEnd w:id="614"/>
      <w:r w:rsidRPr="0018722B">
        <w:rPr>
          <w:lang w:val="en-US"/>
        </w:rPr>
        <w:tab/>
      </w:r>
      <w:r w:rsidRPr="0018722B">
        <w:rPr>
          <w:lang w:val="en-US"/>
        </w:rPr>
        <w:tab/>
      </w:r>
      <w:r w:rsidRPr="0018722B">
        <w:rPr>
          <w:lang w:val="en-US"/>
        </w:rPr>
        <w:tab/>
      </w:r>
      <w:r w:rsidRPr="0018722B">
        <w:rPr>
          <w:lang w:val="en-US"/>
        </w:rPr>
        <w:tab/>
      </w:r>
      <w:r w:rsidRPr="0018722B">
        <w:rPr>
          <w:lang w:val="en-US"/>
        </w:rPr>
        <w:tab/>
      </w:r>
      <w:r w:rsidRPr="0018722B">
        <w:rPr>
          <w:lang w:val="en-US"/>
        </w:rPr>
        <w:tab/>
      </w:r>
      <w:r w:rsidRPr="0018722B">
        <w:rPr>
          <w:lang w:val="en-US"/>
        </w:rPr>
        <w:tab/>
      </w:r>
      <w:r w:rsidRPr="0018722B">
        <w:rPr>
          <w:lang w:val="en-US"/>
        </w:rPr>
        <w:tab/>
      </w:r>
      <w:r w:rsidRPr="0018722B">
        <w:rPr>
          <w:lang w:val="en-US"/>
        </w:rPr>
        <w:tab/>
      </w:r>
      <w:r w:rsidRPr="0018722B">
        <w:rPr>
          <w:lang w:val="en-US" w:eastAsia="zh-CN"/>
        </w:rPr>
        <w:t>ProtocolIE-ID ::= 842</w:t>
      </w:r>
    </w:p>
    <w:p w14:paraId="3915F62C" w14:textId="77777777" w:rsidR="003A519C" w:rsidRPr="0018722B" w:rsidRDefault="00AC7BC0">
      <w:pPr>
        <w:pStyle w:val="PL"/>
        <w:rPr>
          <w:lang w:val="en-US"/>
        </w:rPr>
      </w:pPr>
      <w:bookmarkStart w:id="615" w:name="_Hlk166062290"/>
      <w:r w:rsidRPr="0018722B">
        <w:rPr>
          <w:rFonts w:hint="eastAsia"/>
          <w:snapToGrid w:val="0"/>
          <w:lang w:val="en-US"/>
        </w:rPr>
        <w:t>id-EarlySyncServingCellInformation</w:t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rFonts w:hint="eastAsia"/>
          <w:snapToGrid w:val="0"/>
          <w:lang w:val="en-US"/>
        </w:rPr>
        <w:t xml:space="preserve">ProtocolIE-ID ::= </w:t>
      </w:r>
      <w:r w:rsidRPr="0018722B">
        <w:rPr>
          <w:snapToGrid w:val="0"/>
          <w:lang w:val="en-US"/>
        </w:rPr>
        <w:t>843</w:t>
      </w:r>
    </w:p>
    <w:bookmarkEnd w:id="615"/>
    <w:p w14:paraId="1A91B78D" w14:textId="77777777" w:rsidR="003A519C" w:rsidRPr="0018722B" w:rsidRDefault="00AC7BC0">
      <w:pPr>
        <w:pStyle w:val="PL"/>
        <w:rPr>
          <w:snapToGrid w:val="0"/>
          <w:lang w:val="en-US" w:eastAsia="zh-CN"/>
        </w:rPr>
      </w:pPr>
      <w:r w:rsidRPr="0018722B">
        <w:rPr>
          <w:snapToGrid w:val="0"/>
          <w:lang w:val="en-US"/>
        </w:rPr>
        <w:t>id-RANSharingAssistanceInformation</w:t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  <w:t xml:space="preserve">ProtocolIE-ID ::= </w:t>
      </w:r>
      <w:r w:rsidRPr="0018722B">
        <w:rPr>
          <w:snapToGrid w:val="0"/>
          <w:lang w:val="en-US" w:eastAsia="zh-CN"/>
        </w:rPr>
        <w:t>844</w:t>
      </w:r>
    </w:p>
    <w:p w14:paraId="633B4D39" w14:textId="77777777" w:rsidR="003A519C" w:rsidRPr="0018722B" w:rsidRDefault="00AC7BC0">
      <w:pPr>
        <w:pStyle w:val="PL"/>
        <w:rPr>
          <w:snapToGrid w:val="0"/>
          <w:lang w:val="en-US" w:eastAsia="zh-CN"/>
        </w:rPr>
      </w:pPr>
      <w:r w:rsidRPr="0018722B">
        <w:rPr>
          <w:lang w:val="en-US"/>
        </w:rPr>
        <w:t>id-LTMCFRAResourceConfig-List</w:t>
      </w:r>
      <w:r w:rsidRPr="0018722B">
        <w:rPr>
          <w:lang w:val="en-US"/>
        </w:rPr>
        <w:tab/>
      </w:r>
      <w:r w:rsidRPr="0018722B">
        <w:rPr>
          <w:lang w:val="en-US"/>
        </w:rPr>
        <w:tab/>
      </w:r>
      <w:r w:rsidRPr="0018722B">
        <w:rPr>
          <w:lang w:val="en-US"/>
        </w:rPr>
        <w:tab/>
      </w:r>
      <w:r w:rsidRPr="0018722B">
        <w:rPr>
          <w:lang w:val="en-US"/>
        </w:rPr>
        <w:tab/>
      </w:r>
      <w:r w:rsidRPr="0018722B">
        <w:rPr>
          <w:lang w:val="en-US"/>
        </w:rPr>
        <w:tab/>
      </w:r>
      <w:r w:rsidRPr="0018722B">
        <w:rPr>
          <w:lang w:val="en-US"/>
        </w:rPr>
        <w:tab/>
        <w:t>ProtocolIE-</w:t>
      </w:r>
      <w:r w:rsidRPr="0018722B">
        <w:rPr>
          <w:snapToGrid w:val="0"/>
          <w:lang w:val="en-US"/>
        </w:rPr>
        <w:t>ID ::= 845</w:t>
      </w:r>
    </w:p>
    <w:p w14:paraId="750E7BF7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rFonts w:hint="eastAsia"/>
          <w:snapToGrid w:val="0"/>
          <w:lang w:val="nl-NL" w:eastAsia="zh-CN"/>
        </w:rPr>
        <w:t>i</w:t>
      </w:r>
      <w:r w:rsidRPr="00024B4B">
        <w:rPr>
          <w:snapToGrid w:val="0"/>
          <w:lang w:val="nl-NL" w:eastAsia="zh-CN"/>
        </w:rPr>
        <w:t>d-</w:t>
      </w:r>
      <w:r w:rsidRPr="00024B4B">
        <w:rPr>
          <w:snapToGrid w:val="0"/>
          <w:lang w:val="nl-NL"/>
        </w:rPr>
        <w:t>F1U-PathFailure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846</w:t>
      </w:r>
    </w:p>
    <w:p w14:paraId="47B6A106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rFonts w:hint="eastAsia"/>
          <w:lang w:val="nl-NL" w:eastAsia="zh-CN"/>
        </w:rPr>
        <w:t>i</w:t>
      </w:r>
      <w:r w:rsidRPr="00024B4B">
        <w:rPr>
          <w:lang w:val="nl-NL" w:eastAsia="zh-CN"/>
        </w:rPr>
        <w:t>d-</w:t>
      </w:r>
      <w:r w:rsidRPr="00024B4B">
        <w:rPr>
          <w:rFonts w:eastAsia="SimSun"/>
          <w:lang w:val="nl-NL"/>
        </w:rPr>
        <w:t>MeasBasedOn</w:t>
      </w:r>
      <w:r w:rsidRPr="00024B4B">
        <w:rPr>
          <w:snapToGrid w:val="0"/>
          <w:lang w:val="nl-NL"/>
        </w:rPr>
        <w:t>AggregatedResources</w:t>
      </w:r>
      <w:r w:rsidRPr="00024B4B">
        <w:rPr>
          <w:rFonts w:eastAsia="SimSun"/>
          <w:lang w:val="nl-NL"/>
        </w:rPr>
        <w:tab/>
      </w:r>
      <w:r w:rsidRPr="00024B4B">
        <w:rPr>
          <w:rFonts w:eastAsia="SimSun"/>
          <w:lang w:val="nl-NL"/>
        </w:rPr>
        <w:tab/>
      </w:r>
      <w:r w:rsidRPr="00024B4B">
        <w:rPr>
          <w:rFonts w:eastAsia="SimSun"/>
          <w:lang w:val="nl-NL"/>
        </w:rPr>
        <w:tab/>
      </w:r>
      <w:r w:rsidRPr="00024B4B">
        <w:rPr>
          <w:rFonts w:eastAsia="SimSun"/>
          <w:lang w:val="nl-NL"/>
        </w:rPr>
        <w:tab/>
      </w:r>
      <w:r w:rsidRPr="00024B4B">
        <w:rPr>
          <w:rFonts w:eastAsia="SimSun"/>
          <w:lang w:val="nl-NL"/>
        </w:rPr>
        <w:tab/>
      </w:r>
      <w:r w:rsidRPr="00024B4B">
        <w:rPr>
          <w:snapToGrid w:val="0"/>
          <w:lang w:val="nl-NL"/>
        </w:rPr>
        <w:t>ProtocolIE-ID ::= 847</w:t>
      </w:r>
    </w:p>
    <w:p w14:paraId="444C4B68" w14:textId="77777777" w:rsidR="003A519C" w:rsidRPr="00024B4B" w:rsidRDefault="00AC7BC0">
      <w:pPr>
        <w:pStyle w:val="PL"/>
        <w:rPr>
          <w:rFonts w:eastAsia="SimSun"/>
          <w:snapToGrid w:val="0"/>
          <w:lang w:val="nl-NL" w:eastAsia="zh-CN"/>
        </w:rPr>
      </w:pPr>
      <w:r w:rsidRPr="00024B4B">
        <w:rPr>
          <w:snapToGrid w:val="0"/>
          <w:lang w:val="nl-NL"/>
        </w:rPr>
        <w:t>id-SIB</w:t>
      </w:r>
      <w:r w:rsidRPr="00024B4B">
        <w:rPr>
          <w:rFonts w:eastAsia="SimSun" w:hint="eastAsia"/>
          <w:snapToGrid w:val="0"/>
          <w:lang w:val="nl-NL" w:eastAsia="zh-CN"/>
        </w:rPr>
        <w:t>23</w:t>
      </w:r>
      <w:r w:rsidRPr="00024B4B">
        <w:rPr>
          <w:snapToGrid w:val="0"/>
          <w:lang w:val="nl-NL"/>
        </w:rPr>
        <w:t>-message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 xml:space="preserve">ProtocolIE-ID ::= </w:t>
      </w:r>
      <w:r w:rsidRPr="00024B4B">
        <w:rPr>
          <w:rFonts w:eastAsia="SimSun"/>
          <w:snapToGrid w:val="0"/>
          <w:lang w:val="nl-NL" w:eastAsia="zh-CN"/>
        </w:rPr>
        <w:t>848</w:t>
      </w:r>
    </w:p>
    <w:p w14:paraId="3DF5A1A8" w14:textId="77777777" w:rsidR="003A519C" w:rsidRPr="00024B4B" w:rsidRDefault="00AC7BC0">
      <w:pPr>
        <w:pStyle w:val="PL"/>
        <w:rPr>
          <w:rFonts w:eastAsiaTheme="minorEastAsia"/>
          <w:snapToGrid w:val="0"/>
          <w:lang w:val="nl-NL"/>
        </w:rPr>
      </w:pPr>
      <w:bookmarkStart w:id="616" w:name="_Hlk175547316"/>
      <w:bookmarkStart w:id="617" w:name="_Hlk175552119"/>
      <w:r w:rsidRPr="00024B4B">
        <w:rPr>
          <w:rFonts w:eastAsia="DengXian"/>
          <w:snapToGrid w:val="0"/>
          <w:lang w:val="nl-NL" w:eastAsia="ja-JP"/>
        </w:rPr>
        <w:t>id-BarringExemption</w:t>
      </w:r>
      <w:r w:rsidRPr="00024B4B">
        <w:rPr>
          <w:snapToGrid w:val="0"/>
          <w:lang w:val="nl-NL" w:eastAsia="zh-CN"/>
        </w:rPr>
        <w:t>forEmerCallInfo</w:t>
      </w:r>
      <w:r w:rsidRPr="00024B4B">
        <w:rPr>
          <w:rFonts w:eastAsia="DengXian"/>
          <w:snapToGrid w:val="0"/>
          <w:lang w:val="nl-NL" w:eastAsia="ja-JP"/>
        </w:rPr>
        <w:tab/>
      </w:r>
      <w:r w:rsidRPr="00024B4B">
        <w:rPr>
          <w:rFonts w:eastAsia="DengXian"/>
          <w:snapToGrid w:val="0"/>
          <w:lang w:val="nl-NL" w:eastAsia="ja-JP"/>
        </w:rPr>
        <w:tab/>
      </w:r>
      <w:r w:rsidRPr="00024B4B">
        <w:rPr>
          <w:rFonts w:eastAsia="DengXian"/>
          <w:snapToGrid w:val="0"/>
          <w:lang w:val="nl-NL" w:eastAsia="ja-JP"/>
        </w:rPr>
        <w:tab/>
      </w:r>
      <w:r w:rsidRPr="00024B4B">
        <w:rPr>
          <w:rFonts w:eastAsia="DengXian"/>
          <w:snapToGrid w:val="0"/>
          <w:lang w:val="nl-NL" w:eastAsia="ja-JP"/>
        </w:rPr>
        <w:tab/>
      </w:r>
      <w:r w:rsidRPr="00024B4B">
        <w:rPr>
          <w:rFonts w:eastAsia="DengXian"/>
          <w:snapToGrid w:val="0"/>
          <w:lang w:val="nl-NL" w:eastAsia="ja-JP"/>
        </w:rPr>
        <w:tab/>
        <w:t xml:space="preserve">ProtocolIE-ID ::= </w:t>
      </w:r>
      <w:r w:rsidRPr="00024B4B">
        <w:rPr>
          <w:rFonts w:eastAsiaTheme="minorEastAsia" w:hint="eastAsia"/>
          <w:snapToGrid w:val="0"/>
          <w:lang w:val="nl-NL"/>
        </w:rPr>
        <w:t>849</w:t>
      </w:r>
      <w:bookmarkEnd w:id="616"/>
    </w:p>
    <w:p w14:paraId="134791CF" w14:textId="77777777" w:rsidR="003A519C" w:rsidRPr="00024B4B" w:rsidRDefault="00AC7BC0">
      <w:pPr>
        <w:pStyle w:val="PL"/>
        <w:rPr>
          <w:rFonts w:eastAsia="SimSun"/>
          <w:snapToGrid w:val="0"/>
          <w:lang w:val="pt-PT" w:eastAsia="zh-CN"/>
        </w:rPr>
      </w:pPr>
      <w:r w:rsidRPr="00024B4B">
        <w:rPr>
          <w:snapToGrid w:val="0"/>
          <w:lang w:val="pt-PT"/>
        </w:rPr>
        <w:t>id-SIB1</w:t>
      </w:r>
      <w:r w:rsidRPr="00024B4B">
        <w:rPr>
          <w:rFonts w:hint="eastAsia"/>
          <w:snapToGrid w:val="0"/>
          <w:lang w:val="pt-PT" w:eastAsia="zh-CN"/>
        </w:rPr>
        <w:t>7bis</w:t>
      </w:r>
      <w:r w:rsidRPr="00024B4B">
        <w:rPr>
          <w:snapToGrid w:val="0"/>
          <w:lang w:val="pt-PT"/>
        </w:rPr>
        <w:t>-message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snapToGrid w:val="0"/>
          <w:lang w:val="pt-PT"/>
        </w:rPr>
        <w:t xml:space="preserve">ProtocolIE-ID ::= </w:t>
      </w:r>
      <w:r w:rsidRPr="00024B4B">
        <w:rPr>
          <w:snapToGrid w:val="0"/>
          <w:lang w:val="pt-PT" w:eastAsia="zh-CN"/>
        </w:rPr>
        <w:t>850</w:t>
      </w:r>
      <w:bookmarkEnd w:id="617"/>
    </w:p>
    <w:p w14:paraId="3BB17BA1" w14:textId="77777777" w:rsidR="003A519C" w:rsidRPr="00024B4B" w:rsidRDefault="00AC7BC0">
      <w:pPr>
        <w:pStyle w:val="PL"/>
        <w:rPr>
          <w:rFonts w:eastAsia="SimSun"/>
          <w:snapToGrid w:val="0"/>
          <w:lang w:val="pt-PT" w:eastAsia="zh-CN"/>
        </w:rPr>
      </w:pPr>
      <w:bookmarkStart w:id="618" w:name="_Hlk175552583"/>
      <w:r w:rsidRPr="00024B4B">
        <w:rPr>
          <w:rFonts w:cs="Courier New" w:hint="eastAsia"/>
          <w:szCs w:val="22"/>
          <w:lang w:val="pt-PT" w:eastAsia="zh-CN"/>
        </w:rPr>
        <w:t>id-ReportingIntervalIMs</w:t>
      </w:r>
      <w:r w:rsidRPr="00024B4B">
        <w:rPr>
          <w:rFonts w:cs="Courier New" w:hint="eastAsia"/>
          <w:szCs w:val="22"/>
          <w:lang w:val="pt-PT" w:eastAsia="zh-CN"/>
        </w:rPr>
        <w:tab/>
      </w:r>
      <w:r w:rsidRPr="00024B4B">
        <w:rPr>
          <w:rFonts w:cs="Courier New" w:hint="eastAsia"/>
          <w:szCs w:val="22"/>
          <w:lang w:val="pt-PT" w:eastAsia="zh-CN"/>
        </w:rPr>
        <w:tab/>
      </w:r>
      <w:r w:rsidRPr="00024B4B">
        <w:rPr>
          <w:rFonts w:cs="Courier New" w:hint="eastAsia"/>
          <w:szCs w:val="22"/>
          <w:lang w:val="pt-PT" w:eastAsia="zh-CN"/>
        </w:rPr>
        <w:tab/>
      </w:r>
      <w:r w:rsidRPr="00024B4B">
        <w:rPr>
          <w:rFonts w:cs="Courier New" w:hint="eastAsia"/>
          <w:szCs w:val="22"/>
          <w:lang w:val="pt-PT" w:eastAsia="zh-CN"/>
        </w:rPr>
        <w:tab/>
      </w:r>
      <w:r w:rsidRPr="00024B4B">
        <w:rPr>
          <w:rFonts w:cs="Courier New" w:hint="eastAsia"/>
          <w:szCs w:val="22"/>
          <w:lang w:val="pt-PT" w:eastAsia="zh-CN"/>
        </w:rPr>
        <w:tab/>
      </w:r>
      <w:r w:rsidRPr="00024B4B">
        <w:rPr>
          <w:rFonts w:cs="Courier New" w:hint="eastAsia"/>
          <w:szCs w:val="22"/>
          <w:lang w:val="pt-PT" w:eastAsia="zh-CN"/>
        </w:rPr>
        <w:tab/>
      </w:r>
      <w:r w:rsidRPr="00024B4B">
        <w:rPr>
          <w:rFonts w:cs="Courier New" w:hint="eastAsia"/>
          <w:szCs w:val="22"/>
          <w:lang w:val="pt-PT" w:eastAsia="zh-CN"/>
        </w:rPr>
        <w:tab/>
      </w:r>
      <w:r w:rsidRPr="00024B4B">
        <w:rPr>
          <w:rFonts w:cs="Courier New" w:hint="eastAsia"/>
          <w:szCs w:val="22"/>
          <w:lang w:val="pt-PT" w:eastAsia="zh-CN"/>
        </w:rPr>
        <w:tab/>
        <w:t xml:space="preserve">ProtocolIE-ID ::= </w:t>
      </w:r>
      <w:r w:rsidRPr="00024B4B">
        <w:rPr>
          <w:rFonts w:cs="Courier New"/>
          <w:szCs w:val="22"/>
          <w:lang w:val="pt-PT" w:eastAsia="zh-CN"/>
        </w:rPr>
        <w:t>851</w:t>
      </w:r>
      <w:bookmarkEnd w:id="618"/>
    </w:p>
    <w:p w14:paraId="22E0A9A1" w14:textId="77777777" w:rsidR="003A519C" w:rsidRPr="00024B4B" w:rsidRDefault="00AC7BC0">
      <w:pPr>
        <w:pStyle w:val="PL"/>
        <w:rPr>
          <w:rFonts w:eastAsia="SimSun"/>
          <w:snapToGrid w:val="0"/>
          <w:lang w:val="pt-PT" w:eastAsia="zh-CN"/>
        </w:rPr>
      </w:pPr>
      <w:bookmarkStart w:id="619" w:name="_Hlk175558389"/>
      <w:r w:rsidRPr="00024B4B">
        <w:rPr>
          <w:lang w:val="pt-PT"/>
        </w:rPr>
        <w:t>id-Transmission-Bandwidth-</w:t>
      </w:r>
      <w:r w:rsidRPr="00024B4B">
        <w:rPr>
          <w:rFonts w:cs="Courier New"/>
          <w:snapToGrid w:val="0"/>
          <w:szCs w:val="16"/>
          <w:lang w:val="pt-PT" w:eastAsia="zh-CN"/>
        </w:rPr>
        <w:t>asymmetric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snapToGrid w:val="0"/>
          <w:lang w:val="pt-PT"/>
        </w:rPr>
        <w:t xml:space="preserve">ProtocolIE-ID ::= </w:t>
      </w:r>
      <w:r w:rsidRPr="00024B4B">
        <w:rPr>
          <w:rFonts w:eastAsia="SimSun"/>
          <w:snapToGrid w:val="0"/>
          <w:lang w:val="pt-PT" w:eastAsia="zh-CN"/>
        </w:rPr>
        <w:t>852</w:t>
      </w:r>
    </w:p>
    <w:p w14:paraId="1FD84CAC" w14:textId="77777777" w:rsidR="003A519C" w:rsidRPr="00024B4B" w:rsidRDefault="00AC7BC0">
      <w:pPr>
        <w:pStyle w:val="PL"/>
        <w:rPr>
          <w:rFonts w:eastAsiaTheme="minorEastAsia" w:cs="Courier New"/>
          <w:snapToGrid w:val="0"/>
          <w:lang w:val="pt-PT"/>
        </w:rPr>
      </w:pPr>
      <w:r w:rsidRPr="00024B4B">
        <w:rPr>
          <w:rFonts w:cs="Courier New"/>
          <w:snapToGrid w:val="0"/>
          <w:lang w:val="pt-PT" w:eastAsia="zh-CN"/>
        </w:rPr>
        <w:t>id-TagIDPointer</w:t>
      </w:r>
      <w:r w:rsidRPr="00024B4B">
        <w:rPr>
          <w:rFonts w:cs="Courier New"/>
          <w:snapToGrid w:val="0"/>
          <w:lang w:val="pt-PT" w:eastAsia="zh-CN"/>
        </w:rPr>
        <w:tab/>
      </w:r>
      <w:r w:rsidRPr="00024B4B">
        <w:rPr>
          <w:rFonts w:cs="Courier New"/>
          <w:snapToGrid w:val="0"/>
          <w:lang w:val="pt-PT" w:eastAsia="zh-CN"/>
        </w:rPr>
        <w:tab/>
      </w:r>
      <w:r w:rsidRPr="00024B4B">
        <w:rPr>
          <w:rFonts w:cs="Courier New"/>
          <w:snapToGrid w:val="0"/>
          <w:lang w:val="pt-PT" w:eastAsia="zh-CN"/>
        </w:rPr>
        <w:tab/>
      </w:r>
      <w:r w:rsidRPr="00024B4B">
        <w:rPr>
          <w:rFonts w:cs="Courier New"/>
          <w:snapToGrid w:val="0"/>
          <w:lang w:val="pt-PT" w:eastAsia="zh-CN"/>
        </w:rPr>
        <w:tab/>
      </w:r>
      <w:r w:rsidRPr="00024B4B">
        <w:rPr>
          <w:rFonts w:cs="Courier New"/>
          <w:snapToGrid w:val="0"/>
          <w:lang w:val="pt-PT" w:eastAsia="zh-CN"/>
        </w:rPr>
        <w:tab/>
      </w:r>
      <w:r w:rsidRPr="00024B4B">
        <w:rPr>
          <w:rFonts w:cs="Courier New"/>
          <w:snapToGrid w:val="0"/>
          <w:lang w:val="pt-PT" w:eastAsia="zh-CN"/>
        </w:rPr>
        <w:tab/>
      </w:r>
      <w:r w:rsidRPr="00024B4B">
        <w:rPr>
          <w:rFonts w:eastAsiaTheme="minorEastAsia" w:cs="Courier New"/>
          <w:snapToGrid w:val="0"/>
          <w:lang w:val="pt-PT"/>
        </w:rPr>
        <w:tab/>
      </w:r>
      <w:r w:rsidRPr="00024B4B">
        <w:rPr>
          <w:rFonts w:eastAsiaTheme="minorEastAsia" w:cs="Courier New"/>
          <w:snapToGrid w:val="0"/>
          <w:lang w:val="pt-PT"/>
        </w:rPr>
        <w:tab/>
      </w:r>
      <w:r w:rsidRPr="00024B4B">
        <w:rPr>
          <w:rFonts w:eastAsiaTheme="minorEastAsia" w:cs="Courier New"/>
          <w:snapToGrid w:val="0"/>
          <w:lang w:val="pt-PT"/>
        </w:rPr>
        <w:tab/>
      </w:r>
      <w:r w:rsidRPr="00024B4B">
        <w:rPr>
          <w:rFonts w:eastAsiaTheme="minorEastAsia" w:cs="Courier New"/>
          <w:snapToGrid w:val="0"/>
          <w:lang w:val="pt-PT"/>
        </w:rPr>
        <w:tab/>
      </w:r>
      <w:r w:rsidRPr="00024B4B">
        <w:rPr>
          <w:rFonts w:cs="Courier New"/>
          <w:snapToGrid w:val="0"/>
          <w:lang w:val="pt-PT" w:eastAsia="zh-CN"/>
        </w:rPr>
        <w:t xml:space="preserve">ProtocolIE-ID ::= </w:t>
      </w:r>
      <w:r w:rsidRPr="00024B4B">
        <w:rPr>
          <w:rFonts w:eastAsiaTheme="minorEastAsia" w:cs="Courier New" w:hint="eastAsia"/>
          <w:snapToGrid w:val="0"/>
          <w:lang w:val="pt-PT"/>
        </w:rPr>
        <w:t>853</w:t>
      </w:r>
    </w:p>
    <w:p w14:paraId="48022B64" w14:textId="77777777" w:rsidR="003A519C" w:rsidRPr="00135D44" w:rsidRDefault="00AC7BC0">
      <w:pPr>
        <w:pStyle w:val="PL"/>
        <w:rPr>
          <w:ins w:id="620" w:author="Ericsson (Rapporteur)" w:date="2025-04-25T16:11:00Z"/>
          <w:snapToGrid w:val="0"/>
          <w:lang w:val="pt-PT" w:eastAsia="zh-CN"/>
        </w:rPr>
      </w:pPr>
      <w:ins w:id="621" w:author="Ericsson (Rapporteur)" w:date="2025-04-25T16:11:00Z">
        <w:r w:rsidRPr="00135D44">
          <w:rPr>
            <w:rFonts w:eastAsia="SimSun"/>
            <w:snapToGrid w:val="0"/>
            <w:lang w:val="pt-PT" w:eastAsia="zh-CN"/>
          </w:rPr>
          <w:t>id-</w:t>
        </w:r>
        <w:r w:rsidRPr="00135D44">
          <w:rPr>
            <w:rFonts w:cs="Arial"/>
            <w:szCs w:val="18"/>
            <w:lang w:val="pt-PT" w:eastAsia="zh-CN"/>
          </w:rPr>
          <w:t>Future-Coverage-Modification-Notification</w:t>
        </w:r>
        <w:bookmarkEnd w:id="619"/>
        <w:r w:rsidRPr="00135D44">
          <w:rPr>
            <w:snapToGrid w:val="0"/>
            <w:lang w:val="pt-PT" w:eastAsia="zh-CN"/>
          </w:rPr>
          <w:tab/>
        </w:r>
        <w:r w:rsidRPr="00135D44">
          <w:rPr>
            <w:snapToGrid w:val="0"/>
            <w:lang w:val="pt-PT" w:eastAsia="zh-CN"/>
          </w:rPr>
          <w:tab/>
          <w:t>ProtocolIE-ID ::= xxx</w:t>
        </w:r>
      </w:ins>
    </w:p>
    <w:p w14:paraId="16476B0E" w14:textId="77777777" w:rsidR="003A519C" w:rsidRPr="00135D44" w:rsidRDefault="00AC7BC0">
      <w:pPr>
        <w:pStyle w:val="PL"/>
        <w:rPr>
          <w:ins w:id="622" w:author="Ericsson (Rapporteur)" w:date="2025-04-25T16:11:00Z"/>
          <w:snapToGrid w:val="0"/>
          <w:lang w:val="pt-PT" w:eastAsia="zh-CN"/>
        </w:rPr>
      </w:pPr>
      <w:ins w:id="623" w:author="Ericsson (Rapporteur)" w:date="2025-04-25T16:11:00Z">
        <w:r w:rsidRPr="00135D44">
          <w:rPr>
            <w:lang w:val="pt-PT" w:eastAsia="zh-CN"/>
          </w:rPr>
          <w:t>id-Predicted-CCO-Assistance-Information</w:t>
        </w:r>
        <w:r w:rsidRPr="00135D44">
          <w:rPr>
            <w:lang w:val="pt-PT" w:eastAsia="zh-CN"/>
          </w:rPr>
          <w:tab/>
        </w:r>
        <w:r w:rsidRPr="00135D44">
          <w:rPr>
            <w:lang w:val="pt-PT" w:eastAsia="zh-CN"/>
          </w:rPr>
          <w:tab/>
        </w:r>
        <w:r w:rsidRPr="00135D44">
          <w:rPr>
            <w:lang w:val="pt-PT" w:eastAsia="zh-CN"/>
          </w:rPr>
          <w:tab/>
        </w:r>
        <w:r w:rsidRPr="00135D44">
          <w:rPr>
            <w:lang w:val="pt-PT" w:eastAsia="zh-CN"/>
          </w:rPr>
          <w:tab/>
          <w:t>ProtocolIE-ID ::= yyy</w:t>
        </w:r>
      </w:ins>
    </w:p>
    <w:p w14:paraId="4CE2B5C0" w14:textId="77777777" w:rsidR="003A519C" w:rsidRPr="00135D44" w:rsidRDefault="003A519C">
      <w:pPr>
        <w:pStyle w:val="PL"/>
        <w:rPr>
          <w:rFonts w:eastAsiaTheme="minorEastAsia"/>
          <w:lang w:val="pt-PT"/>
        </w:rPr>
      </w:pPr>
    </w:p>
    <w:p w14:paraId="30637366" w14:textId="77777777" w:rsidR="003A519C" w:rsidRPr="00135D44" w:rsidRDefault="003A519C">
      <w:pPr>
        <w:pStyle w:val="PL"/>
        <w:rPr>
          <w:snapToGrid w:val="0"/>
          <w:lang w:val="pt-PT"/>
        </w:rPr>
      </w:pPr>
    </w:p>
    <w:p w14:paraId="724ED210" w14:textId="77777777" w:rsidR="003A519C" w:rsidRPr="00135D44" w:rsidRDefault="00AC7BC0">
      <w:pPr>
        <w:pStyle w:val="PL"/>
        <w:rPr>
          <w:snapToGrid w:val="0"/>
          <w:lang w:val="pt-PT"/>
        </w:rPr>
      </w:pPr>
      <w:r w:rsidRPr="00135D44">
        <w:rPr>
          <w:snapToGrid w:val="0"/>
          <w:lang w:val="pt-PT"/>
        </w:rPr>
        <w:t>END</w:t>
      </w:r>
    </w:p>
    <w:p w14:paraId="54DDB0F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 xml:space="preserve">-- ASN1STOP </w:t>
      </w:r>
    </w:p>
    <w:p w14:paraId="57DBB971" w14:textId="77777777" w:rsidR="003A519C" w:rsidRDefault="003A519C"/>
    <w:p w14:paraId="23661498" w14:textId="77777777" w:rsidR="003A519C" w:rsidRDefault="00AC7BC0">
      <w:pPr>
        <w:pStyle w:val="FirstChange"/>
      </w:pPr>
      <w:r>
        <w:t>&lt;&lt;&lt;&lt;&lt;&lt;&lt;&lt;&lt;&lt;&lt;&lt;&lt;&lt;&lt;&lt;&lt;&lt;&lt;&lt; End of Changes &gt;&gt;&gt;&gt;&gt;&gt;&gt;&gt;&gt;&gt;&gt;&gt;&gt;&gt;&gt;&gt;&gt;&gt;&gt;&gt;</w:t>
      </w:r>
    </w:p>
    <w:p w14:paraId="1E30DE51" w14:textId="77777777" w:rsidR="003A519C" w:rsidRDefault="003A519C"/>
    <w:sectPr w:rsidR="003A519C">
      <w:headerReference w:type="default" r:id="rId14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10D6CE" w14:textId="77777777" w:rsidR="00157872" w:rsidRDefault="00157872">
      <w:pPr>
        <w:spacing w:after="0"/>
      </w:pPr>
      <w:r>
        <w:separator/>
      </w:r>
    </w:p>
  </w:endnote>
  <w:endnote w:type="continuationSeparator" w:id="0">
    <w:p w14:paraId="177ED3C3" w14:textId="77777777" w:rsidR="00157872" w:rsidRDefault="00157872">
      <w:pPr>
        <w:spacing w:after="0"/>
      </w:pPr>
      <w:r>
        <w:continuationSeparator/>
      </w:r>
    </w:p>
  </w:endnote>
  <w:endnote w:type="continuationNotice" w:id="1">
    <w:p w14:paraId="3590A6C3" w14:textId="77777777" w:rsidR="00157872" w:rsidRDefault="0015787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angSong">
    <w:charset w:val="86"/>
    <w:family w:val="modern"/>
    <w:pitch w:val="fixed"/>
    <w:sig w:usb0="800002BF" w:usb1="38CF7CFA" w:usb2="00000016" w:usb3="00000000" w:csb0="00040001" w:csb1="00000000"/>
  </w:font>
  <w:font w:name="Courier">
    <w:panose1 w:val="02070409020205020404"/>
    <w:charset w:val="00"/>
    <w:family w:val="modern"/>
    <w:pitch w:val="fixed"/>
    <w:sig w:usb0="00000007" w:usb1="00000000" w:usb2="00000000" w:usb3="00000000" w:csb0="00000093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6830F4" w14:textId="77777777" w:rsidR="00A20C13" w:rsidRDefault="00A20C1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DAD729" w14:textId="77777777" w:rsidR="00157872" w:rsidRDefault="00157872">
      <w:pPr>
        <w:spacing w:after="0"/>
      </w:pPr>
      <w:r>
        <w:separator/>
      </w:r>
    </w:p>
  </w:footnote>
  <w:footnote w:type="continuationSeparator" w:id="0">
    <w:p w14:paraId="12D49F0F" w14:textId="77777777" w:rsidR="00157872" w:rsidRDefault="00157872">
      <w:pPr>
        <w:spacing w:after="0"/>
      </w:pPr>
      <w:r>
        <w:continuationSeparator/>
      </w:r>
    </w:p>
  </w:footnote>
  <w:footnote w:type="continuationNotice" w:id="1">
    <w:p w14:paraId="0AC9F7AE" w14:textId="77777777" w:rsidR="00157872" w:rsidRDefault="0015787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ED3C58" w14:textId="77777777" w:rsidR="00C108DA" w:rsidRDefault="00C108D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E69169" w14:textId="77777777" w:rsidR="00A20C13" w:rsidRDefault="00A20C1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C1CB76" w14:textId="77777777" w:rsidR="003A519C" w:rsidRDefault="00AC7BC0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(Rapporteur)">
    <w15:presenceInfo w15:providerId="None" w15:userId="Ericsson (Rapporteur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oNotDisplayPageBoundaries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6BEA"/>
    <w:rsid w:val="00000DF0"/>
    <w:rsid w:val="00001852"/>
    <w:rsid w:val="00001E8F"/>
    <w:rsid w:val="00002DC9"/>
    <w:rsid w:val="0000498C"/>
    <w:rsid w:val="00014226"/>
    <w:rsid w:val="000177CC"/>
    <w:rsid w:val="00020D4D"/>
    <w:rsid w:val="00022E4A"/>
    <w:rsid w:val="00024B4B"/>
    <w:rsid w:val="00024C18"/>
    <w:rsid w:val="000301C8"/>
    <w:rsid w:val="00032595"/>
    <w:rsid w:val="0003264A"/>
    <w:rsid w:val="00037975"/>
    <w:rsid w:val="00043DA6"/>
    <w:rsid w:val="000472E8"/>
    <w:rsid w:val="00047525"/>
    <w:rsid w:val="00051FFB"/>
    <w:rsid w:val="00052211"/>
    <w:rsid w:val="00061D0F"/>
    <w:rsid w:val="00062818"/>
    <w:rsid w:val="00064B81"/>
    <w:rsid w:val="00065CF7"/>
    <w:rsid w:val="00067DCD"/>
    <w:rsid w:val="00080B9A"/>
    <w:rsid w:val="00081E9A"/>
    <w:rsid w:val="0008595C"/>
    <w:rsid w:val="00094F0A"/>
    <w:rsid w:val="000A6394"/>
    <w:rsid w:val="000B0359"/>
    <w:rsid w:val="000B7901"/>
    <w:rsid w:val="000B7976"/>
    <w:rsid w:val="000C038A"/>
    <w:rsid w:val="000C5242"/>
    <w:rsid w:val="000C6598"/>
    <w:rsid w:val="000C6CF7"/>
    <w:rsid w:val="000D5531"/>
    <w:rsid w:val="000D6382"/>
    <w:rsid w:val="000E382D"/>
    <w:rsid w:val="000E649F"/>
    <w:rsid w:val="000F23FA"/>
    <w:rsid w:val="000F4099"/>
    <w:rsid w:val="000F746E"/>
    <w:rsid w:val="00105D1E"/>
    <w:rsid w:val="001079DE"/>
    <w:rsid w:val="0011075D"/>
    <w:rsid w:val="00112C4C"/>
    <w:rsid w:val="00134A3F"/>
    <w:rsid w:val="00135D44"/>
    <w:rsid w:val="00145D43"/>
    <w:rsid w:val="00145FEE"/>
    <w:rsid w:val="001562B4"/>
    <w:rsid w:val="001577BF"/>
    <w:rsid w:val="00157872"/>
    <w:rsid w:val="0016286B"/>
    <w:rsid w:val="00162BEC"/>
    <w:rsid w:val="00166BEA"/>
    <w:rsid w:val="001670C1"/>
    <w:rsid w:val="001763A1"/>
    <w:rsid w:val="00176614"/>
    <w:rsid w:val="00181FA1"/>
    <w:rsid w:val="0018201F"/>
    <w:rsid w:val="0018722B"/>
    <w:rsid w:val="00191183"/>
    <w:rsid w:val="00192C46"/>
    <w:rsid w:val="001A7B60"/>
    <w:rsid w:val="001B3335"/>
    <w:rsid w:val="001B6CDC"/>
    <w:rsid w:val="001B7A65"/>
    <w:rsid w:val="001C123A"/>
    <w:rsid w:val="001D2CB8"/>
    <w:rsid w:val="001D613F"/>
    <w:rsid w:val="001E41F3"/>
    <w:rsid w:val="001E48D4"/>
    <w:rsid w:val="001E581F"/>
    <w:rsid w:val="00217604"/>
    <w:rsid w:val="002178FE"/>
    <w:rsid w:val="00221824"/>
    <w:rsid w:val="002218D6"/>
    <w:rsid w:val="00222E92"/>
    <w:rsid w:val="0024108C"/>
    <w:rsid w:val="0026004D"/>
    <w:rsid w:val="002629A1"/>
    <w:rsid w:val="00262C39"/>
    <w:rsid w:val="002636A7"/>
    <w:rsid w:val="002657C5"/>
    <w:rsid w:val="00274611"/>
    <w:rsid w:val="0027588B"/>
    <w:rsid w:val="00275CB6"/>
    <w:rsid w:val="00275D12"/>
    <w:rsid w:val="002769EB"/>
    <w:rsid w:val="002860C4"/>
    <w:rsid w:val="002A37C8"/>
    <w:rsid w:val="002A4276"/>
    <w:rsid w:val="002A47EF"/>
    <w:rsid w:val="002A491E"/>
    <w:rsid w:val="002B23F9"/>
    <w:rsid w:val="002B24C6"/>
    <w:rsid w:val="002B5741"/>
    <w:rsid w:val="002B5B7A"/>
    <w:rsid w:val="002C179F"/>
    <w:rsid w:val="002C238A"/>
    <w:rsid w:val="002C24DC"/>
    <w:rsid w:val="002C74CC"/>
    <w:rsid w:val="002C7F85"/>
    <w:rsid w:val="002E1A54"/>
    <w:rsid w:val="002E595A"/>
    <w:rsid w:val="002F731A"/>
    <w:rsid w:val="00300C4A"/>
    <w:rsid w:val="003022D5"/>
    <w:rsid w:val="0030502B"/>
    <w:rsid w:val="00305409"/>
    <w:rsid w:val="003056F4"/>
    <w:rsid w:val="00311E4F"/>
    <w:rsid w:val="00317B37"/>
    <w:rsid w:val="003237CC"/>
    <w:rsid w:val="00332A03"/>
    <w:rsid w:val="0033396F"/>
    <w:rsid w:val="00334B93"/>
    <w:rsid w:val="00335C08"/>
    <w:rsid w:val="0034238E"/>
    <w:rsid w:val="00351BFE"/>
    <w:rsid w:val="0035319E"/>
    <w:rsid w:val="00353346"/>
    <w:rsid w:val="0036466F"/>
    <w:rsid w:val="00366BDC"/>
    <w:rsid w:val="00373618"/>
    <w:rsid w:val="00376B25"/>
    <w:rsid w:val="00376EE0"/>
    <w:rsid w:val="0038179C"/>
    <w:rsid w:val="003831D7"/>
    <w:rsid w:val="00384C94"/>
    <w:rsid w:val="00392B19"/>
    <w:rsid w:val="00396631"/>
    <w:rsid w:val="00397433"/>
    <w:rsid w:val="003A0DDC"/>
    <w:rsid w:val="003A4E1D"/>
    <w:rsid w:val="003A519C"/>
    <w:rsid w:val="003A5266"/>
    <w:rsid w:val="003B068C"/>
    <w:rsid w:val="003B597F"/>
    <w:rsid w:val="003B7609"/>
    <w:rsid w:val="003B7AD8"/>
    <w:rsid w:val="003C12C0"/>
    <w:rsid w:val="003D11F4"/>
    <w:rsid w:val="003D15E8"/>
    <w:rsid w:val="003E1A36"/>
    <w:rsid w:val="003E5E68"/>
    <w:rsid w:val="003F54CE"/>
    <w:rsid w:val="003F7C12"/>
    <w:rsid w:val="00403988"/>
    <w:rsid w:val="0040623E"/>
    <w:rsid w:val="0041269B"/>
    <w:rsid w:val="004131BB"/>
    <w:rsid w:val="004165D0"/>
    <w:rsid w:val="00416BBA"/>
    <w:rsid w:val="004242F1"/>
    <w:rsid w:val="004309AB"/>
    <w:rsid w:val="00446AA0"/>
    <w:rsid w:val="00447131"/>
    <w:rsid w:val="004541CF"/>
    <w:rsid w:val="00454AC5"/>
    <w:rsid w:val="00461CFC"/>
    <w:rsid w:val="00464E37"/>
    <w:rsid w:val="00467657"/>
    <w:rsid w:val="00477480"/>
    <w:rsid w:val="00477891"/>
    <w:rsid w:val="00481790"/>
    <w:rsid w:val="004839DB"/>
    <w:rsid w:val="00484179"/>
    <w:rsid w:val="004865D4"/>
    <w:rsid w:val="004A1950"/>
    <w:rsid w:val="004A20E3"/>
    <w:rsid w:val="004B39AF"/>
    <w:rsid w:val="004B4666"/>
    <w:rsid w:val="004B75B7"/>
    <w:rsid w:val="004D0FBF"/>
    <w:rsid w:val="004D5A60"/>
    <w:rsid w:val="004E17EA"/>
    <w:rsid w:val="004E2ECF"/>
    <w:rsid w:val="004E630B"/>
    <w:rsid w:val="004F242B"/>
    <w:rsid w:val="004F42B8"/>
    <w:rsid w:val="004F7E78"/>
    <w:rsid w:val="00501900"/>
    <w:rsid w:val="005057BD"/>
    <w:rsid w:val="00511FBC"/>
    <w:rsid w:val="005124D6"/>
    <w:rsid w:val="0051580D"/>
    <w:rsid w:val="00520062"/>
    <w:rsid w:val="0052474C"/>
    <w:rsid w:val="00525420"/>
    <w:rsid w:val="00530A67"/>
    <w:rsid w:val="00537C56"/>
    <w:rsid w:val="00540E46"/>
    <w:rsid w:val="005441E8"/>
    <w:rsid w:val="00551BB3"/>
    <w:rsid w:val="0055329F"/>
    <w:rsid w:val="00557AC2"/>
    <w:rsid w:val="00564BDC"/>
    <w:rsid w:val="0056512D"/>
    <w:rsid w:val="00566997"/>
    <w:rsid w:val="00570078"/>
    <w:rsid w:val="00575EFB"/>
    <w:rsid w:val="00585E16"/>
    <w:rsid w:val="00592D74"/>
    <w:rsid w:val="00592FB9"/>
    <w:rsid w:val="0059353A"/>
    <w:rsid w:val="00593D07"/>
    <w:rsid w:val="00597CC7"/>
    <w:rsid w:val="005B6B86"/>
    <w:rsid w:val="005C0C9B"/>
    <w:rsid w:val="005C435E"/>
    <w:rsid w:val="005C4D70"/>
    <w:rsid w:val="005D408F"/>
    <w:rsid w:val="005D6988"/>
    <w:rsid w:val="005E05BB"/>
    <w:rsid w:val="005E2C44"/>
    <w:rsid w:val="005E3D2A"/>
    <w:rsid w:val="005E4D8A"/>
    <w:rsid w:val="005F2108"/>
    <w:rsid w:val="005F3076"/>
    <w:rsid w:val="005F3BA8"/>
    <w:rsid w:val="005F436C"/>
    <w:rsid w:val="00605113"/>
    <w:rsid w:val="0060567A"/>
    <w:rsid w:val="00617FAE"/>
    <w:rsid w:val="00621188"/>
    <w:rsid w:val="00625052"/>
    <w:rsid w:val="006257ED"/>
    <w:rsid w:val="0062763C"/>
    <w:rsid w:val="006310E9"/>
    <w:rsid w:val="00631451"/>
    <w:rsid w:val="00634313"/>
    <w:rsid w:val="006370F5"/>
    <w:rsid w:val="00637C8E"/>
    <w:rsid w:val="00637CA3"/>
    <w:rsid w:val="00646681"/>
    <w:rsid w:val="00646C7D"/>
    <w:rsid w:val="006625B9"/>
    <w:rsid w:val="006654C8"/>
    <w:rsid w:val="006760A7"/>
    <w:rsid w:val="006804C7"/>
    <w:rsid w:val="006842C0"/>
    <w:rsid w:val="006848B8"/>
    <w:rsid w:val="0069125D"/>
    <w:rsid w:val="00691558"/>
    <w:rsid w:val="00692BAC"/>
    <w:rsid w:val="00695808"/>
    <w:rsid w:val="006A3CE9"/>
    <w:rsid w:val="006A5614"/>
    <w:rsid w:val="006B46FB"/>
    <w:rsid w:val="006B720A"/>
    <w:rsid w:val="006C0EC3"/>
    <w:rsid w:val="006C1466"/>
    <w:rsid w:val="006C2125"/>
    <w:rsid w:val="006D56BC"/>
    <w:rsid w:val="006D7B1B"/>
    <w:rsid w:val="006E21FB"/>
    <w:rsid w:val="006E74F4"/>
    <w:rsid w:val="006F3AD9"/>
    <w:rsid w:val="006F4631"/>
    <w:rsid w:val="00701E38"/>
    <w:rsid w:val="0071052A"/>
    <w:rsid w:val="00711130"/>
    <w:rsid w:val="00716DE1"/>
    <w:rsid w:val="00717941"/>
    <w:rsid w:val="007247F4"/>
    <w:rsid w:val="007342B2"/>
    <w:rsid w:val="007346CD"/>
    <w:rsid w:val="00742578"/>
    <w:rsid w:val="00756398"/>
    <w:rsid w:val="00765952"/>
    <w:rsid w:val="00770426"/>
    <w:rsid w:val="00770E9A"/>
    <w:rsid w:val="00773339"/>
    <w:rsid w:val="00773D46"/>
    <w:rsid w:val="00775CD6"/>
    <w:rsid w:val="007767A3"/>
    <w:rsid w:val="0078564B"/>
    <w:rsid w:val="00790C3F"/>
    <w:rsid w:val="00792342"/>
    <w:rsid w:val="00795237"/>
    <w:rsid w:val="007961D2"/>
    <w:rsid w:val="007A34F3"/>
    <w:rsid w:val="007A3D25"/>
    <w:rsid w:val="007A6F2E"/>
    <w:rsid w:val="007B512A"/>
    <w:rsid w:val="007B572B"/>
    <w:rsid w:val="007C1A99"/>
    <w:rsid w:val="007C2097"/>
    <w:rsid w:val="007C2145"/>
    <w:rsid w:val="007C4B3C"/>
    <w:rsid w:val="007C55D2"/>
    <w:rsid w:val="007C661C"/>
    <w:rsid w:val="007D20D3"/>
    <w:rsid w:val="007D34CA"/>
    <w:rsid w:val="007D6A07"/>
    <w:rsid w:val="007E0A1F"/>
    <w:rsid w:val="007E1C8B"/>
    <w:rsid w:val="007E4113"/>
    <w:rsid w:val="007E5FC8"/>
    <w:rsid w:val="007F46B6"/>
    <w:rsid w:val="007F5630"/>
    <w:rsid w:val="007F628A"/>
    <w:rsid w:val="00805D95"/>
    <w:rsid w:val="008133F1"/>
    <w:rsid w:val="0081531F"/>
    <w:rsid w:val="008227DB"/>
    <w:rsid w:val="00827865"/>
    <w:rsid w:val="008279FA"/>
    <w:rsid w:val="00837EB0"/>
    <w:rsid w:val="00842834"/>
    <w:rsid w:val="00845D17"/>
    <w:rsid w:val="008579E4"/>
    <w:rsid w:val="008626E7"/>
    <w:rsid w:val="00870EE7"/>
    <w:rsid w:val="00871B92"/>
    <w:rsid w:val="00884B2A"/>
    <w:rsid w:val="00896C83"/>
    <w:rsid w:val="008B0577"/>
    <w:rsid w:val="008B0B18"/>
    <w:rsid w:val="008B1F20"/>
    <w:rsid w:val="008B3EF6"/>
    <w:rsid w:val="008B528E"/>
    <w:rsid w:val="008B633A"/>
    <w:rsid w:val="008C4751"/>
    <w:rsid w:val="008C61A7"/>
    <w:rsid w:val="008D02EE"/>
    <w:rsid w:val="008D21B8"/>
    <w:rsid w:val="008F3E59"/>
    <w:rsid w:val="008F686C"/>
    <w:rsid w:val="008F6DD8"/>
    <w:rsid w:val="009017EE"/>
    <w:rsid w:val="00910913"/>
    <w:rsid w:val="00913222"/>
    <w:rsid w:val="00916443"/>
    <w:rsid w:val="00917C9F"/>
    <w:rsid w:val="009227DC"/>
    <w:rsid w:val="00924832"/>
    <w:rsid w:val="00927BAF"/>
    <w:rsid w:val="009320F7"/>
    <w:rsid w:val="00936638"/>
    <w:rsid w:val="0094163D"/>
    <w:rsid w:val="00950C75"/>
    <w:rsid w:val="0095205C"/>
    <w:rsid w:val="00955FBC"/>
    <w:rsid w:val="00957FE3"/>
    <w:rsid w:val="00972525"/>
    <w:rsid w:val="00972BB5"/>
    <w:rsid w:val="00976259"/>
    <w:rsid w:val="009777D9"/>
    <w:rsid w:val="009824D9"/>
    <w:rsid w:val="0098254B"/>
    <w:rsid w:val="00982EFF"/>
    <w:rsid w:val="009831AC"/>
    <w:rsid w:val="00991B88"/>
    <w:rsid w:val="0099430A"/>
    <w:rsid w:val="00994CC9"/>
    <w:rsid w:val="00995252"/>
    <w:rsid w:val="00996013"/>
    <w:rsid w:val="00996397"/>
    <w:rsid w:val="009A1081"/>
    <w:rsid w:val="009A145D"/>
    <w:rsid w:val="009A5136"/>
    <w:rsid w:val="009A579D"/>
    <w:rsid w:val="009C41C1"/>
    <w:rsid w:val="009E0762"/>
    <w:rsid w:val="009E3297"/>
    <w:rsid w:val="009E51DE"/>
    <w:rsid w:val="009F1F62"/>
    <w:rsid w:val="009F251D"/>
    <w:rsid w:val="009F734F"/>
    <w:rsid w:val="00A01D9B"/>
    <w:rsid w:val="00A04081"/>
    <w:rsid w:val="00A056A9"/>
    <w:rsid w:val="00A07158"/>
    <w:rsid w:val="00A20AB3"/>
    <w:rsid w:val="00A20C13"/>
    <w:rsid w:val="00A20DD3"/>
    <w:rsid w:val="00A21256"/>
    <w:rsid w:val="00A246B6"/>
    <w:rsid w:val="00A303EA"/>
    <w:rsid w:val="00A30972"/>
    <w:rsid w:val="00A32642"/>
    <w:rsid w:val="00A3732B"/>
    <w:rsid w:val="00A4047A"/>
    <w:rsid w:val="00A40DE8"/>
    <w:rsid w:val="00A42776"/>
    <w:rsid w:val="00A43662"/>
    <w:rsid w:val="00A46089"/>
    <w:rsid w:val="00A47E70"/>
    <w:rsid w:val="00A531FE"/>
    <w:rsid w:val="00A53AEF"/>
    <w:rsid w:val="00A53E17"/>
    <w:rsid w:val="00A71A81"/>
    <w:rsid w:val="00A744CD"/>
    <w:rsid w:val="00A7671C"/>
    <w:rsid w:val="00A843B7"/>
    <w:rsid w:val="00A85EDB"/>
    <w:rsid w:val="00A929C6"/>
    <w:rsid w:val="00AB00B1"/>
    <w:rsid w:val="00AB00C3"/>
    <w:rsid w:val="00AB1244"/>
    <w:rsid w:val="00AB2037"/>
    <w:rsid w:val="00AB7E32"/>
    <w:rsid w:val="00AC7BC0"/>
    <w:rsid w:val="00AD1CD8"/>
    <w:rsid w:val="00AD2921"/>
    <w:rsid w:val="00AD6D9B"/>
    <w:rsid w:val="00AE09CE"/>
    <w:rsid w:val="00AE13A5"/>
    <w:rsid w:val="00AE2370"/>
    <w:rsid w:val="00AE319E"/>
    <w:rsid w:val="00AE5A38"/>
    <w:rsid w:val="00AE5A50"/>
    <w:rsid w:val="00AE6E2C"/>
    <w:rsid w:val="00AF43A8"/>
    <w:rsid w:val="00B0293A"/>
    <w:rsid w:val="00B0502B"/>
    <w:rsid w:val="00B064B1"/>
    <w:rsid w:val="00B2044C"/>
    <w:rsid w:val="00B24807"/>
    <w:rsid w:val="00B258BB"/>
    <w:rsid w:val="00B358CB"/>
    <w:rsid w:val="00B437CA"/>
    <w:rsid w:val="00B43EF4"/>
    <w:rsid w:val="00B46833"/>
    <w:rsid w:val="00B50379"/>
    <w:rsid w:val="00B560B5"/>
    <w:rsid w:val="00B60C0B"/>
    <w:rsid w:val="00B641DF"/>
    <w:rsid w:val="00B67B97"/>
    <w:rsid w:val="00B70BDD"/>
    <w:rsid w:val="00B740A0"/>
    <w:rsid w:val="00B74E8A"/>
    <w:rsid w:val="00B76C75"/>
    <w:rsid w:val="00B818A2"/>
    <w:rsid w:val="00B842CB"/>
    <w:rsid w:val="00B87AA5"/>
    <w:rsid w:val="00B87E57"/>
    <w:rsid w:val="00B968C8"/>
    <w:rsid w:val="00BA3EC5"/>
    <w:rsid w:val="00BA53BB"/>
    <w:rsid w:val="00BA754B"/>
    <w:rsid w:val="00BB5DFC"/>
    <w:rsid w:val="00BC1D28"/>
    <w:rsid w:val="00BC7CDF"/>
    <w:rsid w:val="00BD279D"/>
    <w:rsid w:val="00BD6BB8"/>
    <w:rsid w:val="00BE0440"/>
    <w:rsid w:val="00BE2D77"/>
    <w:rsid w:val="00BE2F7A"/>
    <w:rsid w:val="00BE3B42"/>
    <w:rsid w:val="00BF6F9C"/>
    <w:rsid w:val="00C107F0"/>
    <w:rsid w:val="00C108DA"/>
    <w:rsid w:val="00C12DBC"/>
    <w:rsid w:val="00C16998"/>
    <w:rsid w:val="00C31B69"/>
    <w:rsid w:val="00C437B0"/>
    <w:rsid w:val="00C50251"/>
    <w:rsid w:val="00C5481B"/>
    <w:rsid w:val="00C573F0"/>
    <w:rsid w:val="00C63055"/>
    <w:rsid w:val="00C648FA"/>
    <w:rsid w:val="00C72E42"/>
    <w:rsid w:val="00C74ED2"/>
    <w:rsid w:val="00C81165"/>
    <w:rsid w:val="00C85D88"/>
    <w:rsid w:val="00C951F3"/>
    <w:rsid w:val="00C95985"/>
    <w:rsid w:val="00C95B80"/>
    <w:rsid w:val="00CA6304"/>
    <w:rsid w:val="00CA6DFC"/>
    <w:rsid w:val="00CA7580"/>
    <w:rsid w:val="00CB038F"/>
    <w:rsid w:val="00CB3C4E"/>
    <w:rsid w:val="00CB3CBA"/>
    <w:rsid w:val="00CB4F81"/>
    <w:rsid w:val="00CB512D"/>
    <w:rsid w:val="00CC5026"/>
    <w:rsid w:val="00CC644F"/>
    <w:rsid w:val="00CE5C0E"/>
    <w:rsid w:val="00D03B41"/>
    <w:rsid w:val="00D03F9A"/>
    <w:rsid w:val="00D1042D"/>
    <w:rsid w:val="00D104E0"/>
    <w:rsid w:val="00D1358B"/>
    <w:rsid w:val="00D15398"/>
    <w:rsid w:val="00D157AF"/>
    <w:rsid w:val="00D202FA"/>
    <w:rsid w:val="00D35F6F"/>
    <w:rsid w:val="00D5150D"/>
    <w:rsid w:val="00D51D26"/>
    <w:rsid w:val="00D57085"/>
    <w:rsid w:val="00D608C3"/>
    <w:rsid w:val="00D63018"/>
    <w:rsid w:val="00D63BFB"/>
    <w:rsid w:val="00D9507A"/>
    <w:rsid w:val="00D95B9C"/>
    <w:rsid w:val="00D96016"/>
    <w:rsid w:val="00DB2F89"/>
    <w:rsid w:val="00DB66FE"/>
    <w:rsid w:val="00DB70E0"/>
    <w:rsid w:val="00DC69A9"/>
    <w:rsid w:val="00DD0A68"/>
    <w:rsid w:val="00DD4769"/>
    <w:rsid w:val="00DD5724"/>
    <w:rsid w:val="00DE34CF"/>
    <w:rsid w:val="00DE6E1D"/>
    <w:rsid w:val="00DF07EE"/>
    <w:rsid w:val="00E02866"/>
    <w:rsid w:val="00E15BA1"/>
    <w:rsid w:val="00E22F81"/>
    <w:rsid w:val="00E27A0A"/>
    <w:rsid w:val="00E27E18"/>
    <w:rsid w:val="00E4113A"/>
    <w:rsid w:val="00E54B41"/>
    <w:rsid w:val="00E64117"/>
    <w:rsid w:val="00E74829"/>
    <w:rsid w:val="00E750DF"/>
    <w:rsid w:val="00E846D9"/>
    <w:rsid w:val="00E9081A"/>
    <w:rsid w:val="00E91EDC"/>
    <w:rsid w:val="00E944F4"/>
    <w:rsid w:val="00E9743C"/>
    <w:rsid w:val="00EA32CF"/>
    <w:rsid w:val="00EA3374"/>
    <w:rsid w:val="00EA3653"/>
    <w:rsid w:val="00EA48E5"/>
    <w:rsid w:val="00EB0F4A"/>
    <w:rsid w:val="00EB2397"/>
    <w:rsid w:val="00EB3F46"/>
    <w:rsid w:val="00ED21AE"/>
    <w:rsid w:val="00ED4EC6"/>
    <w:rsid w:val="00ED604C"/>
    <w:rsid w:val="00EE0733"/>
    <w:rsid w:val="00EE1D49"/>
    <w:rsid w:val="00EE7D7C"/>
    <w:rsid w:val="00EF00A3"/>
    <w:rsid w:val="00EF376B"/>
    <w:rsid w:val="00EF3A19"/>
    <w:rsid w:val="00F03AED"/>
    <w:rsid w:val="00F03C76"/>
    <w:rsid w:val="00F05F70"/>
    <w:rsid w:val="00F10B0F"/>
    <w:rsid w:val="00F11694"/>
    <w:rsid w:val="00F2517E"/>
    <w:rsid w:val="00F25D98"/>
    <w:rsid w:val="00F26E58"/>
    <w:rsid w:val="00F300FB"/>
    <w:rsid w:val="00F3190B"/>
    <w:rsid w:val="00F3648C"/>
    <w:rsid w:val="00F438EA"/>
    <w:rsid w:val="00F61596"/>
    <w:rsid w:val="00F62DBE"/>
    <w:rsid w:val="00F66B40"/>
    <w:rsid w:val="00F72CD5"/>
    <w:rsid w:val="00F733DB"/>
    <w:rsid w:val="00F75006"/>
    <w:rsid w:val="00F77D84"/>
    <w:rsid w:val="00F86160"/>
    <w:rsid w:val="00F9031B"/>
    <w:rsid w:val="00F92B61"/>
    <w:rsid w:val="00F934D3"/>
    <w:rsid w:val="00F959D0"/>
    <w:rsid w:val="00FA3F7C"/>
    <w:rsid w:val="00FA55A0"/>
    <w:rsid w:val="00FB6386"/>
    <w:rsid w:val="00FB6399"/>
    <w:rsid w:val="00FB7DE3"/>
    <w:rsid w:val="00FE006E"/>
    <w:rsid w:val="00FE57B3"/>
    <w:rsid w:val="015A6AD2"/>
    <w:rsid w:val="01CC48CC"/>
    <w:rsid w:val="01DB53C7"/>
    <w:rsid w:val="02595FE8"/>
    <w:rsid w:val="02696CE2"/>
    <w:rsid w:val="02B6410D"/>
    <w:rsid w:val="03732B39"/>
    <w:rsid w:val="03F11F0F"/>
    <w:rsid w:val="04504225"/>
    <w:rsid w:val="04E108B7"/>
    <w:rsid w:val="052676B9"/>
    <w:rsid w:val="05A93324"/>
    <w:rsid w:val="05CF5FA2"/>
    <w:rsid w:val="065576BF"/>
    <w:rsid w:val="0777697F"/>
    <w:rsid w:val="080A1514"/>
    <w:rsid w:val="08F40907"/>
    <w:rsid w:val="09484DAC"/>
    <w:rsid w:val="09551FC1"/>
    <w:rsid w:val="0998428D"/>
    <w:rsid w:val="09DB5573"/>
    <w:rsid w:val="0ABC3E3D"/>
    <w:rsid w:val="0ADD2C4D"/>
    <w:rsid w:val="0B3B3FA1"/>
    <w:rsid w:val="0BF66CED"/>
    <w:rsid w:val="0C245085"/>
    <w:rsid w:val="0CA86B53"/>
    <w:rsid w:val="0CB023E0"/>
    <w:rsid w:val="0D6374EF"/>
    <w:rsid w:val="0DAC1797"/>
    <w:rsid w:val="0E860CE1"/>
    <w:rsid w:val="0EBC027C"/>
    <w:rsid w:val="0EBF7F45"/>
    <w:rsid w:val="0F327D02"/>
    <w:rsid w:val="0F5B0819"/>
    <w:rsid w:val="0F746FBC"/>
    <w:rsid w:val="110D475E"/>
    <w:rsid w:val="11151FD2"/>
    <w:rsid w:val="111A7EF3"/>
    <w:rsid w:val="121766E6"/>
    <w:rsid w:val="12B1714C"/>
    <w:rsid w:val="13C951AE"/>
    <w:rsid w:val="1455235A"/>
    <w:rsid w:val="14A421DB"/>
    <w:rsid w:val="14BA1AFE"/>
    <w:rsid w:val="14D40762"/>
    <w:rsid w:val="15B55E8E"/>
    <w:rsid w:val="15D144C2"/>
    <w:rsid w:val="15F85769"/>
    <w:rsid w:val="16146417"/>
    <w:rsid w:val="169C37FF"/>
    <w:rsid w:val="16A338B4"/>
    <w:rsid w:val="16CE0C48"/>
    <w:rsid w:val="17923651"/>
    <w:rsid w:val="183923CC"/>
    <w:rsid w:val="186C63D4"/>
    <w:rsid w:val="18B7462C"/>
    <w:rsid w:val="195569EF"/>
    <w:rsid w:val="1959367C"/>
    <w:rsid w:val="19BE21E6"/>
    <w:rsid w:val="1B027E29"/>
    <w:rsid w:val="1B0A6833"/>
    <w:rsid w:val="1B9C7611"/>
    <w:rsid w:val="1C405907"/>
    <w:rsid w:val="1C726B16"/>
    <w:rsid w:val="1CB21030"/>
    <w:rsid w:val="1CFA2C37"/>
    <w:rsid w:val="1D1B7A2F"/>
    <w:rsid w:val="1D2E40EE"/>
    <w:rsid w:val="1DB8011D"/>
    <w:rsid w:val="1DDB4F4E"/>
    <w:rsid w:val="20BE0B17"/>
    <w:rsid w:val="226520FC"/>
    <w:rsid w:val="231D7EF5"/>
    <w:rsid w:val="23700030"/>
    <w:rsid w:val="239911F4"/>
    <w:rsid w:val="24FF14FC"/>
    <w:rsid w:val="27160CDC"/>
    <w:rsid w:val="281A7C97"/>
    <w:rsid w:val="283F6609"/>
    <w:rsid w:val="2869772F"/>
    <w:rsid w:val="293960DA"/>
    <w:rsid w:val="29D33102"/>
    <w:rsid w:val="2A0B0025"/>
    <w:rsid w:val="2A3000C3"/>
    <w:rsid w:val="2A8D0252"/>
    <w:rsid w:val="2B0748A3"/>
    <w:rsid w:val="2B5001EA"/>
    <w:rsid w:val="2B8F0241"/>
    <w:rsid w:val="2C105BBF"/>
    <w:rsid w:val="2C285E13"/>
    <w:rsid w:val="2C54096C"/>
    <w:rsid w:val="2C9B7CC1"/>
    <w:rsid w:val="2CD812B0"/>
    <w:rsid w:val="2E05475F"/>
    <w:rsid w:val="2F355C83"/>
    <w:rsid w:val="2F5B00C1"/>
    <w:rsid w:val="2F7D56A5"/>
    <w:rsid w:val="300E33E8"/>
    <w:rsid w:val="305B4D43"/>
    <w:rsid w:val="31DC4B81"/>
    <w:rsid w:val="32741241"/>
    <w:rsid w:val="32A1735E"/>
    <w:rsid w:val="32FC67C7"/>
    <w:rsid w:val="33267A24"/>
    <w:rsid w:val="334F1237"/>
    <w:rsid w:val="344406C5"/>
    <w:rsid w:val="34712FE7"/>
    <w:rsid w:val="34976CD4"/>
    <w:rsid w:val="35067935"/>
    <w:rsid w:val="35630582"/>
    <w:rsid w:val="35755DDE"/>
    <w:rsid w:val="35ED7F54"/>
    <w:rsid w:val="362E5AF0"/>
    <w:rsid w:val="367B7C8F"/>
    <w:rsid w:val="369710C5"/>
    <w:rsid w:val="36BB4121"/>
    <w:rsid w:val="37E02ECC"/>
    <w:rsid w:val="385C18C3"/>
    <w:rsid w:val="388749CB"/>
    <w:rsid w:val="38CE432D"/>
    <w:rsid w:val="391F1126"/>
    <w:rsid w:val="39320043"/>
    <w:rsid w:val="39507F13"/>
    <w:rsid w:val="39581820"/>
    <w:rsid w:val="3A8F4EE4"/>
    <w:rsid w:val="3BF03F16"/>
    <w:rsid w:val="3C2B6ECA"/>
    <w:rsid w:val="3CC652E6"/>
    <w:rsid w:val="3CCB335D"/>
    <w:rsid w:val="3D082239"/>
    <w:rsid w:val="3E1C7B7C"/>
    <w:rsid w:val="3E60219C"/>
    <w:rsid w:val="3E8C0712"/>
    <w:rsid w:val="3FCC6D67"/>
    <w:rsid w:val="40512D12"/>
    <w:rsid w:val="40613F99"/>
    <w:rsid w:val="40921C57"/>
    <w:rsid w:val="409860F6"/>
    <w:rsid w:val="41364CC2"/>
    <w:rsid w:val="41395DB5"/>
    <w:rsid w:val="416E6DAF"/>
    <w:rsid w:val="417F18F3"/>
    <w:rsid w:val="41D7317C"/>
    <w:rsid w:val="432438E6"/>
    <w:rsid w:val="43AB0FBD"/>
    <w:rsid w:val="43C7583C"/>
    <w:rsid w:val="43D7341F"/>
    <w:rsid w:val="44F2BA72"/>
    <w:rsid w:val="451D189D"/>
    <w:rsid w:val="456B06FD"/>
    <w:rsid w:val="46282779"/>
    <w:rsid w:val="46A015EF"/>
    <w:rsid w:val="46CF3909"/>
    <w:rsid w:val="47341CE9"/>
    <w:rsid w:val="4923578F"/>
    <w:rsid w:val="49FD1FA4"/>
    <w:rsid w:val="4A2E4D12"/>
    <w:rsid w:val="4ABC3BAC"/>
    <w:rsid w:val="4C553235"/>
    <w:rsid w:val="4CCE3DBA"/>
    <w:rsid w:val="4D317D05"/>
    <w:rsid w:val="4EAA43BF"/>
    <w:rsid w:val="4F22247A"/>
    <w:rsid w:val="5009618E"/>
    <w:rsid w:val="50AE32FC"/>
    <w:rsid w:val="51186F80"/>
    <w:rsid w:val="51637E75"/>
    <w:rsid w:val="520A6AB3"/>
    <w:rsid w:val="5251711B"/>
    <w:rsid w:val="52F06BED"/>
    <w:rsid w:val="53F80116"/>
    <w:rsid w:val="5470512B"/>
    <w:rsid w:val="54E802D2"/>
    <w:rsid w:val="550304EF"/>
    <w:rsid w:val="55040377"/>
    <w:rsid w:val="557F6EF6"/>
    <w:rsid w:val="56BA39A3"/>
    <w:rsid w:val="57513FC8"/>
    <w:rsid w:val="57E054F5"/>
    <w:rsid w:val="58417049"/>
    <w:rsid w:val="584A6547"/>
    <w:rsid w:val="592FF555"/>
    <w:rsid w:val="59DE696A"/>
    <w:rsid w:val="5A001035"/>
    <w:rsid w:val="5A1A1213"/>
    <w:rsid w:val="5A955921"/>
    <w:rsid w:val="5AC15E3C"/>
    <w:rsid w:val="5B3752E3"/>
    <w:rsid w:val="5BB226D7"/>
    <w:rsid w:val="5BFB7E59"/>
    <w:rsid w:val="5C1017CC"/>
    <w:rsid w:val="5C583698"/>
    <w:rsid w:val="5D117274"/>
    <w:rsid w:val="5DA9754F"/>
    <w:rsid w:val="5E777036"/>
    <w:rsid w:val="5E9B27F8"/>
    <w:rsid w:val="5F0D4001"/>
    <w:rsid w:val="602F231A"/>
    <w:rsid w:val="60642861"/>
    <w:rsid w:val="608C45FB"/>
    <w:rsid w:val="613D1EE7"/>
    <w:rsid w:val="61897F29"/>
    <w:rsid w:val="61BA5F40"/>
    <w:rsid w:val="61E0064A"/>
    <w:rsid w:val="62B92C4C"/>
    <w:rsid w:val="63DA2857"/>
    <w:rsid w:val="63DB74EC"/>
    <w:rsid w:val="647629E6"/>
    <w:rsid w:val="64CC0566"/>
    <w:rsid w:val="65705EF9"/>
    <w:rsid w:val="65AA7E60"/>
    <w:rsid w:val="65E74C3F"/>
    <w:rsid w:val="66E07BC1"/>
    <w:rsid w:val="66E9583E"/>
    <w:rsid w:val="67180834"/>
    <w:rsid w:val="67A63767"/>
    <w:rsid w:val="67D513E0"/>
    <w:rsid w:val="67E33780"/>
    <w:rsid w:val="67E905BF"/>
    <w:rsid w:val="68864FCB"/>
    <w:rsid w:val="68D30B09"/>
    <w:rsid w:val="68EE5593"/>
    <w:rsid w:val="69A76F57"/>
    <w:rsid w:val="69B917A9"/>
    <w:rsid w:val="6B06595C"/>
    <w:rsid w:val="6BCA1F8B"/>
    <w:rsid w:val="6BCE176C"/>
    <w:rsid w:val="6C1B1BAF"/>
    <w:rsid w:val="6C1F06EC"/>
    <w:rsid w:val="6C674A3C"/>
    <w:rsid w:val="6D1A174C"/>
    <w:rsid w:val="6E4A4966"/>
    <w:rsid w:val="6EB82F03"/>
    <w:rsid w:val="6ED10875"/>
    <w:rsid w:val="711529E8"/>
    <w:rsid w:val="71A86F83"/>
    <w:rsid w:val="71E673A0"/>
    <w:rsid w:val="72EB3D62"/>
    <w:rsid w:val="73676811"/>
    <w:rsid w:val="74027035"/>
    <w:rsid w:val="740E1556"/>
    <w:rsid w:val="7475420F"/>
    <w:rsid w:val="747F6DF1"/>
    <w:rsid w:val="74C12A19"/>
    <w:rsid w:val="756318D2"/>
    <w:rsid w:val="757E579A"/>
    <w:rsid w:val="75924646"/>
    <w:rsid w:val="75C37A55"/>
    <w:rsid w:val="75D91A00"/>
    <w:rsid w:val="76A87CAD"/>
    <w:rsid w:val="76C10DE2"/>
    <w:rsid w:val="774A7C5A"/>
    <w:rsid w:val="77762C10"/>
    <w:rsid w:val="77DC19B1"/>
    <w:rsid w:val="78A81C7D"/>
    <w:rsid w:val="78BA1B27"/>
    <w:rsid w:val="78CF017F"/>
    <w:rsid w:val="790A7EA5"/>
    <w:rsid w:val="794C698C"/>
    <w:rsid w:val="79682071"/>
    <w:rsid w:val="7A5F2B20"/>
    <w:rsid w:val="7AF257F7"/>
    <w:rsid w:val="7B911BD0"/>
    <w:rsid w:val="7B9B4447"/>
    <w:rsid w:val="7C047802"/>
    <w:rsid w:val="7C6503F1"/>
    <w:rsid w:val="7CD05001"/>
    <w:rsid w:val="7CDC034A"/>
    <w:rsid w:val="7DC5467B"/>
    <w:rsid w:val="7DE24829"/>
    <w:rsid w:val="7E8B72BD"/>
    <w:rsid w:val="7F14620B"/>
    <w:rsid w:val="7F62391B"/>
    <w:rsid w:val="7F8A0C9C"/>
    <w:rsid w:val="7FD41DB0"/>
    <w:rsid w:val="7FE94D5E"/>
    <w:rsid w:val="7FFD6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011B29E"/>
  <w15:docId w15:val="{3FA74F74-CD45-445A-B17C-5298651EB3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footnote reference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D7B1B"/>
    <w:pPr>
      <w:spacing w:after="180"/>
    </w:pPr>
    <w:rPr>
      <w:rFonts w:eastAsia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rsid w:val="006D7B1B"/>
    <w:pPr>
      <w:ind w:left="2268" w:hanging="2268"/>
    </w:pPr>
  </w:style>
  <w:style w:type="paragraph" w:styleId="TOC6">
    <w:name w:val="toc 6"/>
    <w:basedOn w:val="TOC5"/>
    <w:next w:val="Normal"/>
    <w:qFormat/>
    <w:rsid w:val="006D7B1B"/>
    <w:pPr>
      <w:ind w:left="1985" w:hanging="1985"/>
    </w:pPr>
  </w:style>
  <w:style w:type="paragraph" w:styleId="TOC5">
    <w:name w:val="toc 5"/>
    <w:basedOn w:val="TOC4"/>
    <w:next w:val="Normal"/>
    <w:qFormat/>
    <w:rsid w:val="006D7B1B"/>
    <w:pPr>
      <w:ind w:left="1701" w:hanging="1701"/>
    </w:pPr>
  </w:style>
  <w:style w:type="paragraph" w:styleId="TOC4">
    <w:name w:val="toc 4"/>
    <w:basedOn w:val="TOC3"/>
    <w:next w:val="Normal"/>
    <w:qFormat/>
    <w:rsid w:val="006D7B1B"/>
    <w:pPr>
      <w:ind w:left="1418" w:hanging="1418"/>
    </w:pPr>
  </w:style>
  <w:style w:type="paragraph" w:styleId="TOC3">
    <w:name w:val="toc 3"/>
    <w:basedOn w:val="TOC2"/>
    <w:next w:val="Normal"/>
    <w:qFormat/>
    <w:rsid w:val="006D7B1B"/>
    <w:pPr>
      <w:ind w:left="1134" w:hanging="1134"/>
    </w:pPr>
  </w:style>
  <w:style w:type="paragraph" w:styleId="TOC2">
    <w:name w:val="toc 2"/>
    <w:basedOn w:val="TOC1"/>
    <w:next w:val="Normal"/>
    <w:qFormat/>
    <w:rsid w:val="006D7B1B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rsid w:val="006D7B1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eastAsia="Times New Roman" w:hAnsi="Arial"/>
      <w:b/>
      <w:sz w:val="18"/>
      <w:lang w:eastAsia="en-US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eastAsia="en-US"/>
    </w:rPr>
  </w:style>
  <w:style w:type="paragraph" w:customStyle="1" w:styleId="ZV">
    <w:name w:val="ZV"/>
    <w:basedOn w:val="ZU"/>
    <w:qFormat/>
    <w:rsid w:val="006D7B1B"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rsid w:val="006D7B1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en-US"/>
    </w:rPr>
  </w:style>
  <w:style w:type="paragraph" w:customStyle="1" w:styleId="a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qFormat/>
    <w:rPr>
      <w:rFonts w:ascii="Arial" w:hAnsi="Arial" w:cs="Arial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/>
    </w:rPr>
  </w:style>
  <w:style w:type="character" w:customStyle="1" w:styleId="NOChar">
    <w:name w:val="NO Char"/>
    <w:link w:val="NO"/>
    <w:qFormat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B2Char">
    <w:name w:val="B2 Char"/>
    <w:link w:val="B2"/>
    <w:qFormat/>
    <w:rPr>
      <w:rFonts w:ascii="Times New Roman" w:hAnsi="Times New Roman"/>
      <w:lang w:val="en-GB"/>
    </w:rPr>
  </w:style>
  <w:style w:type="character" w:customStyle="1" w:styleId="B3Char">
    <w:name w:val="B3 Char"/>
    <w:link w:val="B3"/>
    <w:qFormat/>
    <w:rPr>
      <w:rFonts w:ascii="Times New Roman" w:hAnsi="Times New Roman"/>
      <w:lang w:val="en-GB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">
    <w:name w:val="修订1"/>
    <w:hidden/>
    <w:uiPriority w:val="99"/>
    <w:semiHidden/>
    <w:qFormat/>
    <w:rsid w:val="006D7B1B"/>
    <w:rPr>
      <w:rFonts w:eastAsia="Times New Roman"/>
      <w:lang w:eastAsia="en-US"/>
    </w:rPr>
  </w:style>
  <w:style w:type="character" w:customStyle="1" w:styleId="10">
    <w:name w:val="@他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/>
    </w:rPr>
  </w:style>
  <w:style w:type="character" w:customStyle="1" w:styleId="CommentTextChar">
    <w:name w:val="Comment Text Char"/>
    <w:link w:val="CommentText"/>
    <w:qFormat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qFormat/>
    <w:pPr>
      <w:ind w:left="567" w:hanging="283"/>
    </w:pPr>
  </w:style>
  <w:style w:type="paragraph" w:customStyle="1" w:styleId="DiscussionB2">
    <w:name w:val="Discussion B2"/>
    <w:basedOn w:val="DiscussonB1"/>
    <w:qFormat/>
    <w:pPr>
      <w:ind w:left="851"/>
    </w:pPr>
  </w:style>
  <w:style w:type="character" w:customStyle="1" w:styleId="11">
    <w:name w:val="未处理的提及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3gpptitlecitytdocnumber">
    <w:name w:val="3gpp title (city + tdoc number)"/>
    <w:basedOn w:val="Header"/>
    <w:qFormat/>
    <w:pPr>
      <w:tabs>
        <w:tab w:val="right" w:pos="9923"/>
      </w:tabs>
      <w:ind w:right="-7"/>
    </w:pPr>
    <w:rPr>
      <w:rFonts w:cs="Arial"/>
      <w:bCs/>
      <w:sz w:val="24"/>
    </w:rPr>
  </w:style>
  <w:style w:type="paragraph" w:styleId="ListParagraph">
    <w:name w:val="List Paragraph"/>
    <w:basedOn w:val="Normal"/>
    <w:uiPriority w:val="99"/>
    <w:qFormat/>
    <w:pPr>
      <w:ind w:firstLineChars="200" w:firstLine="420"/>
    </w:pPr>
  </w:style>
  <w:style w:type="paragraph" w:customStyle="1" w:styleId="Revision1">
    <w:name w:val="Revision1"/>
    <w:hidden/>
    <w:uiPriority w:val="99"/>
    <w:unhideWhenUsed/>
    <w:qFormat/>
    <w:rsid w:val="006D7B1B"/>
    <w:rPr>
      <w:rFonts w:eastAsia="Times New Roman"/>
      <w:lang w:eastAsia="en-US"/>
    </w:rPr>
  </w:style>
  <w:style w:type="paragraph" w:customStyle="1" w:styleId="12">
    <w:name w:val="수정1"/>
    <w:hidden/>
    <w:uiPriority w:val="99"/>
    <w:semiHidden/>
    <w:qFormat/>
    <w:rsid w:val="006D7B1B"/>
    <w:rPr>
      <w:rFonts w:eastAsia="Times New Roman"/>
      <w:lang w:eastAsia="en-US"/>
    </w:rPr>
  </w:style>
  <w:style w:type="paragraph" w:customStyle="1" w:styleId="Revision2">
    <w:name w:val="Revision2"/>
    <w:hidden/>
    <w:uiPriority w:val="99"/>
    <w:unhideWhenUsed/>
    <w:rsid w:val="006D7B1B"/>
    <w:rPr>
      <w:rFonts w:eastAsia="Times New Roman"/>
      <w:lang w:eastAsia="en-US"/>
    </w:rPr>
  </w:style>
  <w:style w:type="paragraph" w:styleId="Revision">
    <w:name w:val="Revision"/>
    <w:hidden/>
    <w:uiPriority w:val="99"/>
    <w:unhideWhenUsed/>
    <w:rsid w:val="006D7B1B"/>
    <w:rPr>
      <w:rFonts w:eastAsia="Times New Roman"/>
      <w:lang w:eastAsia="en-US"/>
    </w:rPr>
  </w:style>
  <w:style w:type="character" w:customStyle="1" w:styleId="CRCoverPageZchn">
    <w:name w:val="CR Cover Page Zchn"/>
    <w:link w:val="CRCoverPage"/>
    <w:qFormat/>
    <w:rsid w:val="008D21B8"/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13" Type="http://schemas.openxmlformats.org/officeDocument/2006/relationships/image" Target="media/image2.emf"/><Relationship Id="rId3" Type="http://schemas.openxmlformats.org/officeDocument/2006/relationships/webSettings" Target="webSettings.xml"/><Relationship Id="rId7" Type="http://schemas.openxmlformats.org/officeDocument/2006/relationships/hyperlink" Target="http://www.3gpp.org/Change-Requests" TargetMode="Externa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microsoft.com/office/2011/relationships/people" Target="people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.A25580677\Documents\&#33258;&#23450;&#20041;%20Office%20&#27169;&#26495;\TP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TP template</Template>
  <TotalTime>2</TotalTime>
  <Pages>28</Pages>
  <Words>16931</Words>
  <Characters>96508</Characters>
  <Application>Microsoft Office Word</Application>
  <DocSecurity>0</DocSecurity>
  <Lines>804</Lines>
  <Paragraphs>226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113213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subject/>
  <dc:creator>ZTE</dc:creator>
  <cp:keywords/>
  <cp:lastModifiedBy>Ericsson User</cp:lastModifiedBy>
  <cp:revision>3</cp:revision>
  <cp:lastPrinted>2411-12-31T22:59:00Z</cp:lastPrinted>
  <dcterms:created xsi:type="dcterms:W3CDTF">2025-05-05T08:57:00Z</dcterms:created>
  <dcterms:modified xsi:type="dcterms:W3CDTF">2025-05-05T08:58:00Z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5846FC57D5D646578C4D29D6876051CB</vt:lpwstr>
  </property>
  <property fmtid="{D5CDD505-2E9C-101B-9397-08002B2CF9AE}" pid="5" name="MSIP_Label_278005ce-31f4-4f90-bc26-ec23758efcb0_Enabled">
    <vt:lpwstr>true</vt:lpwstr>
  </property>
  <property fmtid="{D5CDD505-2E9C-101B-9397-08002B2CF9AE}" pid="6" name="MSIP_Label_278005ce-31f4-4f90-bc26-ec23758efcb0_SetDate">
    <vt:lpwstr>2024-11-28T11:15:25Z</vt:lpwstr>
  </property>
  <property fmtid="{D5CDD505-2E9C-101B-9397-08002B2CF9AE}" pid="7" name="MSIP_Label_278005ce-31f4-4f90-bc26-ec23758efcb0_Method">
    <vt:lpwstr>Standard</vt:lpwstr>
  </property>
  <property fmtid="{D5CDD505-2E9C-101B-9397-08002B2CF9AE}" pid="8" name="MSIP_Label_278005ce-31f4-4f90-bc26-ec23758efcb0_Name">
    <vt:lpwstr>General</vt:lpwstr>
  </property>
  <property fmtid="{D5CDD505-2E9C-101B-9397-08002B2CF9AE}" pid="9" name="MSIP_Label_278005ce-31f4-4f90-bc26-ec23758efcb0_SiteId">
    <vt:lpwstr>6d49d47f-3280-4627-8c09-4450bafd1a23</vt:lpwstr>
  </property>
  <property fmtid="{D5CDD505-2E9C-101B-9397-08002B2CF9AE}" pid="10" name="MSIP_Label_278005ce-31f4-4f90-bc26-ec23758efcb0_ActionId">
    <vt:lpwstr>50f0bbf7-7a5e-4864-a1a1-26eb6f40a711</vt:lpwstr>
  </property>
  <property fmtid="{D5CDD505-2E9C-101B-9397-08002B2CF9AE}" pid="11" name="MSIP_Label_278005ce-31f4-4f90-bc26-ec23758efcb0_ContentBits">
    <vt:lpwstr>0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1741006600</vt:lpwstr>
  </property>
</Properties>
</file>